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C88E76" w14:textId="77777777" w:rsidR="00A505CB" w:rsidRPr="006E2C1A" w:rsidRDefault="00A505CB">
      <w:pPr>
        <w:pStyle w:val="ad"/>
        <w:rPr>
          <w:rFonts w:hAnsi="Times New Roman" w:cs="Times New Roman"/>
          <w:b/>
          <w:bCs/>
          <w:color w:val="000000"/>
          <w:sz w:val="28"/>
          <w:szCs w:val="28"/>
          <w:u w:color="000000"/>
        </w:rPr>
      </w:pPr>
    </w:p>
    <w:p w14:paraId="0A0E25FA" w14:textId="77777777" w:rsidR="00A505CB" w:rsidRPr="00203C8E" w:rsidRDefault="007B3788">
      <w:pPr>
        <w:pStyle w:val="ad"/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</w:pPr>
      <w:r w:rsidRPr="00203C8E"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  <w:t>Федеральное казначейство</w:t>
      </w:r>
    </w:p>
    <w:p w14:paraId="5BD3AAE1" w14:textId="77777777" w:rsidR="00A505CB" w:rsidRPr="00203C8E" w:rsidRDefault="00A505CB">
      <w:pPr>
        <w:pStyle w:val="ad"/>
        <w:jc w:val="both"/>
        <w:rPr>
          <w:rFonts w:hAnsi="Times New Roman" w:cs="Times New Roman"/>
          <w:b/>
          <w:bCs/>
          <w:color w:val="000000"/>
          <w:sz w:val="28"/>
          <w:szCs w:val="28"/>
          <w:u w:color="000000"/>
        </w:rPr>
      </w:pPr>
    </w:p>
    <w:p w14:paraId="624F6961" w14:textId="77777777" w:rsidR="00A505CB" w:rsidRPr="00203C8E" w:rsidRDefault="00A505CB">
      <w:pPr>
        <w:pStyle w:val="ae"/>
      </w:pPr>
    </w:p>
    <w:p w14:paraId="1B8AA0CE" w14:textId="77777777" w:rsidR="00A505CB" w:rsidRPr="00203C8E" w:rsidRDefault="00A505CB">
      <w:pPr>
        <w:pStyle w:val="ae"/>
      </w:pPr>
    </w:p>
    <w:p w14:paraId="3047CE43" w14:textId="77777777" w:rsidR="00A505CB" w:rsidRPr="00203C8E" w:rsidRDefault="00A505CB">
      <w:pPr>
        <w:pStyle w:val="ae"/>
      </w:pPr>
    </w:p>
    <w:p w14:paraId="4DC0A87F" w14:textId="77777777" w:rsidR="00A505CB" w:rsidRPr="00203C8E" w:rsidRDefault="00A505CB">
      <w:pPr>
        <w:pStyle w:val="ae"/>
      </w:pPr>
    </w:p>
    <w:p w14:paraId="730CE6E7" w14:textId="77777777" w:rsidR="00A505CB" w:rsidRPr="00203C8E" w:rsidRDefault="00A505CB">
      <w:pPr>
        <w:pStyle w:val="ae"/>
      </w:pPr>
    </w:p>
    <w:p w14:paraId="510312CB" w14:textId="77777777" w:rsidR="00A505CB" w:rsidRPr="00203C8E" w:rsidRDefault="009224AB">
      <w:pPr>
        <w:pStyle w:val="af"/>
        <w:spacing w:before="0"/>
        <w:rPr>
          <w:rFonts w:ascii="Times New Roman" w:cs="Times New Roman"/>
        </w:rPr>
      </w:pPr>
      <w:r w:rsidRPr="00203C8E">
        <w:rPr>
          <w:rFonts w:ascii="Times New Roman" w:cs="Times New Roman"/>
        </w:rPr>
        <w:t xml:space="preserve">Руководство пользователя </w:t>
      </w:r>
    </w:p>
    <w:p w14:paraId="7DF4DEB8" w14:textId="77777777" w:rsidR="00A505CB" w:rsidRPr="00203C8E" w:rsidRDefault="009224AB">
      <w:pPr>
        <w:pStyle w:val="af"/>
        <w:spacing w:before="0"/>
        <w:rPr>
          <w:rFonts w:ascii="Times New Roman" w:cs="Times New Roman"/>
        </w:rPr>
      </w:pPr>
      <w:r w:rsidRPr="00203C8E">
        <w:rPr>
          <w:rFonts w:ascii="Times New Roman" w:cs="Times New Roman"/>
        </w:rPr>
        <w:t>ВИДА СВЕДЕНИ</w:t>
      </w:r>
      <w:r w:rsidR="008E2E40" w:rsidRPr="00203C8E">
        <w:rPr>
          <w:rFonts w:ascii="Times New Roman" w:cs="Times New Roman"/>
        </w:rPr>
        <w:t>Й</w:t>
      </w:r>
      <w:r w:rsidRPr="00203C8E">
        <w:rPr>
          <w:rFonts w:ascii="Times New Roman" w:cs="Times New Roman"/>
        </w:rPr>
        <w:t xml:space="preserve"> В ЕДИНОЙ СИСТЕМЕ МЕЖВЕДОМСТВЕННОГО ЭЛЕКТРОННОГО ВЗАИМОДЕЙСТВИЯ </w:t>
      </w:r>
    </w:p>
    <w:p w14:paraId="3611250B" w14:textId="741C3855" w:rsidR="00A505CB" w:rsidRDefault="00A505CB" w:rsidP="006C27A6">
      <w:pPr>
        <w:pStyle w:val="af0"/>
        <w:jc w:val="left"/>
        <w:rPr>
          <w:sz w:val="22"/>
          <w:szCs w:val="22"/>
        </w:rPr>
      </w:pPr>
    </w:p>
    <w:p w14:paraId="79AA19E0" w14:textId="77777777" w:rsidR="00D33CB6" w:rsidRPr="00457A55" w:rsidRDefault="00D33CB6" w:rsidP="006C27A6">
      <w:pPr>
        <w:pStyle w:val="af0"/>
        <w:jc w:val="left"/>
        <w:rPr>
          <w:sz w:val="22"/>
          <w:szCs w:val="22"/>
        </w:rPr>
      </w:pPr>
    </w:p>
    <w:p w14:paraId="4AC6D590" w14:textId="6777D22C" w:rsidR="00A505CB" w:rsidRPr="00203C8E" w:rsidRDefault="009224AB">
      <w:pPr>
        <w:jc w:val="center"/>
        <w:rPr>
          <w:b/>
          <w:bCs/>
          <w:sz w:val="32"/>
          <w:szCs w:val="32"/>
        </w:rPr>
      </w:pPr>
      <w:r w:rsidRPr="00203C8E">
        <w:rPr>
          <w:sz w:val="32"/>
          <w:szCs w:val="32"/>
        </w:rPr>
        <w:t>Сведение</w:t>
      </w:r>
      <w:r w:rsidRPr="00203C8E">
        <w:rPr>
          <w:b/>
          <w:bCs/>
          <w:sz w:val="32"/>
          <w:szCs w:val="32"/>
        </w:rPr>
        <w:t xml:space="preserve"> «</w:t>
      </w:r>
      <w:r w:rsidR="0019498A" w:rsidRPr="00203C8E">
        <w:rPr>
          <w:i/>
          <w:iCs/>
          <w:sz w:val="32"/>
          <w:szCs w:val="32"/>
        </w:rPr>
        <w:t>Прием информации о</w:t>
      </w:r>
      <w:r w:rsidR="00FC35F6">
        <w:rPr>
          <w:i/>
          <w:iCs/>
          <w:sz w:val="32"/>
          <w:szCs w:val="32"/>
        </w:rPr>
        <w:t xml:space="preserve"> зачислени</w:t>
      </w:r>
      <w:r w:rsidR="00052BED">
        <w:rPr>
          <w:i/>
          <w:iCs/>
          <w:sz w:val="32"/>
          <w:szCs w:val="32"/>
        </w:rPr>
        <w:t>и</w:t>
      </w:r>
      <w:r w:rsidRPr="00203C8E">
        <w:rPr>
          <w:b/>
          <w:bCs/>
          <w:sz w:val="32"/>
          <w:szCs w:val="32"/>
        </w:rPr>
        <w:t>»</w:t>
      </w:r>
    </w:p>
    <w:p w14:paraId="48FBC27D" w14:textId="1BBFF13D" w:rsidR="0096243A" w:rsidRPr="00203C8E" w:rsidRDefault="0096243A">
      <w:pPr>
        <w:jc w:val="center"/>
        <w:rPr>
          <w:i/>
          <w:iCs/>
          <w:sz w:val="32"/>
          <w:szCs w:val="32"/>
        </w:rPr>
      </w:pPr>
      <w:r w:rsidRPr="00203C8E">
        <w:rPr>
          <w:i/>
          <w:iCs/>
          <w:sz w:val="32"/>
          <w:szCs w:val="32"/>
          <w:lang w:val="en-US"/>
        </w:rPr>
        <w:t>ID</w:t>
      </w:r>
      <w:r w:rsidRPr="00203C8E">
        <w:rPr>
          <w:i/>
          <w:iCs/>
          <w:sz w:val="32"/>
          <w:szCs w:val="32"/>
        </w:rPr>
        <w:t xml:space="preserve"> вида сведений </w:t>
      </w:r>
    </w:p>
    <w:p w14:paraId="7D6112B1" w14:textId="77777777" w:rsidR="00A505CB" w:rsidRPr="00203C8E" w:rsidRDefault="00A505CB">
      <w:pPr>
        <w:pStyle w:val="ae"/>
        <w:rPr>
          <w:color w:val="000000"/>
          <w:u w:color="000000"/>
        </w:rPr>
      </w:pPr>
    </w:p>
    <w:p w14:paraId="101715FA" w14:textId="77777777" w:rsidR="001E44E5" w:rsidRPr="00203C8E" w:rsidRDefault="001E44E5">
      <w:pPr>
        <w:pStyle w:val="ae"/>
        <w:rPr>
          <w:color w:val="000000"/>
          <w:u w:color="000000"/>
        </w:rPr>
      </w:pPr>
    </w:p>
    <w:p w14:paraId="60B2CD18" w14:textId="77777777" w:rsidR="00A505CB" w:rsidRPr="00203C8E" w:rsidRDefault="00A505CB">
      <w:pPr>
        <w:pStyle w:val="ae"/>
        <w:spacing w:before="60"/>
        <w:rPr>
          <w:color w:val="000000"/>
          <w:u w:color="000000"/>
        </w:rPr>
      </w:pPr>
    </w:p>
    <w:p w14:paraId="4672F12D" w14:textId="77777777" w:rsidR="00A505CB" w:rsidRPr="00203C8E" w:rsidRDefault="00A505CB">
      <w:pPr>
        <w:pStyle w:val="ae"/>
        <w:jc w:val="left"/>
        <w:rPr>
          <w:color w:val="000000"/>
          <w:u w:color="000000"/>
        </w:rPr>
      </w:pPr>
    </w:p>
    <w:p w14:paraId="429B34EC" w14:textId="77777777" w:rsidR="00A505CB" w:rsidRPr="00203C8E" w:rsidRDefault="00A505CB">
      <w:pPr>
        <w:pStyle w:val="ae"/>
        <w:jc w:val="left"/>
        <w:rPr>
          <w:color w:val="000000"/>
          <w:u w:color="000000"/>
        </w:rPr>
      </w:pPr>
    </w:p>
    <w:p w14:paraId="574A18F3" w14:textId="77777777" w:rsidR="00A505CB" w:rsidRPr="00203C8E" w:rsidRDefault="00A505CB">
      <w:pPr>
        <w:pStyle w:val="ae"/>
        <w:jc w:val="left"/>
        <w:rPr>
          <w:color w:val="000000"/>
          <w:u w:color="000000"/>
        </w:rPr>
      </w:pPr>
    </w:p>
    <w:p w14:paraId="50AC0C9A" w14:textId="77777777" w:rsidR="00A505CB" w:rsidRPr="00203C8E" w:rsidRDefault="00A505CB">
      <w:pPr>
        <w:pStyle w:val="ae"/>
        <w:jc w:val="left"/>
        <w:rPr>
          <w:color w:val="000000"/>
          <w:u w:color="000000"/>
        </w:rPr>
      </w:pPr>
    </w:p>
    <w:p w14:paraId="736C401E" w14:textId="77777777" w:rsidR="00A505CB" w:rsidRPr="00203C8E" w:rsidRDefault="00A505CB">
      <w:pPr>
        <w:pStyle w:val="ae"/>
        <w:jc w:val="left"/>
        <w:rPr>
          <w:color w:val="000000"/>
          <w:u w:color="000000"/>
        </w:rPr>
      </w:pPr>
    </w:p>
    <w:p w14:paraId="1AE4A661" w14:textId="77777777" w:rsidR="00A505CB" w:rsidRPr="00203C8E" w:rsidRDefault="00A505CB">
      <w:pPr>
        <w:pStyle w:val="ae"/>
        <w:jc w:val="left"/>
        <w:rPr>
          <w:color w:val="000000"/>
          <w:u w:color="000000"/>
        </w:rPr>
      </w:pPr>
    </w:p>
    <w:p w14:paraId="50CF84DE" w14:textId="0C962A4E" w:rsidR="00A505CB" w:rsidRPr="002B6EE3" w:rsidRDefault="009224AB">
      <w:pPr>
        <w:pStyle w:val="af1"/>
        <w:rPr>
          <w:rFonts w:ascii="Times New Roman" w:cs="Times New Roman"/>
          <w:b w:val="0"/>
          <w:i/>
        </w:rPr>
      </w:pPr>
      <w:r w:rsidRPr="002B6EE3">
        <w:rPr>
          <w:rFonts w:ascii="Times New Roman" w:cs="Times New Roman"/>
        </w:rPr>
        <w:t>Дата:</w:t>
      </w:r>
      <w:r w:rsidR="00851DF1" w:rsidRPr="002B6EE3">
        <w:rPr>
          <w:rFonts w:ascii="Times New Roman" w:cs="Times New Roman"/>
        </w:rPr>
        <w:t xml:space="preserve"> </w:t>
      </w:r>
      <w:r w:rsidR="00EE5D11">
        <w:rPr>
          <w:rFonts w:ascii="Times New Roman" w:cs="Times New Roman"/>
        </w:rPr>
        <w:t>01</w:t>
      </w:r>
      <w:r w:rsidR="002B624B">
        <w:rPr>
          <w:rFonts w:ascii="Times New Roman" w:cs="Times New Roman"/>
        </w:rPr>
        <w:t>.0</w:t>
      </w:r>
      <w:r w:rsidR="00C87651">
        <w:rPr>
          <w:rFonts w:ascii="Times New Roman" w:cs="Times New Roman"/>
        </w:rPr>
        <w:t>7</w:t>
      </w:r>
      <w:r w:rsidR="002B624B">
        <w:rPr>
          <w:rFonts w:ascii="Times New Roman" w:cs="Times New Roman"/>
        </w:rPr>
        <w:t>.2022</w:t>
      </w:r>
    </w:p>
    <w:p w14:paraId="44292A3D" w14:textId="4DC683F6" w:rsidR="00A505CB" w:rsidRPr="00203C8E" w:rsidRDefault="009224AB" w:rsidP="00991571">
      <w:pPr>
        <w:pStyle w:val="af1"/>
        <w:rPr>
          <w:rFonts w:ascii="Times New Roman" w:cs="Times New Roman"/>
        </w:rPr>
      </w:pPr>
      <w:r w:rsidRPr="002B6EE3">
        <w:rPr>
          <w:rFonts w:ascii="Times New Roman" w:cs="Times New Roman"/>
        </w:rPr>
        <w:t>Версия</w:t>
      </w:r>
      <w:r w:rsidR="001947AF" w:rsidRPr="002B6EE3">
        <w:rPr>
          <w:rFonts w:ascii="Times New Roman" w:cs="Times New Roman"/>
        </w:rPr>
        <w:t xml:space="preserve">: </w:t>
      </w:r>
      <w:r w:rsidR="00EE5D11">
        <w:rPr>
          <w:rFonts w:ascii="Times New Roman" w:cs="Times New Roman"/>
          <w:bCs w:val="0"/>
          <w:iCs/>
        </w:rPr>
        <w:t>5.0</w:t>
      </w:r>
      <w:r w:rsidRPr="00203C8E">
        <w:rPr>
          <w:rFonts w:ascii="Times New Roman" w:cs="Times New Roman"/>
        </w:rPr>
        <w:br w:type="page"/>
      </w:r>
    </w:p>
    <w:p w14:paraId="7A464E15" w14:textId="77777777" w:rsidR="00991571" w:rsidRPr="00203C8E" w:rsidRDefault="00991571" w:rsidP="00991571">
      <w:pPr>
        <w:pStyle w:val="310"/>
        <w:ind w:firstLine="851"/>
        <w:jc w:val="both"/>
        <w:rPr>
          <w:rStyle w:val="37"/>
          <w:color w:val="000000"/>
        </w:rPr>
      </w:pPr>
      <w:r w:rsidRPr="00203C8E">
        <w:rPr>
          <w:rStyle w:val="37"/>
          <w:color w:val="000000"/>
        </w:rPr>
        <w:lastRenderedPageBreak/>
        <w:t>АННОТАЦИЯ</w:t>
      </w:r>
    </w:p>
    <w:p w14:paraId="762E795B" w14:textId="77777777" w:rsidR="00991571" w:rsidRPr="00203C8E" w:rsidRDefault="00991571" w:rsidP="00991571">
      <w:pPr>
        <w:pStyle w:val="310"/>
        <w:ind w:firstLine="851"/>
        <w:jc w:val="both"/>
        <w:rPr>
          <w:rStyle w:val="37"/>
          <w:color w:val="000000"/>
        </w:rPr>
      </w:pPr>
    </w:p>
    <w:p w14:paraId="6FF29077" w14:textId="3C859A89" w:rsidR="00991571" w:rsidRPr="00203C8E" w:rsidRDefault="00991571" w:rsidP="00991571">
      <w:pPr>
        <w:pStyle w:val="310"/>
        <w:ind w:firstLine="851"/>
        <w:jc w:val="both"/>
        <w:rPr>
          <w:rStyle w:val="37"/>
          <w:color w:val="000000"/>
        </w:rPr>
      </w:pPr>
      <w:r w:rsidRPr="00203C8E">
        <w:rPr>
          <w:rStyle w:val="37"/>
          <w:color w:val="000000"/>
        </w:rPr>
        <w:t xml:space="preserve">Данный документ является </w:t>
      </w:r>
      <w:r w:rsidR="007B3788" w:rsidRPr="00203C8E">
        <w:rPr>
          <w:rStyle w:val="37"/>
          <w:color w:val="000000"/>
        </w:rPr>
        <w:t>руководством пользователя</w:t>
      </w:r>
      <w:r w:rsidRPr="00203C8E">
        <w:rPr>
          <w:rStyle w:val="37"/>
          <w:color w:val="000000"/>
        </w:rPr>
        <w:t xml:space="preserve"> вида сведений </w:t>
      </w:r>
      <w:r w:rsidR="007B3788" w:rsidRPr="00203C8E">
        <w:rPr>
          <w:rStyle w:val="37"/>
          <w:color w:val="000000"/>
        </w:rPr>
        <w:t>«Прием</w:t>
      </w:r>
      <w:r w:rsidR="00016E7E" w:rsidRPr="00203C8E">
        <w:rPr>
          <w:rStyle w:val="37"/>
          <w:color w:val="000000"/>
        </w:rPr>
        <w:t xml:space="preserve"> информации </w:t>
      </w:r>
      <w:r w:rsidR="00FC35F6">
        <w:rPr>
          <w:rStyle w:val="37"/>
          <w:color w:val="000000"/>
        </w:rPr>
        <w:t>зачислениях</w:t>
      </w:r>
      <w:r w:rsidR="007B3788" w:rsidRPr="00203C8E">
        <w:rPr>
          <w:rStyle w:val="37"/>
          <w:color w:val="000000"/>
        </w:rPr>
        <w:t xml:space="preserve">» </w:t>
      </w:r>
      <w:r w:rsidRPr="00203C8E">
        <w:rPr>
          <w:rStyle w:val="37"/>
          <w:color w:val="000000"/>
        </w:rPr>
        <w:t xml:space="preserve">СМЭВ, которое в соответствии с пунктом </w:t>
      </w:r>
      <w:r w:rsidR="00C87651">
        <w:rPr>
          <w:rStyle w:val="37"/>
          <w:color w:val="000000"/>
        </w:rPr>
        <w:t>97</w:t>
      </w:r>
      <w:r w:rsidR="00C87651" w:rsidRPr="00203C8E">
        <w:rPr>
          <w:rStyle w:val="37"/>
          <w:color w:val="000000"/>
        </w:rPr>
        <w:t xml:space="preserve"> </w:t>
      </w:r>
      <w:r w:rsidRPr="00203C8E">
        <w:rPr>
          <w:rStyle w:val="37"/>
          <w:color w:val="000000"/>
        </w:rPr>
        <w:t xml:space="preserve">приказа Министерства связи и массовых коммуникаций Российской Федерации от </w:t>
      </w:r>
      <w:r w:rsidR="00C87651">
        <w:rPr>
          <w:rStyle w:val="37"/>
          <w:color w:val="000000"/>
        </w:rPr>
        <w:t>23.06.2015г.</w:t>
      </w:r>
      <w:r w:rsidR="00C87651" w:rsidRPr="00C86D20">
        <w:rPr>
          <w:rStyle w:val="37"/>
          <w:color w:val="000000"/>
        </w:rPr>
        <w:t xml:space="preserve"> № </w:t>
      </w:r>
      <w:r w:rsidR="00C87651">
        <w:rPr>
          <w:rStyle w:val="37"/>
          <w:color w:val="000000"/>
        </w:rPr>
        <w:t>210</w:t>
      </w:r>
      <w:r w:rsidR="00C87651" w:rsidRPr="00C86D20">
        <w:rPr>
          <w:rStyle w:val="37"/>
          <w:color w:val="000000"/>
        </w:rPr>
        <w:t xml:space="preserve"> </w:t>
      </w:r>
      <w:r w:rsidRPr="00203C8E">
        <w:rPr>
          <w:rStyle w:val="37"/>
          <w:color w:val="000000"/>
        </w:rPr>
        <w:t>«Об утверждении технических требований к взаимодействию информационных систем в единой системе межведомственного электронного взаимодействия» является обязательным для предоставления поставщиком в адрес оператора СМЭВ.</w:t>
      </w:r>
    </w:p>
    <w:p w14:paraId="479D2189" w14:textId="77777777" w:rsidR="00991571" w:rsidRPr="00203C8E" w:rsidRDefault="00991571">
      <w:pPr>
        <w:rPr>
          <w:b/>
          <w:bCs/>
        </w:rPr>
      </w:pPr>
      <w:r w:rsidRPr="00203C8E">
        <w:br w:type="page"/>
      </w:r>
    </w:p>
    <w:p w14:paraId="721C6BCB" w14:textId="77777777" w:rsidR="00A505CB" w:rsidRPr="00203C8E" w:rsidRDefault="009224AB">
      <w:pPr>
        <w:pStyle w:val="af2"/>
        <w:rPr>
          <w:rFonts w:ascii="Times New Roman" w:hAnsi="Times New Roman" w:cs="Times New Roman"/>
        </w:rPr>
      </w:pPr>
      <w:r w:rsidRPr="00203C8E">
        <w:rPr>
          <w:rFonts w:ascii="Times New Roman" w:hAnsi="Times New Roman" w:cs="Times New Roman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aps w:val="0"/>
          <w:color w:val="auto"/>
          <w:kern w:val="0"/>
          <w:sz w:val="24"/>
          <w:szCs w:val="20"/>
          <w:bdr w:val="none" w:sz="0" w:space="0" w:color="auto"/>
          <w:lang w:eastAsia="en-US"/>
        </w:rPr>
        <w:id w:val="1015889441"/>
        <w:docPartObj>
          <w:docPartGallery w:val="Table of Contents"/>
          <w:docPartUnique/>
        </w:docPartObj>
      </w:sdtPr>
      <w:sdtEndPr>
        <w:rPr>
          <w:szCs w:val="24"/>
        </w:rPr>
      </w:sdtEndPr>
      <w:sdtContent>
        <w:p w14:paraId="5D8AAE33" w14:textId="63B5D763" w:rsidR="003D138D" w:rsidRPr="00203C8E" w:rsidRDefault="003D138D" w:rsidP="00203C8E">
          <w:pPr>
            <w:pStyle w:val="12"/>
            <w:spacing w:after="0"/>
            <w:rPr>
              <w:sz w:val="16"/>
              <w:szCs w:val="16"/>
            </w:rPr>
          </w:pPr>
        </w:p>
        <w:p w14:paraId="5249FF00" w14:textId="09A674CF" w:rsidR="00AC2FC3" w:rsidRDefault="008A17D4">
          <w:pPr>
            <w:pStyle w:val="11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r w:rsidRPr="00203C8E">
            <w:fldChar w:fldCharType="begin"/>
          </w:r>
          <w:r w:rsidRPr="00203C8E">
            <w:instrText xml:space="preserve"> TOC \o "1-3" \h \z \u </w:instrText>
          </w:r>
          <w:r w:rsidRPr="00203C8E">
            <w:fldChar w:fldCharType="separate"/>
          </w:r>
          <w:hyperlink w:anchor="_Toc106790667" w:history="1">
            <w:r w:rsidR="00AC2FC3" w:rsidRPr="00584F9A">
              <w:rPr>
                <w:rStyle w:val="a8"/>
                <w:noProof/>
              </w:rPr>
              <w:t>1 ОБЩИЕ СВЕДЕНИЯ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_Toc106790667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AC2FC3">
              <w:rPr>
                <w:noProof/>
                <w:webHidden/>
              </w:rPr>
              <w:t>7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7BC873B2" w14:textId="059E4C0D" w:rsidR="00AC2FC3" w:rsidRDefault="00341BC2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68" w:history="1">
            <w:r w:rsidR="00AC2FC3" w:rsidRPr="00584F9A">
              <w:rPr>
                <w:rStyle w:val="a8"/>
                <w:noProof/>
                <w:snapToGrid w:val="0"/>
              </w:rPr>
              <w:t>1.1</w:t>
            </w:r>
            <w:r w:rsidR="00AC2FC3" w:rsidRPr="00584F9A">
              <w:rPr>
                <w:rStyle w:val="a8"/>
                <w:noProof/>
              </w:rPr>
              <w:t xml:space="preserve"> Руководящие</w:t>
            </w:r>
            <w:r w:rsidR="00AC2FC3" w:rsidRPr="00584F9A">
              <w:rPr>
                <w:rStyle w:val="a8"/>
                <w:noProof/>
                <w:snapToGrid w:val="0"/>
              </w:rPr>
              <w:t xml:space="preserve"> документы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_Toc106790668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AC2FC3">
              <w:rPr>
                <w:noProof/>
                <w:webHidden/>
              </w:rPr>
              <w:t>7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540B658E" w14:textId="146B9A4A" w:rsidR="00AC2FC3" w:rsidRDefault="00341BC2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69" w:history="1">
            <w:r w:rsidR="00AC2FC3" w:rsidRPr="00584F9A">
              <w:rPr>
                <w:rStyle w:val="a8"/>
                <w:noProof/>
              </w:rPr>
              <w:t>1.2 Описание вида сведения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_Toc106790669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AC2FC3">
              <w:rPr>
                <w:noProof/>
                <w:webHidden/>
              </w:rPr>
              <w:t>7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5443D605" w14:textId="799ABD45" w:rsidR="00AC2FC3" w:rsidRDefault="00341BC2">
          <w:pPr>
            <w:pStyle w:val="11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106790670" w:history="1">
            <w:r w:rsidR="00AC2FC3" w:rsidRPr="00584F9A">
              <w:rPr>
                <w:rStyle w:val="a8"/>
                <w:noProof/>
                <w:snapToGrid w:val="0"/>
              </w:rPr>
              <w:t>2 СХЕМА ВИДА СВЕДЕНИЙ И ЭТАЛОННЫЕ ЗАПРОСЫ И ОТВЕТЫ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_Toc106790670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AC2FC3">
              <w:rPr>
                <w:noProof/>
                <w:webHidden/>
              </w:rPr>
              <w:t>8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49766B10" w14:textId="44100220" w:rsidR="00AC2FC3" w:rsidRDefault="00341BC2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71" w:history="1">
            <w:r w:rsidR="00AC2FC3" w:rsidRPr="00584F9A">
              <w:rPr>
                <w:rStyle w:val="a8"/>
                <w:noProof/>
                <w:snapToGrid w:val="0"/>
              </w:rPr>
              <w:t>2.1 Схема вида сведений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_Toc106790671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AC2FC3">
              <w:rPr>
                <w:noProof/>
                <w:webHidden/>
              </w:rPr>
              <w:t>8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5EF61835" w14:textId="29300811" w:rsidR="00AC2FC3" w:rsidRDefault="00341BC2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72" w:history="1">
            <w:r w:rsidR="00AC2FC3" w:rsidRPr="00584F9A">
              <w:rPr>
                <w:rStyle w:val="a8"/>
                <w:noProof/>
                <w:snapToGrid w:val="0"/>
                <w:lang w:val="en-US"/>
              </w:rPr>
              <w:t>2.2</w:t>
            </w:r>
            <w:r w:rsidR="00AC2FC3" w:rsidRPr="00584F9A">
              <w:rPr>
                <w:rStyle w:val="a8"/>
                <w:noProof/>
                <w:snapToGrid w:val="0"/>
              </w:rPr>
              <w:t xml:space="preserve"> Эталонные</w:t>
            </w:r>
            <w:r w:rsidR="00AC2FC3" w:rsidRPr="00584F9A">
              <w:rPr>
                <w:rStyle w:val="a8"/>
                <w:noProof/>
                <w:snapToGrid w:val="0"/>
                <w:lang w:val="en-US"/>
              </w:rPr>
              <w:t xml:space="preserve"> </w:t>
            </w:r>
            <w:r w:rsidR="00AC2FC3" w:rsidRPr="00584F9A">
              <w:rPr>
                <w:rStyle w:val="a8"/>
                <w:noProof/>
                <w:snapToGrid w:val="0"/>
              </w:rPr>
              <w:t>запросы</w:t>
            </w:r>
            <w:r w:rsidR="00AC2FC3" w:rsidRPr="00584F9A">
              <w:rPr>
                <w:rStyle w:val="a8"/>
                <w:noProof/>
                <w:snapToGrid w:val="0"/>
                <w:lang w:val="en-US"/>
              </w:rPr>
              <w:t xml:space="preserve"> </w:t>
            </w:r>
            <w:r w:rsidR="00AC2FC3" w:rsidRPr="00584F9A">
              <w:rPr>
                <w:rStyle w:val="a8"/>
                <w:noProof/>
                <w:snapToGrid w:val="0"/>
              </w:rPr>
              <w:t>и</w:t>
            </w:r>
            <w:r w:rsidR="00AC2FC3" w:rsidRPr="00584F9A">
              <w:rPr>
                <w:rStyle w:val="a8"/>
                <w:noProof/>
                <w:snapToGrid w:val="0"/>
                <w:lang w:val="en-US"/>
              </w:rPr>
              <w:t xml:space="preserve"> </w:t>
            </w:r>
            <w:r w:rsidR="00AC2FC3" w:rsidRPr="00584F9A">
              <w:rPr>
                <w:rStyle w:val="a8"/>
                <w:noProof/>
                <w:snapToGrid w:val="0"/>
              </w:rPr>
              <w:t>ответы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_Toc106790672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AC2FC3">
              <w:rPr>
                <w:noProof/>
                <w:webHidden/>
              </w:rPr>
              <w:t>88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220B8977" w14:textId="77FBD852" w:rsidR="00AC2FC3" w:rsidRDefault="00341BC2">
          <w:pPr>
            <w:pStyle w:val="11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106790673" w:history="1">
            <w:r w:rsidR="00AC2FC3" w:rsidRPr="00584F9A">
              <w:rPr>
                <w:rStyle w:val="a8"/>
                <w:noProof/>
                <w:snapToGrid w:val="0"/>
              </w:rPr>
              <w:t>3 ТЕСТОВЫЕ СЦЕНАРИИ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_Toc106790673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AC2FC3">
              <w:rPr>
                <w:noProof/>
                <w:webHidden/>
              </w:rPr>
              <w:t>90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2FA55666" w14:textId="502586E6" w:rsidR="00AC2FC3" w:rsidRDefault="00341BC2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74" w:history="1">
            <w:r w:rsidR="00AC2FC3" w:rsidRPr="00584F9A">
              <w:rPr>
                <w:rStyle w:val="a8"/>
                <w:noProof/>
                <w:snapToGrid w:val="0"/>
              </w:rPr>
              <w:t>3.1 Тестовый сценарий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_Toc106790674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AC2FC3">
              <w:rPr>
                <w:noProof/>
                <w:webHidden/>
              </w:rPr>
              <w:t>90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74F05B6C" w14:textId="7CECBD6C" w:rsidR="00AC2FC3" w:rsidRDefault="00341BC2">
          <w:pPr>
            <w:pStyle w:val="11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106790675" w:history="1">
            <w:r w:rsidR="00AC2FC3" w:rsidRPr="00584F9A">
              <w:rPr>
                <w:rStyle w:val="a8"/>
                <w:noProof/>
                <w:snapToGrid w:val="0"/>
              </w:rPr>
              <w:t>4 СОСТАВ ПЕРЕДАВАЕМОЙ ИНФОРМАЦИИ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_Toc106790675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AC2FC3">
              <w:rPr>
                <w:noProof/>
                <w:webHidden/>
              </w:rPr>
              <w:t>91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43F02C4E" w14:textId="0018AA52" w:rsidR="00AC2FC3" w:rsidRDefault="00341BC2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76" w:history="1">
            <w:r w:rsidR="00AC2FC3" w:rsidRPr="00584F9A">
              <w:rPr>
                <w:rStyle w:val="a8"/>
                <w:noProof/>
                <w:snapToGrid w:val="0"/>
              </w:rPr>
              <w:t>4.1 Описание полей запроса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_Toc106790676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AC2FC3">
              <w:rPr>
                <w:noProof/>
                <w:webHidden/>
              </w:rPr>
              <w:t>91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6FE07FBB" w14:textId="102B9F2D" w:rsidR="00AC2FC3" w:rsidRDefault="00341BC2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77" w:history="1">
            <w:r w:rsidR="00AC2FC3" w:rsidRPr="00584F9A">
              <w:rPr>
                <w:rStyle w:val="a8"/>
                <w:noProof/>
                <w:snapToGrid w:val="0"/>
              </w:rPr>
              <w:t>4.2 Описание полей ответа на запрос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_Toc106790677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AC2FC3">
              <w:rPr>
                <w:noProof/>
                <w:webHidden/>
              </w:rPr>
              <w:t>94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12910925" w14:textId="00018641" w:rsidR="00AC2FC3" w:rsidRDefault="00341BC2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78" w:history="1">
            <w:r w:rsidR="00AC2FC3" w:rsidRPr="00584F9A">
              <w:rPr>
                <w:rStyle w:val="a8"/>
                <w:noProof/>
                <w:snapToGrid w:val="0"/>
              </w:rPr>
              <w:t>4.3</w:t>
            </w:r>
            <w:r w:rsidR="00AC2FC3" w:rsidRPr="00584F9A">
              <w:rPr>
                <w:rStyle w:val="a8"/>
                <w:noProof/>
              </w:rPr>
              <w:t xml:space="preserve"> Описание</w:t>
            </w:r>
            <w:r w:rsidR="00AC2FC3" w:rsidRPr="00584F9A">
              <w:rPr>
                <w:rStyle w:val="a8"/>
                <w:noProof/>
                <w:snapToGrid w:val="0"/>
              </w:rPr>
              <w:t xml:space="preserve"> комплексных типов полей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_Toc106790678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AC2FC3">
              <w:rPr>
                <w:noProof/>
                <w:webHidden/>
              </w:rPr>
              <w:t>94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61188C9B" w14:textId="32C062CF" w:rsidR="00AC2FC3" w:rsidRDefault="00341BC2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79" w:history="1">
            <w:r w:rsidR="00AC2FC3" w:rsidRPr="00584F9A">
              <w:rPr>
                <w:rStyle w:val="a8"/>
                <w:noProof/>
                <w:snapToGrid w:val="0"/>
              </w:rPr>
              <w:t>4.4 Описание простых типов полей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_Toc106790679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AC2FC3">
              <w:rPr>
                <w:noProof/>
                <w:webHidden/>
              </w:rPr>
              <w:t>121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05D7110C" w14:textId="71041EAE" w:rsidR="00AC2FC3" w:rsidRDefault="00341BC2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80" w:history="1">
            <w:r w:rsidR="00AC2FC3" w:rsidRPr="00584F9A">
              <w:rPr>
                <w:rStyle w:val="a8"/>
                <w:noProof/>
                <w:snapToGrid w:val="0"/>
              </w:rPr>
              <w:t>4.5 Описание проверок запроса на стороне поставщика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_Toc106790680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AC2FC3">
              <w:rPr>
                <w:noProof/>
                <w:webHidden/>
              </w:rPr>
              <w:t>123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26B59AB4" w14:textId="0A5C5272" w:rsidR="00AC2FC3" w:rsidRDefault="00341BC2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81" w:history="1">
            <w:r w:rsidR="00AC2FC3" w:rsidRPr="00584F9A">
              <w:rPr>
                <w:rStyle w:val="a8"/>
                <w:noProof/>
                <w:snapToGrid w:val="0"/>
              </w:rPr>
              <w:t>4.6 Описание кодов возвратов при ошибках и неуспешных проверках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_Toc106790681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AC2FC3">
              <w:rPr>
                <w:noProof/>
                <w:webHidden/>
              </w:rPr>
              <w:t>128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1FFCBEB7" w14:textId="271257D0" w:rsidR="00AC2FC3" w:rsidRDefault="00341BC2">
          <w:pPr>
            <w:pStyle w:val="11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106790682" w:history="1">
            <w:r w:rsidR="00AC2FC3" w:rsidRPr="00584F9A">
              <w:rPr>
                <w:rStyle w:val="a8"/>
                <w:noProof/>
                <w:snapToGrid w:val="0"/>
              </w:rPr>
              <w:t>5 ДОПОЛНИТЕЛЬНАЯ ИНФОРМАЦИЯ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_Toc106790682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AC2FC3">
              <w:rPr>
                <w:noProof/>
                <w:webHidden/>
              </w:rPr>
              <w:t>130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3E2D255B" w14:textId="0AA27DB6" w:rsidR="00AC2FC3" w:rsidRDefault="00341BC2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83" w:history="1">
            <w:r w:rsidR="00AC2FC3" w:rsidRPr="00584F9A">
              <w:rPr>
                <w:rStyle w:val="a8"/>
                <w:noProof/>
              </w:rPr>
              <w:t>5.1 Условия формирования и направления в ГИС ГМП информации о зачислении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_Toc106790683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AC2FC3">
              <w:rPr>
                <w:noProof/>
                <w:webHidden/>
              </w:rPr>
              <w:t>130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64FEFAB5" w14:textId="11DA36D7" w:rsidR="00AC2FC3" w:rsidRDefault="00341BC2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85" w:history="1">
            <w:r w:rsidR="00AC2FC3" w:rsidRPr="00584F9A">
              <w:rPr>
                <w:rStyle w:val="a8"/>
                <w:noProof/>
              </w:rPr>
              <w:t>5.2 Уникальный идентификатор зачисления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_Toc106790685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AC2FC3">
              <w:rPr>
                <w:noProof/>
                <w:webHidden/>
              </w:rPr>
              <w:t>130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24E4EC1D" w14:textId="1878C9EE" w:rsidR="00AC2FC3" w:rsidRDefault="00341BC2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86" w:history="1">
            <w:r w:rsidR="00AC2FC3" w:rsidRPr="00584F9A">
              <w:rPr>
                <w:rStyle w:val="a8"/>
                <w:noProof/>
              </w:rPr>
              <w:t>5.3 Идентификатор плательщика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_Toc106790686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AC2FC3">
              <w:rPr>
                <w:noProof/>
                <w:webHidden/>
              </w:rPr>
              <w:t>130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7D42DFC2" w14:textId="39AE588D" w:rsidR="00AC2FC3" w:rsidRDefault="00341BC2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87" w:history="1">
            <w:r w:rsidR="00AC2FC3" w:rsidRPr="00584F9A">
              <w:rPr>
                <w:rStyle w:val="a8"/>
                <w:noProof/>
              </w:rPr>
              <w:t>5.3.1 Список кодов документов, допустимых к использованию при формировании идентификатора плательщика ФЛ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_Toc106790687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AC2FC3">
              <w:rPr>
                <w:noProof/>
                <w:webHidden/>
              </w:rPr>
              <w:t>132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098F23C5" w14:textId="78075F1F" w:rsidR="00AC2FC3" w:rsidRDefault="00341BC2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88" w:history="1">
            <w:r w:rsidR="00AC2FC3" w:rsidRPr="00584F9A">
              <w:rPr>
                <w:rStyle w:val="a8"/>
                <w:noProof/>
              </w:rPr>
              <w:t>5.4 Уникальный присваиваемый номер операции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_Toc106790688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AC2FC3">
              <w:rPr>
                <w:noProof/>
                <w:webHidden/>
              </w:rPr>
              <w:t>132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535BEDA5" w14:textId="5CEE0AFF" w:rsidR="00AC2FC3" w:rsidRDefault="00341BC2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89" w:history="1">
            <w:r w:rsidR="00AC2FC3" w:rsidRPr="00584F9A">
              <w:rPr>
                <w:rStyle w:val="a8"/>
                <w:noProof/>
              </w:rPr>
              <w:t>5.4.1 Структура УПНО для кредитных организаций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_Toc106790689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AC2FC3">
              <w:rPr>
                <w:noProof/>
                <w:webHidden/>
              </w:rPr>
              <w:t>132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08B8ABCF" w14:textId="64421E89" w:rsidR="00AC2FC3" w:rsidRDefault="00341BC2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90" w:history="1">
            <w:r w:rsidR="00AC2FC3" w:rsidRPr="00584F9A">
              <w:rPr>
                <w:rStyle w:val="a8"/>
                <w:noProof/>
              </w:rPr>
              <w:t>5.4.2 Структура УПНО для территориальных органов Федерального казначейства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_Toc106790690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AC2FC3">
              <w:rPr>
                <w:noProof/>
                <w:webHidden/>
              </w:rPr>
              <w:t>133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2FA3E803" w14:textId="2D7B0F2A" w:rsidR="00AC2FC3" w:rsidRDefault="00341BC2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91" w:history="1">
            <w:r w:rsidR="00AC2FC3" w:rsidRPr="00584F9A">
              <w:rPr>
                <w:rStyle w:val="a8"/>
                <w:noProof/>
              </w:rPr>
              <w:t>5.4.3 Структура УПНО  для иных участников, принимающих платежи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_Toc106790691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AC2FC3">
              <w:rPr>
                <w:noProof/>
                <w:webHidden/>
              </w:rPr>
              <w:t>133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3E087D54" w14:textId="0C810004" w:rsidR="00AC2FC3" w:rsidRDefault="00341BC2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92" w:history="1">
            <w:r w:rsidR="00AC2FC3" w:rsidRPr="00584F9A">
              <w:rPr>
                <w:rStyle w:val="a8"/>
                <w:noProof/>
                <w:snapToGrid w:val="0"/>
              </w:rPr>
              <w:t>5.5 Изменение полей с типом «Контейнер» при уточнении извещения о зачислении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_Toc106790692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AC2FC3">
              <w:rPr>
                <w:noProof/>
                <w:webHidden/>
              </w:rPr>
              <w:t>134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66BCC8DE" w14:textId="5CC4387D" w:rsidR="00AC2FC3" w:rsidRDefault="00341BC2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93" w:history="1">
            <w:r w:rsidR="00AC2FC3" w:rsidRPr="00584F9A">
              <w:rPr>
                <w:rStyle w:val="a8"/>
                <w:noProof/>
              </w:rPr>
              <w:t>5.5.1 Реквизиты структурного подразделения кредитной организации, принявшего платеж (Bank, поле номер 2005)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_Toc106790693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AC2FC3">
              <w:rPr>
                <w:noProof/>
                <w:webHidden/>
              </w:rPr>
              <w:t>134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7372E62E" w14:textId="14AC93D3" w:rsidR="00AC2FC3" w:rsidRDefault="00341BC2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94" w:history="1">
            <w:r w:rsidR="00AC2FC3" w:rsidRPr="00584F9A">
              <w:rPr>
                <w:rStyle w:val="a8"/>
                <w:noProof/>
              </w:rPr>
              <w:t>5.5.2 Сведения о плательщике (Payer, поле номер 2006)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_Toc106790694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AC2FC3">
              <w:rPr>
                <w:noProof/>
                <w:webHidden/>
              </w:rPr>
              <w:t>135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19F56461" w14:textId="47E5CA56" w:rsidR="00AC2FC3" w:rsidRDefault="00341BC2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95" w:history="1">
            <w:r w:rsidR="00AC2FC3" w:rsidRPr="00584F9A">
              <w:rPr>
                <w:rStyle w:val="a8"/>
                <w:noProof/>
              </w:rPr>
              <w:t>5.5.3 Реквизиты платежа (BudgetIndex, поле номер 2007)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_Toc106790695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AC2FC3">
              <w:rPr>
                <w:noProof/>
                <w:webHidden/>
              </w:rPr>
              <w:t>136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7618A5D7" w14:textId="23079383" w:rsidR="00AC2FC3" w:rsidRDefault="00341BC2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96" w:history="1">
            <w:r w:rsidR="00AC2FC3" w:rsidRPr="00584F9A">
              <w:rPr>
                <w:rStyle w:val="a8"/>
                <w:noProof/>
              </w:rPr>
              <w:t>5.5.4 Реквизиты платежного документа (AccDoc, поле номер 2008)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_Toc106790696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AC2FC3">
              <w:rPr>
                <w:noProof/>
                <w:webHidden/>
              </w:rPr>
              <w:t>137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2A9F29AF" w14:textId="5CD50682" w:rsidR="00AC2FC3" w:rsidRDefault="00341BC2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97" w:history="1">
            <w:r w:rsidR="00AC2FC3" w:rsidRPr="00584F9A">
              <w:rPr>
                <w:rStyle w:val="a8"/>
                <w:noProof/>
              </w:rPr>
              <w:t>5.5.5 Дополнительные поля зачисления (AdditionalData, поле номер 202)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_Toc106790697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AC2FC3">
              <w:rPr>
                <w:noProof/>
                <w:webHidden/>
              </w:rPr>
              <w:t>138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370EECBA" w14:textId="07CD80C3" w:rsidR="00AC2FC3" w:rsidRDefault="00341BC2">
          <w:pPr>
            <w:pStyle w:val="3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98" w:history="1">
            <w:r w:rsidR="00AC2FC3" w:rsidRPr="00584F9A">
              <w:rPr>
                <w:rStyle w:val="a8"/>
                <w:noProof/>
              </w:rPr>
              <w:t>5.5.6 Дополнительная информация, указанная в блоке Реквизиты зачисления после обработки и классификации кредитовых распоряжений (</w:t>
            </w:r>
            <w:r w:rsidR="00AC2FC3" w:rsidRPr="00584F9A">
              <w:rPr>
                <w:rStyle w:val="a8"/>
                <w:noProof/>
                <w:lang w:val="en-US"/>
              </w:rPr>
              <w:t>IncomeIndex</w:t>
            </w:r>
            <w:r w:rsidR="00AC2FC3" w:rsidRPr="00584F9A">
              <w:rPr>
                <w:rStyle w:val="a8"/>
                <w:noProof/>
              </w:rPr>
              <w:t>, поле номер 4010)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_Toc106790698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AC2FC3">
              <w:rPr>
                <w:noProof/>
                <w:webHidden/>
              </w:rPr>
              <w:t>139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529C605B" w14:textId="66A488DF" w:rsidR="00AC2FC3" w:rsidRDefault="00341BC2">
          <w:pPr>
            <w:pStyle w:val="2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06790699" w:history="1">
            <w:r w:rsidR="00AC2FC3" w:rsidRPr="00584F9A">
              <w:rPr>
                <w:rStyle w:val="a8"/>
                <w:noProof/>
                <w:snapToGrid w:val="0"/>
              </w:rPr>
              <w:t>5.6 Контактная информация</w:t>
            </w:r>
            <w:r w:rsidR="00AC2FC3">
              <w:rPr>
                <w:noProof/>
                <w:webHidden/>
              </w:rPr>
              <w:tab/>
            </w:r>
            <w:r w:rsidR="00AC2FC3">
              <w:rPr>
                <w:noProof/>
                <w:webHidden/>
              </w:rPr>
              <w:fldChar w:fldCharType="begin"/>
            </w:r>
            <w:r w:rsidR="00AC2FC3">
              <w:rPr>
                <w:noProof/>
                <w:webHidden/>
              </w:rPr>
              <w:instrText xml:space="preserve"> PAGEREF _Toc106790699 \h </w:instrText>
            </w:r>
            <w:r w:rsidR="00AC2FC3">
              <w:rPr>
                <w:noProof/>
                <w:webHidden/>
              </w:rPr>
            </w:r>
            <w:r w:rsidR="00AC2FC3">
              <w:rPr>
                <w:noProof/>
                <w:webHidden/>
              </w:rPr>
              <w:fldChar w:fldCharType="separate"/>
            </w:r>
            <w:r w:rsidR="00AC2FC3">
              <w:rPr>
                <w:noProof/>
                <w:webHidden/>
              </w:rPr>
              <w:t>140</w:t>
            </w:r>
            <w:r w:rsidR="00AC2FC3">
              <w:rPr>
                <w:noProof/>
                <w:webHidden/>
              </w:rPr>
              <w:fldChar w:fldCharType="end"/>
            </w:r>
          </w:hyperlink>
        </w:p>
        <w:p w14:paraId="2C49B2A5" w14:textId="648500EB" w:rsidR="003D138D" w:rsidRPr="00203C8E" w:rsidRDefault="008A17D4" w:rsidP="006A58D1">
          <w:pPr>
            <w:pStyle w:val="24"/>
          </w:pPr>
          <w:r w:rsidRPr="00203C8E">
            <w:fldChar w:fldCharType="end"/>
          </w:r>
        </w:p>
      </w:sdtContent>
    </w:sdt>
    <w:p w14:paraId="77357A17" w14:textId="77777777" w:rsidR="00A505CB" w:rsidRPr="00203C8E" w:rsidRDefault="009224AB" w:rsidP="001E44E5">
      <w:pPr>
        <w:tabs>
          <w:tab w:val="right" w:leader="dot" w:pos="8973"/>
        </w:tabs>
        <w:spacing w:before="120"/>
        <w:ind w:right="23" w:firstLine="709"/>
        <w:jc w:val="right"/>
        <w:outlineLvl w:val="0"/>
      </w:pPr>
      <w:r w:rsidRPr="00203C8E">
        <w:br w:type="page"/>
      </w:r>
    </w:p>
    <w:p w14:paraId="5999ADEE" w14:textId="77777777" w:rsidR="00A505CB" w:rsidRPr="00203C8E" w:rsidRDefault="009224AB">
      <w:pPr>
        <w:pStyle w:val="af2"/>
        <w:rPr>
          <w:rFonts w:ascii="Times New Roman" w:eastAsia="Calibri" w:hAnsi="Times New Roman" w:cs="Times New Roman"/>
        </w:rPr>
      </w:pPr>
      <w:r w:rsidRPr="00203C8E">
        <w:rPr>
          <w:rFonts w:ascii="Times New Roman" w:hAnsi="Times New Roman" w:cs="Times New Roman"/>
        </w:rPr>
        <w:lastRenderedPageBreak/>
        <w:t>изменения</w:t>
      </w:r>
    </w:p>
    <w:tbl>
      <w:tblPr>
        <w:tblStyle w:val="TableNormal"/>
        <w:tblW w:w="9436" w:type="dxa"/>
        <w:tblInd w:w="-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701"/>
        <w:gridCol w:w="4900"/>
      </w:tblGrid>
      <w:tr w:rsidR="00A505CB" w:rsidRPr="00203C8E" w14:paraId="433FDB2A" w14:textId="77777777" w:rsidTr="00191F21">
        <w:trPr>
          <w:trHeight w:val="307"/>
          <w:tblHeader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25AC0" w14:textId="77777777" w:rsidR="00A505CB" w:rsidRPr="00203C8E" w:rsidRDefault="009224AB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Версия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0690B" w14:textId="77777777" w:rsidR="00A505CB" w:rsidRPr="00203C8E" w:rsidRDefault="009224AB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Дата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A970C" w14:textId="77777777" w:rsidR="00A505CB" w:rsidRPr="00203C8E" w:rsidRDefault="009224AB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Автор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18F36" w14:textId="77777777" w:rsidR="00A505CB" w:rsidRPr="00203C8E" w:rsidRDefault="009224AB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Изменения</w:t>
            </w:r>
          </w:p>
        </w:tc>
      </w:tr>
      <w:tr w:rsidR="00A505CB" w:rsidRPr="00203C8E" w14:paraId="7645F8EB" w14:textId="77777777" w:rsidTr="00191F21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7BE37" w14:textId="77777777" w:rsidR="00A505CB" w:rsidRPr="00203C8E" w:rsidRDefault="007B3788">
            <w:r w:rsidRPr="00203C8E">
              <w:t>1.0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9034C" w14:textId="0A96A2D5" w:rsidR="00A505CB" w:rsidRPr="00203C8E" w:rsidRDefault="00A505CB"/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040BE" w14:textId="2560035E" w:rsidR="00A505CB" w:rsidRPr="00203C8E" w:rsidRDefault="00806C1C">
            <w:r>
              <w:t>Давыдова С.Г.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09376" w14:textId="77777777" w:rsidR="00A505CB" w:rsidRPr="00203C8E" w:rsidRDefault="001C737C">
            <w:r w:rsidRPr="00203C8E">
              <w:t>Первая версия документа</w:t>
            </w:r>
          </w:p>
        </w:tc>
      </w:tr>
      <w:tr w:rsidR="00ED10F3" w:rsidRPr="00203C8E" w14:paraId="1F4BE78A" w14:textId="77777777" w:rsidTr="00191F21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64391" w14:textId="678BEFEB" w:rsidR="00ED10F3" w:rsidRPr="00626F78" w:rsidRDefault="00864AC7" w:rsidP="00ED10F3">
            <w:pPr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ABD21" w14:textId="38C1AD39" w:rsidR="00ED10F3" w:rsidRPr="00626F78" w:rsidRDefault="00827E01" w:rsidP="00ED10F3">
            <w:pPr>
              <w:rPr>
                <w:lang w:val="en-US"/>
              </w:rPr>
            </w:pPr>
            <w:r>
              <w:t>07.10</w:t>
            </w:r>
            <w:r w:rsidR="00864AC7">
              <w:rPr>
                <w:lang w:val="en-US"/>
              </w:rPr>
              <w:t>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6A8AE" w14:textId="0E25DD7A" w:rsidR="00ED10F3" w:rsidRPr="00864AC7" w:rsidRDefault="00864AC7" w:rsidP="00ED10F3">
            <w: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670DE" w14:textId="77777777" w:rsidR="007B2C7C" w:rsidRPr="00125C80" w:rsidRDefault="007B2C7C" w:rsidP="00626F78">
            <w:pPr>
              <w:jc w:val="both"/>
            </w:pPr>
            <w:r w:rsidRPr="00125C80">
              <w:t>Внесены изменения в схему Common.xsd, Organization.xsd (изменены описания реквизитов типов данных «BankType», «AccountNumType», допустимые значения реквизитов «UFK», «KBK», «paymentId»).</w:t>
            </w:r>
          </w:p>
          <w:p w14:paraId="6524DCDF" w14:textId="77777777" w:rsidR="007B2C7C" w:rsidRPr="00125C80" w:rsidRDefault="007B2C7C" w:rsidP="00626F78">
            <w:pPr>
              <w:jc w:val="both"/>
            </w:pPr>
            <w:r w:rsidRPr="00125C80">
              <w:t>Версия схем изменена на 2.2.0</w:t>
            </w:r>
          </w:p>
          <w:p w14:paraId="523A4A53" w14:textId="77777777" w:rsidR="007B2C7C" w:rsidRDefault="007B2C7C" w:rsidP="00626F78">
            <w:pPr>
              <w:jc w:val="both"/>
            </w:pPr>
            <w:r w:rsidRPr="00125C80">
              <w:t>Введены термины «Единый казначейский счет», «Казначейский счет», «Номер счета получателя средств», «Номер счета банка получателя средств», «Справочники НСИ ГИС ГМП».</w:t>
            </w:r>
          </w:p>
          <w:p w14:paraId="5B001C1B" w14:textId="707196F3" w:rsidR="0031477B" w:rsidRPr="00125C80" w:rsidRDefault="0031477B" w:rsidP="00626F78">
            <w:pPr>
              <w:jc w:val="both"/>
            </w:pPr>
            <w:r>
              <w:t>Уточнено описание термина «УИП»</w:t>
            </w:r>
          </w:p>
          <w:p w14:paraId="214240E6" w14:textId="77777777" w:rsidR="007B2C7C" w:rsidRPr="00125C80" w:rsidRDefault="007B2C7C" w:rsidP="00626F78">
            <w:pPr>
              <w:jc w:val="both"/>
            </w:pPr>
            <w:r w:rsidRPr="00125C80">
              <w:t>Изменена версия МР (п. 1.2)</w:t>
            </w:r>
          </w:p>
          <w:p w14:paraId="05C07CDE" w14:textId="77777777" w:rsidR="007B2C7C" w:rsidRPr="00125C80" w:rsidRDefault="007B2C7C" w:rsidP="00626F78">
            <w:pPr>
              <w:jc w:val="both"/>
            </w:pPr>
            <w:r w:rsidRPr="00125C80">
              <w:t>Добавлена информация о владельце ВС, сеансе обмена, наличии вложений (п. 1.2)</w:t>
            </w:r>
          </w:p>
          <w:p w14:paraId="448304CC" w14:textId="77777777" w:rsidR="007B2C7C" w:rsidRDefault="007B2C7C" w:rsidP="00626F78">
            <w:pPr>
              <w:jc w:val="both"/>
            </w:pPr>
            <w:r w:rsidRPr="00125C80">
              <w:t>Актуализированы схемы вида сведений (п. 2.1), эталонные запросы и ответы (п.2.2), тестовые сценарии (п.3.1).</w:t>
            </w:r>
          </w:p>
          <w:p w14:paraId="715BF021" w14:textId="77777777" w:rsidR="007B2C7C" w:rsidRPr="00125C80" w:rsidRDefault="007B2C7C" w:rsidP="00626F78">
            <w:pPr>
              <w:jc w:val="both"/>
            </w:pPr>
            <w:r>
              <w:t>Уточнено описание полей «</w:t>
            </w:r>
            <w:r w:rsidRPr="00203C8E">
              <w:rPr>
                <w:szCs w:val="24"/>
                <w:lang w:val="en-US"/>
              </w:rPr>
              <w:t>accountNumber</w:t>
            </w:r>
            <w:r>
              <w:t>», блока данных «</w:t>
            </w:r>
            <w:r w:rsidRPr="00203C8E">
              <w:rPr>
                <w:szCs w:val="24"/>
                <w:lang w:val="en-US"/>
              </w:rPr>
              <w:t>OrgAccount</w:t>
            </w:r>
            <w:r>
              <w:t>», «</w:t>
            </w:r>
            <w:r w:rsidRPr="00203C8E">
              <w:rPr>
                <w:szCs w:val="24"/>
              </w:rPr>
              <w:t>Bank</w:t>
            </w:r>
            <w:r>
              <w:t>» типа данных «</w:t>
            </w:r>
            <w:r w:rsidRPr="00125C80">
              <w:t>IncomeType</w:t>
            </w:r>
            <w:r>
              <w:t>» (п. 4.3)</w:t>
            </w:r>
          </w:p>
          <w:p w14:paraId="6F182303" w14:textId="77777777" w:rsidR="007B2C7C" w:rsidRPr="00125C80" w:rsidRDefault="007B2C7C" w:rsidP="00626F78">
            <w:pPr>
              <w:jc w:val="both"/>
            </w:pPr>
            <w:r w:rsidRPr="00125C80">
              <w:t>Уточнено описание полей типов данных «BankType», «AccountNumType» (п. 4.3 – 4.4)</w:t>
            </w:r>
          </w:p>
          <w:p w14:paraId="2AA1E145" w14:textId="0C042234" w:rsidR="00ED10F3" w:rsidRPr="00203C8E" w:rsidRDefault="007B2C7C" w:rsidP="00626F78">
            <w:pPr>
              <w:pStyle w:val="af7"/>
              <w:ind w:left="62"/>
              <w:jc w:val="both"/>
            </w:pPr>
            <w:r w:rsidRPr="00125C80">
              <w:t>Изменено допустимое значение типов данных «KBKType», «PaymentIdType» (п. 4.4).</w:t>
            </w:r>
          </w:p>
        </w:tc>
      </w:tr>
      <w:tr w:rsidR="00DF0722" w:rsidRPr="00203C8E" w14:paraId="64CEF09B" w14:textId="77777777" w:rsidTr="00191F21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1C08C" w14:textId="72B69832" w:rsidR="00DF0722" w:rsidRPr="00203C8E" w:rsidRDefault="00DF0722" w:rsidP="00DF0722">
            <w:r>
              <w:t>3.0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4A290" w14:textId="2A4EBDBA" w:rsidR="00DF0722" w:rsidRPr="00203C8E" w:rsidRDefault="00DF0722" w:rsidP="00DF0722">
            <w:r>
              <w:t>01.04.2021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D30C6" w14:textId="2437F435" w:rsidR="00DF0722" w:rsidRPr="00203C8E" w:rsidRDefault="00DF0722" w:rsidP="00DF0722">
            <w:r>
              <w:t>Смольянинова А.О.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F08D2" w14:textId="77777777" w:rsidR="00DF0722" w:rsidRPr="00AE404A" w:rsidRDefault="00DF0722" w:rsidP="00DF0722">
            <w:r w:rsidRPr="00125C80">
              <w:t>Внесены изменения в схем</w:t>
            </w:r>
            <w:r>
              <w:t xml:space="preserve">ы </w:t>
            </w:r>
            <w:r>
              <w:rPr>
                <w:color w:val="000000"/>
              </w:rPr>
              <w:t>Package</w:t>
            </w:r>
            <w:r w:rsidRPr="00E31E9E">
              <w:rPr>
                <w:color w:val="000000"/>
              </w:rPr>
              <w:t>.</w:t>
            </w:r>
            <w:r>
              <w:rPr>
                <w:color w:val="000000"/>
                <w:lang w:val="en-US"/>
              </w:rPr>
              <w:t>xsd</w:t>
            </w:r>
            <w:r>
              <w:rPr>
                <w:color w:val="000000"/>
              </w:rPr>
              <w:t>, Common</w:t>
            </w:r>
            <w:r w:rsidRPr="00E31E9E">
              <w:rPr>
                <w:color w:val="000000"/>
              </w:rPr>
              <w:t>.</w:t>
            </w:r>
            <w:r>
              <w:rPr>
                <w:color w:val="000000"/>
                <w:lang w:val="en-US"/>
              </w:rPr>
              <w:t>xsd</w:t>
            </w:r>
            <w:r>
              <w:rPr>
                <w:color w:val="000000"/>
              </w:rPr>
              <w:t>, Payment</w:t>
            </w:r>
            <w:r w:rsidRPr="00E31E9E">
              <w:rPr>
                <w:color w:val="000000"/>
              </w:rPr>
              <w:t>.</w:t>
            </w:r>
            <w:r>
              <w:rPr>
                <w:color w:val="000000"/>
                <w:lang w:val="en-US"/>
              </w:rPr>
              <w:t>xsd</w:t>
            </w:r>
            <w:r>
              <w:rPr>
                <w:color w:val="000000"/>
              </w:rPr>
              <w:t xml:space="preserve">. </w:t>
            </w:r>
            <w:r w:rsidRPr="003D3F6E">
              <w:rPr>
                <w:color w:val="000000"/>
              </w:rPr>
              <w:t>Добавлена схема Clarification.xsd.</w:t>
            </w:r>
          </w:p>
          <w:p w14:paraId="43922466" w14:textId="77777777" w:rsidR="00DF0722" w:rsidRDefault="00DF0722" w:rsidP="00DF0722">
            <w:pPr>
              <w:jc w:val="both"/>
            </w:pPr>
            <w:r w:rsidRPr="00125C80">
              <w:t>Версия схем изменена на 2.</w:t>
            </w:r>
            <w:r>
              <w:t>3</w:t>
            </w:r>
            <w:r w:rsidRPr="00125C80">
              <w:t>.0</w:t>
            </w:r>
          </w:p>
          <w:p w14:paraId="588B3B2A" w14:textId="77777777" w:rsidR="00DF0722" w:rsidRDefault="00DF0722" w:rsidP="00DF0722">
            <w:pPr>
              <w:pStyle w:val="af7"/>
              <w:ind w:left="0"/>
              <w:jc w:val="both"/>
            </w:pPr>
            <w:r w:rsidRPr="00CE3FBE">
              <w:t>Термин УИП заменен на УПНО</w:t>
            </w:r>
            <w:r>
              <w:t xml:space="preserve"> (УИП).</w:t>
            </w:r>
          </w:p>
          <w:p w14:paraId="7069997D" w14:textId="77777777" w:rsidR="00DF0722" w:rsidRDefault="00DF0722" w:rsidP="00DF0722">
            <w:pPr>
              <w:pStyle w:val="af7"/>
              <w:ind w:left="0"/>
              <w:jc w:val="both"/>
            </w:pPr>
            <w:r w:rsidRPr="00AE404A">
              <w:t xml:space="preserve">Уточнено описание атрибута </w:t>
            </w:r>
            <w:r>
              <w:t>«</w:t>
            </w:r>
            <w:r w:rsidRPr="00AE404A">
              <w:t>description</w:t>
            </w:r>
            <w:r>
              <w:t>»</w:t>
            </w:r>
            <w:r w:rsidRPr="00AE404A">
              <w:t xml:space="preserve"> типа </w:t>
            </w:r>
            <w:r>
              <w:t>«</w:t>
            </w:r>
            <w:r w:rsidRPr="00AE404A">
              <w:t>ImportProtocolType</w:t>
            </w:r>
            <w:r>
              <w:t>»</w:t>
            </w:r>
            <w:r w:rsidRPr="00AE404A">
              <w:t xml:space="preserve"> (п. 4.3).</w:t>
            </w:r>
          </w:p>
          <w:p w14:paraId="1E324B72" w14:textId="77777777" w:rsidR="00DF0722" w:rsidRPr="00A355BE" w:rsidRDefault="00DF0722" w:rsidP="00DF0722">
            <w:pPr>
              <w:pStyle w:val="af7"/>
              <w:ind w:left="0"/>
              <w:jc w:val="both"/>
            </w:pPr>
            <w:r>
              <w:t>Добавлен контейнер «</w:t>
            </w:r>
            <w:r>
              <w:rPr>
                <w:lang w:val="en-US"/>
              </w:rPr>
              <w:t>IncomeIndex</w:t>
            </w:r>
            <w:r>
              <w:t>» (п. 4.3).</w:t>
            </w:r>
          </w:p>
          <w:p w14:paraId="0A8511C9" w14:textId="77777777" w:rsidR="00DF0722" w:rsidRPr="003455B7" w:rsidRDefault="00DF0722" w:rsidP="00DF0722">
            <w:pPr>
              <w:pStyle w:val="af7"/>
              <w:ind w:left="0"/>
              <w:jc w:val="both"/>
            </w:pPr>
            <w:r w:rsidRPr="005416BA">
              <w:t>Добавлен атрибут «paymentExecDate» (п. 4.3).</w:t>
            </w:r>
          </w:p>
          <w:p w14:paraId="2E07F66E" w14:textId="77777777" w:rsidR="00DF0722" w:rsidRPr="00A355BE" w:rsidRDefault="00DF0722" w:rsidP="00DF0722">
            <w:pPr>
              <w:rPr>
                <w:szCs w:val="24"/>
                <w:lang w:val="en-US"/>
              </w:rPr>
            </w:pPr>
            <w:bookmarkStart w:id="0" w:name="_Hlk67501061"/>
            <w:r w:rsidRPr="00723A1E">
              <w:rPr>
                <w:szCs w:val="24"/>
              </w:rPr>
              <w:t>Уточнено</w:t>
            </w:r>
            <w:r w:rsidRPr="00A355BE">
              <w:rPr>
                <w:szCs w:val="24"/>
                <w:lang w:val="en-US"/>
              </w:rPr>
              <w:t xml:space="preserve"> </w:t>
            </w:r>
            <w:r w:rsidRPr="00723A1E">
              <w:rPr>
                <w:szCs w:val="24"/>
              </w:rPr>
              <w:t>описание</w:t>
            </w:r>
            <w:r w:rsidRPr="00A355BE">
              <w:rPr>
                <w:szCs w:val="24"/>
                <w:lang w:val="en-US"/>
              </w:rPr>
              <w:t xml:space="preserve"> </w:t>
            </w:r>
            <w:r w:rsidRPr="00723A1E">
              <w:rPr>
                <w:szCs w:val="24"/>
              </w:rPr>
              <w:t>атрибутов</w:t>
            </w:r>
            <w:r w:rsidRPr="00A355BE">
              <w:rPr>
                <w:szCs w:val="24"/>
                <w:lang w:val="en-US"/>
              </w:rPr>
              <w:t xml:space="preserve"> «</w:t>
            </w:r>
            <w:r w:rsidRPr="005773CE">
              <w:rPr>
                <w:szCs w:val="24"/>
                <w:lang w:val="en-US"/>
              </w:rPr>
              <w:t>paymentId</w:t>
            </w:r>
            <w:r w:rsidRPr="00A355BE">
              <w:rPr>
                <w:szCs w:val="24"/>
                <w:lang w:val="en-US"/>
              </w:rPr>
              <w:t>», «</w:t>
            </w:r>
            <w:r w:rsidRPr="003455B7">
              <w:rPr>
                <w:szCs w:val="24"/>
                <w:lang w:val="en-US"/>
              </w:rPr>
              <w:t>status</w:t>
            </w:r>
            <w:r w:rsidRPr="00A355BE">
              <w:rPr>
                <w:szCs w:val="24"/>
                <w:lang w:val="en-US"/>
              </w:rPr>
              <w:t>», «</w:t>
            </w:r>
            <w:r w:rsidRPr="003455B7">
              <w:rPr>
                <w:szCs w:val="24"/>
                <w:lang w:val="en-US"/>
              </w:rPr>
              <w:t>paytReason</w:t>
            </w:r>
            <w:r w:rsidRPr="00A355BE">
              <w:rPr>
                <w:szCs w:val="24"/>
                <w:lang w:val="en-US"/>
              </w:rPr>
              <w:t>», «</w:t>
            </w:r>
            <w:r w:rsidRPr="003455B7">
              <w:rPr>
                <w:szCs w:val="24"/>
                <w:lang w:val="en-US"/>
              </w:rPr>
              <w:t>taxDocDate</w:t>
            </w:r>
            <w:r w:rsidRPr="00A355BE">
              <w:rPr>
                <w:szCs w:val="24"/>
                <w:lang w:val="en-US"/>
              </w:rPr>
              <w:t>»</w:t>
            </w:r>
            <w:bookmarkEnd w:id="0"/>
            <w:r w:rsidRPr="00A355BE">
              <w:rPr>
                <w:szCs w:val="24"/>
                <w:lang w:val="en-US"/>
              </w:rPr>
              <w:t>, «</w:t>
            </w:r>
            <w:r w:rsidRPr="00C50925">
              <w:rPr>
                <w:szCs w:val="24"/>
                <w:lang w:val="en-US"/>
              </w:rPr>
              <w:t>taxDocNumber</w:t>
            </w:r>
            <w:r w:rsidRPr="00A355BE">
              <w:rPr>
                <w:szCs w:val="24"/>
                <w:lang w:val="en-US"/>
              </w:rPr>
              <w:t xml:space="preserve">», </w:t>
            </w:r>
            <w:r w:rsidRPr="00A355BE">
              <w:rPr>
                <w:lang w:val="en-US"/>
              </w:rPr>
              <w:t>«</w:t>
            </w:r>
            <w:r>
              <w:rPr>
                <w:lang w:val="en-US"/>
              </w:rPr>
              <w:t>UFK</w:t>
            </w:r>
            <w:r w:rsidRPr="00A355BE">
              <w:rPr>
                <w:lang w:val="en-US"/>
              </w:rPr>
              <w:t>»</w:t>
            </w:r>
            <w:r w:rsidRPr="00A355BE">
              <w:rPr>
                <w:szCs w:val="24"/>
                <w:lang w:val="en-US"/>
              </w:rPr>
              <w:t xml:space="preserve"> , «</w:t>
            </w:r>
            <w:r w:rsidRPr="00C50925">
              <w:rPr>
                <w:szCs w:val="24"/>
                <w:lang w:val="en-US"/>
              </w:rPr>
              <w:t>payerIdentifier</w:t>
            </w:r>
            <w:r w:rsidRPr="00A355BE">
              <w:rPr>
                <w:szCs w:val="24"/>
                <w:lang w:val="en-US"/>
              </w:rPr>
              <w:t>» (</w:t>
            </w:r>
            <w:r w:rsidRPr="00723A1E">
              <w:rPr>
                <w:szCs w:val="24"/>
              </w:rPr>
              <w:t>п</w:t>
            </w:r>
            <w:r w:rsidRPr="00A355BE">
              <w:rPr>
                <w:szCs w:val="24"/>
                <w:lang w:val="en-US"/>
              </w:rPr>
              <w:t>. 4.3).</w:t>
            </w:r>
          </w:p>
          <w:p w14:paraId="0285AC76" w14:textId="77777777" w:rsidR="00DF0722" w:rsidRDefault="00DF0722" w:rsidP="00DF0722">
            <w:pPr>
              <w:rPr>
                <w:szCs w:val="24"/>
              </w:rPr>
            </w:pPr>
            <w:r>
              <w:rPr>
                <w:szCs w:val="24"/>
              </w:rPr>
              <w:t>Уточнено описание элементов типа</w:t>
            </w:r>
            <w:r w:rsidRPr="004B663A">
              <w:rPr>
                <w:szCs w:val="24"/>
              </w:rPr>
              <w:t xml:space="preserve"> «</w:t>
            </w:r>
            <w:r w:rsidRPr="00C50925">
              <w:rPr>
                <w:szCs w:val="24"/>
                <w:lang w:val="en-US"/>
              </w:rPr>
              <w:t>ImportedChangeType</w:t>
            </w:r>
            <w:r w:rsidRPr="004B663A">
              <w:rPr>
                <w:szCs w:val="24"/>
              </w:rPr>
              <w:t>» (</w:t>
            </w:r>
            <w:r>
              <w:rPr>
                <w:szCs w:val="24"/>
              </w:rPr>
              <w:t>п</w:t>
            </w:r>
            <w:r w:rsidRPr="004B663A">
              <w:rPr>
                <w:szCs w:val="24"/>
              </w:rPr>
              <w:t>. 4.3).</w:t>
            </w:r>
          </w:p>
          <w:p w14:paraId="5D35DDD1" w14:textId="77777777" w:rsidR="00DF0722" w:rsidRDefault="00DF0722" w:rsidP="00DF0722">
            <w:r>
              <w:rPr>
                <w:szCs w:val="24"/>
              </w:rPr>
              <w:t>Добавлен атрибут «</w:t>
            </w:r>
            <w:r>
              <w:rPr>
                <w:szCs w:val="24"/>
                <w:lang w:val="en-US"/>
              </w:rPr>
              <w:t>t</w:t>
            </w:r>
            <w:r w:rsidRPr="00817BCD">
              <w:rPr>
                <w:szCs w:val="24"/>
              </w:rPr>
              <w:t>ransactionID</w:t>
            </w:r>
            <w:r>
              <w:rPr>
                <w:szCs w:val="24"/>
              </w:rPr>
              <w:t>» в типе «</w:t>
            </w:r>
            <w:r>
              <w:rPr>
                <w:szCs w:val="24"/>
                <w:lang w:val="en-US"/>
              </w:rPr>
              <w:t>IncomeType</w:t>
            </w:r>
            <w:r>
              <w:rPr>
                <w:szCs w:val="24"/>
              </w:rPr>
              <w:t xml:space="preserve">» </w:t>
            </w:r>
            <w:r w:rsidRPr="00AE404A">
              <w:t>(п. 4.3).</w:t>
            </w:r>
          </w:p>
          <w:p w14:paraId="768B888C" w14:textId="77777777" w:rsidR="00DF0722" w:rsidRPr="004B663A" w:rsidRDefault="00DF0722" w:rsidP="00DF0722">
            <w:pPr>
              <w:rPr>
                <w:szCs w:val="24"/>
              </w:rPr>
            </w:pPr>
            <w:r>
              <w:t>Удален</w:t>
            </w:r>
            <w:r w:rsidRPr="00E37E9C">
              <w:t xml:space="preserve"> </w:t>
            </w:r>
            <w:r>
              <w:t>элемент</w:t>
            </w:r>
            <w:r w:rsidRPr="00E37E9C">
              <w:t xml:space="preserve"> «</w:t>
            </w:r>
            <w:r w:rsidRPr="004B663A">
              <w:rPr>
                <w:szCs w:val="24"/>
                <w:lang w:val="en-US"/>
              </w:rPr>
              <w:t>CreditTransferTransaction</w:t>
            </w:r>
            <w:r w:rsidRPr="00E37E9C">
              <w:t xml:space="preserve">» </w:t>
            </w:r>
            <w:r>
              <w:t>из</w:t>
            </w:r>
            <w:r w:rsidRPr="00E37E9C">
              <w:t xml:space="preserve"> </w:t>
            </w:r>
            <w:r>
              <w:t>типа</w:t>
            </w:r>
            <w:r w:rsidRPr="00E37E9C">
              <w:t xml:space="preserve"> </w:t>
            </w:r>
            <w:r w:rsidRPr="00E37E9C">
              <w:rPr>
                <w:szCs w:val="24"/>
              </w:rPr>
              <w:t>«</w:t>
            </w:r>
            <w:r>
              <w:rPr>
                <w:szCs w:val="24"/>
                <w:lang w:val="en-US"/>
              </w:rPr>
              <w:t>IncomeType</w:t>
            </w:r>
            <w:r w:rsidRPr="00E37E9C">
              <w:rPr>
                <w:szCs w:val="24"/>
              </w:rPr>
              <w:t xml:space="preserve">» </w:t>
            </w:r>
            <w:r w:rsidRPr="00E37E9C">
              <w:t>(</w:t>
            </w:r>
            <w:r w:rsidRPr="00AE404A">
              <w:t>п</w:t>
            </w:r>
            <w:r w:rsidRPr="00E37E9C">
              <w:t>. 4.3).</w:t>
            </w:r>
          </w:p>
          <w:p w14:paraId="620249BC" w14:textId="77777777" w:rsidR="00DF0722" w:rsidRPr="00396D1A" w:rsidRDefault="00DF0722" w:rsidP="00DF0722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Уточнено описание простого типа «</w:t>
            </w:r>
            <w:r>
              <w:rPr>
                <w:szCs w:val="24"/>
                <w:lang w:val="en-US"/>
              </w:rPr>
              <w:t>KBKType</w:t>
            </w:r>
            <w:r>
              <w:rPr>
                <w:szCs w:val="24"/>
              </w:rPr>
              <w:t xml:space="preserve">», </w:t>
            </w:r>
            <w:r>
              <w:rPr>
                <w:color w:val="000000"/>
                <w:shd w:val="clear" w:color="auto" w:fill="FFFFFF"/>
              </w:rPr>
              <w:t>«PayerIdentifierType»</w:t>
            </w:r>
            <w:r>
              <w:rPr>
                <w:szCs w:val="24"/>
              </w:rPr>
              <w:t xml:space="preserve"> (п.4.4).</w:t>
            </w:r>
          </w:p>
          <w:p w14:paraId="0CD39A46" w14:textId="77777777" w:rsidR="00DF0722" w:rsidRDefault="00DF0722" w:rsidP="00DF0722">
            <w:pPr>
              <w:rPr>
                <w:szCs w:val="24"/>
              </w:rPr>
            </w:pPr>
            <w:r>
              <w:rPr>
                <w:szCs w:val="24"/>
              </w:rPr>
              <w:t>Добавлены проверки запросов на стороне поставщика с кодами «336» (п.4.5, п.4.6).</w:t>
            </w:r>
          </w:p>
          <w:p w14:paraId="2CD23544" w14:textId="77777777" w:rsidR="00DF0722" w:rsidRDefault="00DF0722" w:rsidP="00DF0722">
            <w:pPr>
              <w:rPr>
                <w:szCs w:val="24"/>
              </w:rPr>
            </w:pPr>
            <w:r>
              <w:rPr>
                <w:color w:val="000000"/>
                <w:shd w:val="clear" w:color="auto" w:fill="FFFFFF"/>
              </w:rPr>
              <w:t>Изменено описание структуры уникального идентификатора зачисления (п.5.1).</w:t>
            </w:r>
          </w:p>
          <w:p w14:paraId="17523045" w14:textId="77777777" w:rsidR="00DF0722" w:rsidRDefault="00DF0722" w:rsidP="00DF0722">
            <w:r>
              <w:t>Уточнено описание структуры идентификатора плательщика (п. 5.2).</w:t>
            </w:r>
          </w:p>
          <w:p w14:paraId="6914FA30" w14:textId="4712943E" w:rsidR="00DF0722" w:rsidRPr="00203C8E" w:rsidRDefault="00DF0722" w:rsidP="00DF0722">
            <w:pPr>
              <w:rPr>
                <w:szCs w:val="24"/>
              </w:rPr>
            </w:pPr>
            <w:r>
              <w:rPr>
                <w:color w:val="000000"/>
                <w:shd w:val="clear" w:color="auto" w:fill="FFFFFF"/>
              </w:rPr>
              <w:t xml:space="preserve">Изменено описание раздела 5.4.6. </w:t>
            </w:r>
          </w:p>
        </w:tc>
      </w:tr>
      <w:tr w:rsidR="00E65497" w:rsidRPr="00203C8E" w14:paraId="4CB53895" w14:textId="77777777" w:rsidTr="00191F21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174B3" w14:textId="290A57EC" w:rsidR="00E65497" w:rsidRDefault="002B6EE3" w:rsidP="004D79C1">
            <w:r>
              <w:lastRenderedPageBreak/>
              <w:t>4.0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6BC69" w14:textId="40292CD0" w:rsidR="00E65497" w:rsidRDefault="00D67F36" w:rsidP="004D79C1">
            <w:r>
              <w:rPr>
                <w:lang w:val="en-US"/>
              </w:rPr>
              <w:t>22</w:t>
            </w:r>
            <w:r w:rsidR="002D7C8C">
              <w:t>.0</w:t>
            </w:r>
            <w:r>
              <w:rPr>
                <w:lang w:val="en-US"/>
              </w:rPr>
              <w:t>7</w:t>
            </w:r>
            <w:r w:rsidR="002D7C8C">
              <w:t>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6E9A0" w14:textId="06A90F31" w:rsidR="00E65497" w:rsidRDefault="00071C36" w:rsidP="004D79C1">
            <w:r>
              <w:t>Цивлина Т.С.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A5CD2" w14:textId="76A0ACF8" w:rsidR="00E65497" w:rsidRPr="00917C29" w:rsidRDefault="00E65497" w:rsidP="00E65497">
            <w:r w:rsidRPr="00125C80">
              <w:t>Внесены изменения в схем</w:t>
            </w:r>
            <w:r w:rsidR="008F57AC">
              <w:t>ы</w:t>
            </w:r>
            <w:r>
              <w:t xml:space="preserve"> </w:t>
            </w:r>
            <w:r>
              <w:rPr>
                <w:color w:val="000000"/>
              </w:rPr>
              <w:t>Common</w:t>
            </w:r>
            <w:r w:rsidRPr="00E31E9E">
              <w:rPr>
                <w:color w:val="000000"/>
              </w:rPr>
              <w:t>.</w:t>
            </w:r>
            <w:r>
              <w:rPr>
                <w:color w:val="000000"/>
                <w:lang w:val="en-US"/>
              </w:rPr>
              <w:t>xsd</w:t>
            </w:r>
            <w:r>
              <w:rPr>
                <w:color w:val="000000"/>
              </w:rPr>
              <w:t xml:space="preserve">, </w:t>
            </w:r>
            <w:r w:rsidR="008F57AC">
              <w:rPr>
                <w:color w:val="000000"/>
              </w:rPr>
              <w:t>Package</w:t>
            </w:r>
            <w:r w:rsidR="008F57AC" w:rsidRPr="00E31E9E">
              <w:rPr>
                <w:color w:val="000000"/>
              </w:rPr>
              <w:t>.</w:t>
            </w:r>
            <w:r w:rsidR="008F57AC">
              <w:rPr>
                <w:color w:val="000000"/>
                <w:lang w:val="en-US"/>
              </w:rPr>
              <w:t>xsd</w:t>
            </w:r>
            <w:r w:rsidR="008F57AC">
              <w:rPr>
                <w:color w:val="000000"/>
              </w:rPr>
              <w:t>.</w:t>
            </w:r>
          </w:p>
          <w:p w14:paraId="2ED7A81A" w14:textId="73D8D697" w:rsidR="00E65497" w:rsidRDefault="00E65497" w:rsidP="00E65497">
            <w:pPr>
              <w:jc w:val="both"/>
            </w:pPr>
            <w:r w:rsidRPr="00125C80">
              <w:t>Версия схем изменена на 2.</w:t>
            </w:r>
            <w:r w:rsidRPr="008F57AC">
              <w:t>4</w:t>
            </w:r>
            <w:r w:rsidRPr="00125C80">
              <w:t>.0</w:t>
            </w:r>
            <w:r w:rsidR="00285536">
              <w:t>.</w:t>
            </w:r>
          </w:p>
          <w:p w14:paraId="10B10D7D" w14:textId="217E42FD" w:rsidR="00E65497" w:rsidRDefault="00285536" w:rsidP="00285536">
            <w:pPr>
              <w:jc w:val="both"/>
            </w:pPr>
            <w:r w:rsidRPr="00125C80">
              <w:t>Актуализированы схемы вида сведений (п. 2.1), эталонные запросы и ответы (п.2.2), тестовые сценарии (п.3.1).</w:t>
            </w:r>
          </w:p>
          <w:p w14:paraId="03DCBAAE" w14:textId="506E3392" w:rsidR="00457A55" w:rsidRDefault="00457A55" w:rsidP="00884E25">
            <w:pPr>
              <w:pStyle w:val="af7"/>
              <w:ind w:left="0"/>
              <w:jc w:val="both"/>
            </w:pPr>
            <w:r>
              <w:t xml:space="preserve">Актуализировано описание </w:t>
            </w:r>
            <w:r w:rsidRPr="00984F33">
              <w:t>атрибутов «</w:t>
            </w:r>
            <w:r>
              <w:rPr>
                <w:lang w:val="en-US"/>
              </w:rPr>
              <w:t>p</w:t>
            </w:r>
            <w:r w:rsidRPr="00984F33">
              <w:rPr>
                <w:lang w:val="en-US"/>
              </w:rPr>
              <w:t>aytReason</w:t>
            </w:r>
            <w:r w:rsidRPr="00984F33">
              <w:t>» «</w:t>
            </w:r>
            <w:r w:rsidRPr="00984F33">
              <w:rPr>
                <w:lang w:val="en-US"/>
              </w:rPr>
              <w:t>taxDocNumber</w:t>
            </w:r>
            <w:r>
              <w:t>»</w:t>
            </w:r>
            <w:r w:rsidRPr="00984F33">
              <w:t xml:space="preserve"> (п. 4.3).</w:t>
            </w:r>
          </w:p>
          <w:p w14:paraId="505D8AE3" w14:textId="7E848901" w:rsidR="00614FDC" w:rsidRDefault="00614FDC" w:rsidP="002D7C8C">
            <w:pPr>
              <w:jc w:val="both"/>
              <w:rPr>
                <w:spacing w:val="-5"/>
              </w:rPr>
            </w:pPr>
            <w:r w:rsidRPr="0087693D">
              <w:t>Добавлен</w:t>
            </w:r>
            <w:r w:rsidR="002D7C8C">
              <w:t>ы</w:t>
            </w:r>
            <w:r w:rsidRPr="0087693D">
              <w:t xml:space="preserve"> контрол</w:t>
            </w:r>
            <w:r w:rsidR="002D7C8C">
              <w:t>и</w:t>
            </w:r>
            <w:r w:rsidRPr="0087693D">
              <w:t xml:space="preserve"> с код</w:t>
            </w:r>
            <w:r w:rsidR="002D7C8C">
              <w:t>а</w:t>
            </w:r>
            <w:r w:rsidRPr="0087693D">
              <w:t>м</w:t>
            </w:r>
            <w:r w:rsidR="002D7C8C">
              <w:t>и</w:t>
            </w:r>
            <w:r w:rsidRPr="0087693D">
              <w:t xml:space="preserve"> ошиб</w:t>
            </w:r>
            <w:r w:rsidR="002D7C8C">
              <w:t>о</w:t>
            </w:r>
            <w:r w:rsidRPr="0087693D">
              <w:t xml:space="preserve">к </w:t>
            </w:r>
            <w:r>
              <w:t>«102»</w:t>
            </w:r>
            <w:r w:rsidR="00D67F36">
              <w:t>, «104»</w:t>
            </w:r>
            <w:r w:rsidR="002D7C8C">
              <w:t>, «332»</w:t>
            </w:r>
            <w:r w:rsidRPr="0087693D">
              <w:rPr>
                <w:spacing w:val="-5"/>
              </w:rPr>
              <w:t xml:space="preserve">  (п. </w:t>
            </w:r>
            <w:r w:rsidRPr="0087693D">
              <w:rPr>
                <w:spacing w:val="-5"/>
              </w:rPr>
              <w:fldChar w:fldCharType="begin"/>
            </w:r>
            <w:r w:rsidRPr="0087693D">
              <w:rPr>
                <w:spacing w:val="-5"/>
              </w:rPr>
              <w:instrText xml:space="preserve"> REF _Ref497143976 \r \h  \* MERGEFORMAT </w:instrText>
            </w:r>
            <w:r w:rsidRPr="0087693D">
              <w:rPr>
                <w:spacing w:val="-5"/>
              </w:rPr>
            </w:r>
            <w:r w:rsidRPr="0087693D">
              <w:rPr>
                <w:spacing w:val="-5"/>
              </w:rPr>
              <w:fldChar w:fldCharType="separate"/>
            </w:r>
            <w:r w:rsidRPr="0087693D">
              <w:rPr>
                <w:spacing w:val="-5"/>
              </w:rPr>
              <w:t>4.5</w:t>
            </w:r>
            <w:r w:rsidRPr="0087693D">
              <w:rPr>
                <w:spacing w:val="-5"/>
              </w:rPr>
              <w:fldChar w:fldCharType="end"/>
            </w:r>
            <w:r>
              <w:rPr>
                <w:spacing w:val="-5"/>
              </w:rPr>
              <w:t>, п. 4.6</w:t>
            </w:r>
            <w:r w:rsidRPr="0087693D">
              <w:rPr>
                <w:spacing w:val="-5"/>
              </w:rPr>
              <w:t>).</w:t>
            </w:r>
          </w:p>
          <w:p w14:paraId="270D8508" w14:textId="623801FC" w:rsidR="000C5875" w:rsidRPr="00125C80" w:rsidRDefault="000C5875" w:rsidP="000C5875">
            <w:pPr>
              <w:jc w:val="both"/>
            </w:pPr>
            <w:r>
              <w:rPr>
                <w:spacing w:val="-5"/>
              </w:rPr>
              <w:t xml:space="preserve">Добавлен раздел с условиями направления извещения в ГИС ГМП (п. </w:t>
            </w:r>
            <w:r>
              <w:rPr>
                <w:spacing w:val="-5"/>
              </w:rPr>
              <w:fldChar w:fldCharType="begin"/>
            </w:r>
            <w:r>
              <w:rPr>
                <w:spacing w:val="-5"/>
              </w:rPr>
              <w:instrText xml:space="preserve"> REF _Ref72750788 \n \h </w:instrText>
            </w:r>
            <w:r>
              <w:rPr>
                <w:spacing w:val="-5"/>
              </w:rPr>
            </w:r>
            <w:r>
              <w:rPr>
                <w:spacing w:val="-5"/>
              </w:rPr>
              <w:fldChar w:fldCharType="separate"/>
            </w:r>
            <w:r>
              <w:rPr>
                <w:spacing w:val="-5"/>
              </w:rPr>
              <w:t>5.1</w:t>
            </w:r>
            <w:r>
              <w:rPr>
                <w:spacing w:val="-5"/>
              </w:rPr>
              <w:fldChar w:fldCharType="end"/>
            </w:r>
            <w:r>
              <w:rPr>
                <w:spacing w:val="-5"/>
              </w:rPr>
              <w:t>)</w:t>
            </w:r>
          </w:p>
        </w:tc>
      </w:tr>
      <w:tr w:rsidR="00D1440B" w:rsidRPr="00203C8E" w14:paraId="62E47C8C" w14:textId="77777777" w:rsidTr="00191F21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0CF28" w14:textId="13DCC588" w:rsidR="00D1440B" w:rsidRDefault="00D1440B" w:rsidP="004D79C1">
            <w:r>
              <w:t>4.1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7E7EE" w14:textId="69D0DCF3" w:rsidR="00D1440B" w:rsidRPr="00AF57FE" w:rsidRDefault="00D1440B" w:rsidP="004D79C1">
            <w:r>
              <w:t>15.12.2021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96A5B" w14:textId="17E0EEB2" w:rsidR="00D1440B" w:rsidRDefault="00D1440B" w:rsidP="004D79C1">
            <w:r>
              <w:t>Шленская Ю.И.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1F72E" w14:textId="79C5EE52" w:rsidR="00D1440B" w:rsidRPr="00125C80" w:rsidRDefault="00D1440B" w:rsidP="00BD5CFC">
            <w:r w:rsidRPr="00D1440B">
              <w:t xml:space="preserve">Изменены </w:t>
            </w:r>
            <w:r w:rsidR="00BD5CFC">
              <w:t>у</w:t>
            </w:r>
            <w:r w:rsidR="00BD5CFC" w:rsidRPr="00BD5CFC">
              <w:t xml:space="preserve">словия формирования и направления информации о зачислении </w:t>
            </w:r>
            <w:r w:rsidRPr="00D1440B">
              <w:t>(п. 5.1).</w:t>
            </w:r>
          </w:p>
        </w:tc>
      </w:tr>
      <w:tr w:rsidR="00252808" w:rsidRPr="00203C8E" w14:paraId="2DE234E7" w14:textId="77777777" w:rsidTr="00191F21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401F3" w14:textId="2D9D8194" w:rsidR="00252808" w:rsidRDefault="00252808" w:rsidP="00252808">
            <w:r>
              <w:t>4.2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BAAB4" w14:textId="0B54D06C" w:rsidR="00252808" w:rsidRDefault="005B00A3" w:rsidP="00252808">
            <w:r>
              <w:t>10.02.2022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0BD18" w14:textId="6F81A47E" w:rsidR="00252808" w:rsidRDefault="00252808" w:rsidP="00252808">
            <w:r>
              <w:t>Шленская Ю.И.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501A4" w14:textId="77777777" w:rsidR="00252808" w:rsidRDefault="00252808" w:rsidP="00252808">
            <w:r w:rsidRPr="00D1440B">
              <w:t xml:space="preserve">Изменены </w:t>
            </w:r>
            <w:r>
              <w:t>у</w:t>
            </w:r>
            <w:r w:rsidRPr="00BD5CFC">
              <w:t xml:space="preserve">словия формирования и направления информации о зачислении </w:t>
            </w:r>
            <w:r w:rsidRPr="00D1440B">
              <w:t>(п. 5.1).</w:t>
            </w:r>
          </w:p>
          <w:p w14:paraId="3B7AD2FA" w14:textId="1798A91C" w:rsidR="002B624B" w:rsidRPr="002B624B" w:rsidRDefault="002B624B" w:rsidP="002B624B">
            <w:r w:rsidRPr="00125C80">
              <w:t>Внесены изменения в схем</w:t>
            </w:r>
            <w:r>
              <w:t>у</w:t>
            </w:r>
            <w:r w:rsidRPr="005B00A3">
              <w:t xml:space="preserve"> </w:t>
            </w:r>
            <w:r>
              <w:rPr>
                <w:color w:val="000000"/>
                <w:lang w:val="en-US"/>
              </w:rPr>
              <w:t>Income</w:t>
            </w:r>
            <w:r w:rsidRPr="00E31E9E">
              <w:rPr>
                <w:color w:val="000000"/>
              </w:rPr>
              <w:t>.</w:t>
            </w:r>
            <w:r>
              <w:rPr>
                <w:color w:val="000000"/>
                <w:lang w:val="en-US"/>
              </w:rPr>
              <w:t>xsd</w:t>
            </w:r>
            <w:r w:rsidRPr="005B00A3">
              <w:rPr>
                <w:color w:val="000000"/>
              </w:rPr>
              <w:t>.</w:t>
            </w:r>
            <w:r w:rsidR="00CD329C">
              <w:rPr>
                <w:color w:val="000000"/>
              </w:rPr>
              <w:t xml:space="preserve"> </w:t>
            </w:r>
            <w:r w:rsidR="00CD329C" w:rsidRPr="00125C80">
              <w:t>Актуализированы схемы вида сведений (п. 2.1)</w:t>
            </w:r>
            <w:r w:rsidR="00CD329C">
              <w:t>.</w:t>
            </w:r>
          </w:p>
          <w:p w14:paraId="4BB30561" w14:textId="0D301DB2" w:rsidR="002B624B" w:rsidRPr="00D1440B" w:rsidRDefault="002B624B" w:rsidP="005B00A3">
            <w:pPr>
              <w:pStyle w:val="af7"/>
              <w:ind w:left="0"/>
              <w:jc w:val="both"/>
            </w:pPr>
            <w:r>
              <w:t xml:space="preserve">Актуализировано описание </w:t>
            </w:r>
            <w:r w:rsidRPr="00984F33">
              <w:t>атрибут</w:t>
            </w:r>
            <w:r>
              <w:t>а</w:t>
            </w:r>
            <w:r w:rsidRPr="00984F33">
              <w:t xml:space="preserve"> «</w:t>
            </w:r>
            <w:r>
              <w:rPr>
                <w:lang w:val="en-US"/>
              </w:rPr>
              <w:t>edCode</w:t>
            </w:r>
            <w:r w:rsidRPr="00984F33">
              <w:t>» (п. 4.3).</w:t>
            </w:r>
          </w:p>
        </w:tc>
      </w:tr>
      <w:tr w:rsidR="00F75BB4" w:rsidRPr="00203C8E" w14:paraId="491F1B2A" w14:textId="77777777" w:rsidTr="00191F21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001E0" w14:textId="20A0691C" w:rsidR="00F75BB4" w:rsidRDefault="00F75BB4" w:rsidP="00252808">
            <w:r>
              <w:t>5.0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4EB21" w14:textId="37BC367A" w:rsidR="00F75BB4" w:rsidRDefault="00F75BB4">
            <w:r>
              <w:t>01.0</w:t>
            </w:r>
            <w:r w:rsidR="00C87651">
              <w:t>7</w:t>
            </w:r>
            <w:r>
              <w:t>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D3B62" w14:textId="5052AE51" w:rsidR="00F75BB4" w:rsidRDefault="00F75BB4" w:rsidP="00252808">
            <w:r>
              <w:t>Лебедева В.А.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EC198" w14:textId="3A146EFF" w:rsidR="0087640F" w:rsidRDefault="0087640F" w:rsidP="0087640F">
            <w:pPr>
              <w:jc w:val="both"/>
            </w:pPr>
            <w:r w:rsidRPr="00125C80">
              <w:t>Версия схем изменена на 2.</w:t>
            </w:r>
            <w:r>
              <w:t>5</w:t>
            </w:r>
            <w:r w:rsidRPr="00125C80">
              <w:t>.0</w:t>
            </w:r>
            <w:r>
              <w:t>.</w:t>
            </w:r>
          </w:p>
          <w:p w14:paraId="3CF2F864" w14:textId="7CBB5FE4" w:rsidR="009C1E78" w:rsidRDefault="009C1E78" w:rsidP="0087640F">
            <w:pPr>
              <w:jc w:val="both"/>
            </w:pPr>
            <w:r>
              <w:t>Термин УПНО (УИП) заменен на УПНО</w:t>
            </w:r>
          </w:p>
          <w:p w14:paraId="3B5A9874" w14:textId="35C06680" w:rsidR="00E3591F" w:rsidRDefault="00E3591F" w:rsidP="0087640F">
            <w:pPr>
              <w:jc w:val="both"/>
            </w:pPr>
            <w:r>
              <w:t>Введено сокращение «ЭПД»</w:t>
            </w:r>
          </w:p>
          <w:p w14:paraId="5E45AA80" w14:textId="77777777" w:rsidR="0087640F" w:rsidRDefault="0087640F" w:rsidP="00703939">
            <w:pPr>
              <w:jc w:val="both"/>
            </w:pPr>
            <w:r w:rsidRPr="00125C80">
              <w:t>Актуализированы схемы вида сведений (п. 2.1), эталонные запросы и ответы (п.2.2), тестовые сценарии (п.3.1).</w:t>
            </w:r>
          </w:p>
          <w:p w14:paraId="31AAD8E0" w14:textId="77777777" w:rsidR="0087640F" w:rsidRPr="003D6570" w:rsidRDefault="0087640F" w:rsidP="006C27A6">
            <w:pPr>
              <w:jc w:val="both"/>
            </w:pPr>
            <w:r>
              <w:t xml:space="preserve">Актуализировано описание </w:t>
            </w:r>
            <w:r w:rsidRPr="00984F33">
              <w:t>атрибут</w:t>
            </w:r>
            <w:r>
              <w:t>ов</w:t>
            </w:r>
            <w:r w:rsidRPr="00984F33">
              <w:t xml:space="preserve"> </w:t>
            </w:r>
            <w:r>
              <w:t>«</w:t>
            </w:r>
            <w:r>
              <w:rPr>
                <w:lang w:val="en-US"/>
              </w:rPr>
              <w:t>transKind</w:t>
            </w:r>
            <w:r>
              <w:t xml:space="preserve">», </w:t>
            </w:r>
            <w:r w:rsidRPr="00984F33">
              <w:t>«</w:t>
            </w:r>
            <w:r>
              <w:rPr>
                <w:lang w:val="en-US"/>
              </w:rPr>
              <w:t>edCode</w:t>
            </w:r>
            <w:r w:rsidRPr="00984F33">
              <w:t xml:space="preserve">» </w:t>
            </w:r>
            <w:r w:rsidRPr="003D6570">
              <w:t>«</w:t>
            </w:r>
            <w:r w:rsidRPr="005773CE">
              <w:rPr>
                <w:szCs w:val="24"/>
                <w:lang w:val="en-US"/>
              </w:rPr>
              <w:t>payerName</w:t>
            </w:r>
            <w:r w:rsidRPr="003D6570">
              <w:t>», «</w:t>
            </w:r>
            <w:r>
              <w:rPr>
                <w:lang w:val="en-US"/>
              </w:rPr>
              <w:t>name</w:t>
            </w:r>
            <w:r w:rsidRPr="003D6570">
              <w:t>»</w:t>
            </w:r>
            <w:r>
              <w:t xml:space="preserve"> </w:t>
            </w:r>
            <w:r w:rsidRPr="00984F33">
              <w:t>(п. 4.3).</w:t>
            </w:r>
          </w:p>
          <w:p w14:paraId="024EE431" w14:textId="77777777" w:rsidR="0087640F" w:rsidRDefault="0087640F" w:rsidP="006C27A6">
            <w:pPr>
              <w:jc w:val="both"/>
            </w:pPr>
            <w:r>
              <w:t>Изменена обязательность заполнения атрибутов «</w:t>
            </w:r>
            <w:r>
              <w:rPr>
                <w:szCs w:val="24"/>
                <w:lang w:val="en-US"/>
              </w:rPr>
              <w:t>ed</w:t>
            </w:r>
            <w:r w:rsidRPr="0022424C">
              <w:rPr>
                <w:szCs w:val="24"/>
                <w:lang w:val="en-US"/>
              </w:rPr>
              <w:t>No</w:t>
            </w:r>
            <w:r>
              <w:t>», «</w:t>
            </w:r>
            <w:r>
              <w:rPr>
                <w:szCs w:val="24"/>
                <w:lang w:val="en-US"/>
              </w:rPr>
              <w:t>edDate</w:t>
            </w:r>
            <w:r>
              <w:t>» (</w:t>
            </w:r>
            <w:r w:rsidRPr="00984F33">
              <w:t>п. 4.3</w:t>
            </w:r>
            <w:r>
              <w:t>).</w:t>
            </w:r>
          </w:p>
          <w:p w14:paraId="2794E4F9" w14:textId="51EFE3E7" w:rsidR="0087640F" w:rsidRDefault="0087640F" w:rsidP="006C27A6">
            <w:pPr>
              <w:jc w:val="both"/>
            </w:pPr>
            <w:r>
              <w:t>Добавлены атрибуты «</w:t>
            </w:r>
            <w:r w:rsidRPr="003D6570">
              <w:t>sourceIDDoc</w:t>
            </w:r>
            <w:r>
              <w:t>», «</w:t>
            </w:r>
            <w:r w:rsidRPr="00786850">
              <w:rPr>
                <w:szCs w:val="24"/>
              </w:rPr>
              <w:t>source</w:t>
            </w:r>
            <w:r>
              <w:rPr>
                <w:szCs w:val="24"/>
                <w:lang w:val="en-US"/>
              </w:rPr>
              <w:t>IDIS</w:t>
            </w:r>
            <w:r>
              <w:t>» (</w:t>
            </w:r>
            <w:r w:rsidRPr="00984F33">
              <w:t>п. 4.3</w:t>
            </w:r>
            <w:r>
              <w:t>).</w:t>
            </w:r>
          </w:p>
          <w:p w14:paraId="7B070934" w14:textId="5F46334A" w:rsidR="00703939" w:rsidRDefault="00703939" w:rsidP="006C27A6">
            <w:pPr>
              <w:jc w:val="both"/>
            </w:pPr>
            <w:r>
              <w:t>Исключен атрибут «</w:t>
            </w:r>
            <w:r w:rsidRPr="00703939">
              <w:t>paymentExecDate</w:t>
            </w:r>
            <w:r>
              <w:t>» (п. 4.3)</w:t>
            </w:r>
          </w:p>
          <w:p w14:paraId="1620EEA4" w14:textId="77777777" w:rsidR="0087640F" w:rsidRDefault="0087640F" w:rsidP="006C27A6">
            <w:pPr>
              <w:jc w:val="both"/>
            </w:pPr>
            <w:r>
              <w:lastRenderedPageBreak/>
              <w:t>Уточнено описание комплексного типа «</w:t>
            </w:r>
            <w:r w:rsidRPr="003D6570">
              <w:t>BudgetIndexType</w:t>
            </w:r>
            <w:r>
              <w:t>» (п. 4.3)</w:t>
            </w:r>
          </w:p>
          <w:p w14:paraId="086FCD51" w14:textId="77777777" w:rsidR="0087640F" w:rsidRPr="003D6570" w:rsidRDefault="0087640F" w:rsidP="0087640F">
            <w:pPr>
              <w:jc w:val="both"/>
            </w:pPr>
            <w:r w:rsidRPr="009F0655">
              <w:t>Уточнено описание прост</w:t>
            </w:r>
            <w:r>
              <w:t>ых</w:t>
            </w:r>
            <w:r w:rsidRPr="009F0655">
              <w:t xml:space="preserve"> тип</w:t>
            </w:r>
            <w:r>
              <w:t>ов «</w:t>
            </w:r>
            <w:r w:rsidRPr="003D6570">
              <w:t>OrgNameType</w:t>
            </w:r>
            <w:r>
              <w:t>»,</w:t>
            </w:r>
            <w:r w:rsidRPr="009F0655">
              <w:t xml:space="preserve"> </w:t>
            </w:r>
            <w:r w:rsidRPr="00B05A7E">
              <w:t>«PayerIdentifierType»</w:t>
            </w:r>
            <w:r w:rsidRPr="009F0655">
              <w:t xml:space="preserve"> (п.4.4).</w:t>
            </w:r>
          </w:p>
          <w:p w14:paraId="442457B2" w14:textId="39C50146" w:rsidR="0087640F" w:rsidRDefault="0087640F" w:rsidP="00703939">
            <w:pPr>
              <w:jc w:val="both"/>
              <w:rPr>
                <w:spacing w:val="-5"/>
              </w:rPr>
            </w:pPr>
            <w:r w:rsidRPr="0087693D">
              <w:t>Добавлен</w:t>
            </w:r>
            <w:r>
              <w:t>ы</w:t>
            </w:r>
            <w:r w:rsidRPr="0087693D">
              <w:t xml:space="preserve"> контрол</w:t>
            </w:r>
            <w:r>
              <w:t>и</w:t>
            </w:r>
            <w:r w:rsidRPr="0087693D">
              <w:t xml:space="preserve"> с код</w:t>
            </w:r>
            <w:r>
              <w:t>а</w:t>
            </w:r>
            <w:r w:rsidRPr="0087693D">
              <w:t>м</w:t>
            </w:r>
            <w:r>
              <w:t>и</w:t>
            </w:r>
            <w:r w:rsidRPr="0087693D">
              <w:t xml:space="preserve"> ошиб</w:t>
            </w:r>
            <w:r>
              <w:t>о</w:t>
            </w:r>
            <w:r w:rsidRPr="0087693D">
              <w:t xml:space="preserve">к </w:t>
            </w:r>
            <w:r w:rsidR="000F2CA7">
              <w:t>«242»</w:t>
            </w:r>
            <w:r w:rsidR="00E912F2">
              <w:t>, «243», «245»,</w:t>
            </w:r>
            <w:r w:rsidR="000F2CA7">
              <w:t xml:space="preserve"> «246</w:t>
            </w:r>
            <w:r>
              <w:t>»</w:t>
            </w:r>
            <w:r w:rsidRPr="0087693D">
              <w:rPr>
                <w:spacing w:val="-5"/>
              </w:rPr>
              <w:t xml:space="preserve">  (п. </w:t>
            </w:r>
            <w:r w:rsidRPr="0087693D">
              <w:rPr>
                <w:spacing w:val="-5"/>
              </w:rPr>
              <w:fldChar w:fldCharType="begin"/>
            </w:r>
            <w:r w:rsidRPr="0087693D">
              <w:rPr>
                <w:spacing w:val="-5"/>
              </w:rPr>
              <w:instrText xml:space="preserve"> REF _Ref497143976 \r \h  \* MERGEFORMAT </w:instrText>
            </w:r>
            <w:r w:rsidRPr="0087693D">
              <w:rPr>
                <w:spacing w:val="-5"/>
              </w:rPr>
            </w:r>
            <w:r w:rsidRPr="0087693D">
              <w:rPr>
                <w:spacing w:val="-5"/>
              </w:rPr>
              <w:fldChar w:fldCharType="separate"/>
            </w:r>
            <w:r w:rsidRPr="0087693D">
              <w:rPr>
                <w:spacing w:val="-5"/>
              </w:rPr>
              <w:t>4.5</w:t>
            </w:r>
            <w:r w:rsidRPr="0087693D">
              <w:rPr>
                <w:spacing w:val="-5"/>
              </w:rPr>
              <w:fldChar w:fldCharType="end"/>
            </w:r>
            <w:r>
              <w:rPr>
                <w:spacing w:val="-5"/>
              </w:rPr>
              <w:t>, п. 4.6</w:t>
            </w:r>
            <w:r w:rsidRPr="0087693D">
              <w:rPr>
                <w:spacing w:val="-5"/>
              </w:rPr>
              <w:t>).</w:t>
            </w:r>
          </w:p>
          <w:p w14:paraId="41451524" w14:textId="12469B86" w:rsidR="0087640F" w:rsidRDefault="0087640F" w:rsidP="006C27A6">
            <w:pPr>
              <w:jc w:val="both"/>
            </w:pPr>
            <w:r w:rsidRPr="00D1440B">
              <w:t xml:space="preserve">Изменены </w:t>
            </w:r>
            <w:r>
              <w:t>у</w:t>
            </w:r>
            <w:r w:rsidRPr="00BD5CFC">
              <w:t xml:space="preserve">словия формирования и направления информации о зачислении </w:t>
            </w:r>
            <w:r w:rsidRPr="00D1440B">
              <w:t>(п. 5.1).</w:t>
            </w:r>
          </w:p>
          <w:p w14:paraId="39C92BB0" w14:textId="7520F5B3" w:rsidR="00E3591F" w:rsidRDefault="00E3591F" w:rsidP="006C27A6">
            <w:pPr>
              <w:jc w:val="both"/>
            </w:pPr>
            <w:r>
              <w:t>Уточнено описание структуры УИЗ (п. 5.2)</w:t>
            </w:r>
          </w:p>
          <w:p w14:paraId="32714CCB" w14:textId="7CE222D3" w:rsidR="00F75BB4" w:rsidRDefault="0087640F" w:rsidP="006C27A6">
            <w:pPr>
              <w:jc w:val="both"/>
            </w:pPr>
            <w:r>
              <w:t>Уточнено описание структуры идентификатора плательщика (п. 5.</w:t>
            </w:r>
            <w:r w:rsidR="00E3591F">
              <w:t>3</w:t>
            </w:r>
            <w:r>
              <w:t>).</w:t>
            </w:r>
          </w:p>
          <w:p w14:paraId="7B8C1C1A" w14:textId="0C0F5D8C" w:rsidR="00677858" w:rsidRPr="00D1440B" w:rsidRDefault="00677858" w:rsidP="006C27A6">
            <w:pPr>
              <w:jc w:val="both"/>
            </w:pPr>
            <w:r>
              <w:t>Уточнено описание структуры УПНО (п. 5.3).</w:t>
            </w:r>
          </w:p>
        </w:tc>
      </w:tr>
    </w:tbl>
    <w:p w14:paraId="3120BBC1" w14:textId="40B207FF" w:rsidR="00A505CB" w:rsidRPr="00203C8E" w:rsidRDefault="00A505CB">
      <w:pPr>
        <w:pStyle w:val="af4"/>
        <w:rPr>
          <w:color w:val="A6A6A6"/>
          <w:u w:color="A6A6A6"/>
        </w:rPr>
      </w:pPr>
    </w:p>
    <w:p w14:paraId="4FCFB195" w14:textId="01DEF138" w:rsidR="00A505CB" w:rsidRPr="00203C8E" w:rsidRDefault="009224AB">
      <w:pPr>
        <w:pStyle w:val="af2"/>
        <w:rPr>
          <w:rFonts w:ascii="Times New Roman" w:eastAsia="Calibri" w:hAnsi="Times New Roman" w:cs="Times New Roman"/>
        </w:rPr>
      </w:pPr>
      <w:r w:rsidRPr="00203C8E">
        <w:rPr>
          <w:rFonts w:ascii="Times New Roman" w:hAnsi="Times New Roman" w:cs="Times New Roman"/>
        </w:rPr>
        <w:t>термины/СОКРАЩЕНИя</w:t>
      </w:r>
    </w:p>
    <w:tbl>
      <w:tblPr>
        <w:tblStyle w:val="TableNormal"/>
        <w:tblW w:w="9436" w:type="dxa"/>
        <w:tblInd w:w="-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6743"/>
      </w:tblGrid>
      <w:tr w:rsidR="00A505CB" w:rsidRPr="00203C8E" w14:paraId="69BD47BF" w14:textId="77777777" w:rsidTr="00191F21">
        <w:trPr>
          <w:trHeight w:val="356"/>
          <w:tblHeader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C8322" w14:textId="77777777" w:rsidR="00A505CB" w:rsidRPr="00203C8E" w:rsidRDefault="009224AB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Термин/сокращение</w:t>
            </w:r>
          </w:p>
        </w:tc>
        <w:tc>
          <w:tcPr>
            <w:tcW w:w="674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F9FAB" w14:textId="77777777" w:rsidR="00A505CB" w:rsidRPr="00203C8E" w:rsidRDefault="009224AB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Описание</w:t>
            </w:r>
          </w:p>
        </w:tc>
      </w:tr>
      <w:tr w:rsidR="00F649A0" w:rsidRPr="00203C8E" w14:paraId="79C0D330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311CC" w14:textId="354E51EE" w:rsidR="00F649A0" w:rsidRPr="004A7863" w:rsidRDefault="00F649A0" w:rsidP="00F649A0">
            <w:r w:rsidRPr="004A7863">
              <w:t>ГИС 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E744F" w14:textId="18A9E0F8" w:rsidR="00F649A0" w:rsidRPr="004A7863" w:rsidRDefault="00F649A0" w:rsidP="00F649A0">
            <w:r w:rsidRPr="004A7863">
              <w:t>Государственная информационная система о государственных и муниципальных платежах</w:t>
            </w:r>
          </w:p>
        </w:tc>
      </w:tr>
      <w:tr w:rsidR="00407800" w:rsidRPr="00203C8E" w14:paraId="217AD4A6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EBFDC" w14:textId="001EA55B" w:rsidR="00407800" w:rsidRPr="004A7863" w:rsidRDefault="00407800" w:rsidP="00407800">
            <w:r>
              <w:t>Единый казначейский счет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343BF" w14:textId="32BA321B" w:rsidR="00407800" w:rsidRPr="004A7863" w:rsidRDefault="00407800" w:rsidP="00626F78">
            <w:pPr>
              <w:jc w:val="both"/>
            </w:pPr>
            <w:r w:rsidRPr="00DD4B64">
              <w:t>Банковский счет (совокупность банковских счетов), открытый (открытых)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счетах, за исключением казначейских счетов для осуществления и отражения операций с денежными средствами Фонда национального благосостояния</w:t>
            </w:r>
          </w:p>
        </w:tc>
      </w:tr>
      <w:tr w:rsidR="000755DB" w:rsidRPr="00203C8E" w14:paraId="7EE191E6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9FAAB" w14:textId="56BAB83C" w:rsidR="000755DB" w:rsidRDefault="000755DB" w:rsidP="000755DB">
            <w:r w:rsidRPr="0087693D">
              <w:t>ЗАГС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26ECD" w14:textId="543AC285" w:rsidR="000755DB" w:rsidRPr="00DD4B64" w:rsidRDefault="000755DB" w:rsidP="000755DB">
            <w:pPr>
              <w:jc w:val="both"/>
            </w:pPr>
            <w:r>
              <w:t>Орган</w:t>
            </w:r>
            <w:r w:rsidRPr="0087693D">
              <w:t xml:space="preserve"> записи актов гражданского состояния</w:t>
            </w:r>
          </w:p>
        </w:tc>
      </w:tr>
      <w:tr w:rsidR="000755DB" w:rsidRPr="004A7863" w14:paraId="02E88EB8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768E4" w14:textId="457DCDE7" w:rsidR="000755DB" w:rsidRPr="004A7863" w:rsidRDefault="000755DB" w:rsidP="000755DB">
            <w:r w:rsidRPr="004A7863">
              <w:t>ИНН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FA70E" w14:textId="0650E320" w:rsidR="000755DB" w:rsidRPr="004A7863" w:rsidRDefault="000755DB" w:rsidP="000755DB">
            <w:r w:rsidRPr="004A7863">
              <w:t>Индивидуальный номер налогоплательщика</w:t>
            </w:r>
          </w:p>
        </w:tc>
      </w:tr>
      <w:tr w:rsidR="000755DB" w:rsidRPr="004A7863" w14:paraId="0462DBD8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A50AD" w14:textId="3BFE2A7B" w:rsidR="000755DB" w:rsidRPr="004A7863" w:rsidRDefault="000755DB" w:rsidP="000755DB">
            <w:r>
              <w:t>Казначейский счет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5BD11" w14:textId="20B08009" w:rsidR="000755DB" w:rsidRPr="004A7863" w:rsidRDefault="000755DB" w:rsidP="000755DB">
            <w:pPr>
              <w:jc w:val="both"/>
            </w:pPr>
            <w:r>
              <w:rPr>
                <w:szCs w:val="24"/>
              </w:rPr>
              <w:t>Счет,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</w:t>
            </w:r>
          </w:p>
        </w:tc>
      </w:tr>
      <w:tr w:rsidR="000755DB" w:rsidRPr="00203C8E" w14:paraId="1FCA75AE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88C84" w14:textId="6825EBAF" w:rsidR="000755DB" w:rsidRPr="004A7863" w:rsidRDefault="000755DB" w:rsidP="000755DB">
            <w:r w:rsidRPr="004A7863">
              <w:t>КБК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374F3" w14:textId="11CF8719" w:rsidR="000755DB" w:rsidRPr="004A7863" w:rsidRDefault="000755DB" w:rsidP="000755DB">
            <w:r w:rsidRPr="004A7863">
              <w:t>Код бюджетной классификации Российской Федерации.</w:t>
            </w:r>
          </w:p>
        </w:tc>
      </w:tr>
      <w:tr w:rsidR="000755DB" w:rsidRPr="00203C8E" w14:paraId="4242F288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A9CFC" w14:textId="1441BFA3" w:rsidR="000755DB" w:rsidRPr="004A7863" w:rsidRDefault="000755DB" w:rsidP="000755DB">
            <w:r w:rsidRPr="004A7863">
              <w:t>КПП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53370" w14:textId="39618F15" w:rsidR="000755DB" w:rsidRPr="004A7863" w:rsidRDefault="000755DB" w:rsidP="000755DB">
            <w:r w:rsidRPr="004A7863">
              <w:t>Код причины постановки на учет</w:t>
            </w:r>
          </w:p>
        </w:tc>
      </w:tr>
      <w:tr w:rsidR="000755DB" w:rsidRPr="004A7863" w14:paraId="0B1D54DD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FB28C" w14:textId="7029B4F3" w:rsidR="000755DB" w:rsidRPr="004A7863" w:rsidRDefault="000755DB" w:rsidP="000755DB">
            <w:r w:rsidRPr="004A7863">
              <w:t>ОГРН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16646" w14:textId="0B0FC92A" w:rsidR="000755DB" w:rsidRPr="004A7863" w:rsidRDefault="000755DB" w:rsidP="000755DB">
            <w:r w:rsidRPr="004A7863">
              <w:t>Основной государственный регистрационный номер</w:t>
            </w:r>
          </w:p>
        </w:tc>
      </w:tr>
      <w:tr w:rsidR="000755DB" w:rsidRPr="004A7863" w14:paraId="3D1ECDBF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1D29B" w14:textId="77A4FF89" w:rsidR="000755DB" w:rsidRPr="004A7863" w:rsidRDefault="000755DB" w:rsidP="000755DB">
            <w:r w:rsidRPr="004A7863">
              <w:t>ОИВ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95BAD" w14:textId="0FEC1C37" w:rsidR="000755DB" w:rsidRPr="004A7863" w:rsidRDefault="000755DB" w:rsidP="000755DB">
            <w:r w:rsidRPr="004A7863">
              <w:t>Органы исполнительной власти</w:t>
            </w:r>
          </w:p>
        </w:tc>
      </w:tr>
      <w:tr w:rsidR="000755DB" w:rsidRPr="00203C8E" w14:paraId="0CA898E2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29793" w14:textId="70031DC1" w:rsidR="000755DB" w:rsidRPr="004A7863" w:rsidRDefault="000755DB" w:rsidP="000755DB">
            <w:r w:rsidRPr="004A7863">
              <w:t>ОКТМО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DB293" w14:textId="429962A9" w:rsidR="000755DB" w:rsidRPr="004A7863" w:rsidRDefault="000755DB" w:rsidP="000755DB">
            <w:r w:rsidRPr="004A7863">
              <w:t>Общероссийский классификатор территорий муниципальных образований</w:t>
            </w:r>
          </w:p>
        </w:tc>
      </w:tr>
      <w:tr w:rsidR="000755DB" w:rsidRPr="004A7863" w14:paraId="281AD4CB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160C9" w14:textId="276DA807" w:rsidR="000755DB" w:rsidRPr="004A7863" w:rsidRDefault="000755DB" w:rsidP="000755DB">
            <w:r w:rsidRPr="004A7863">
              <w:lastRenderedPageBreak/>
              <w:t>Поставщи</w:t>
            </w:r>
            <w:r w:rsidRPr="004A7863">
              <w:rPr>
                <w:lang w:val="en-US"/>
              </w:rPr>
              <w:t>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AE047" w14:textId="34D3EC83" w:rsidR="000755DB" w:rsidRPr="004A7863" w:rsidRDefault="000755DB" w:rsidP="000755DB">
            <w:r w:rsidRPr="004A7863">
              <w:rPr>
                <w:lang w:val="en-US"/>
              </w:rPr>
              <w:t>Организация</w:t>
            </w:r>
            <w:r w:rsidRPr="004A7863">
              <w:t xml:space="preserve"> – </w:t>
            </w:r>
            <w:r w:rsidRPr="004A7863">
              <w:rPr>
                <w:lang w:val="en-US"/>
              </w:rPr>
              <w:t xml:space="preserve">владелец </w:t>
            </w:r>
            <w:r w:rsidRPr="004A7863">
              <w:t>вида сведений</w:t>
            </w:r>
          </w:p>
        </w:tc>
      </w:tr>
      <w:tr w:rsidR="000755DB" w:rsidRPr="00203C8E" w14:paraId="79E2220E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E80F3" w14:textId="41251A82" w:rsidR="000755DB" w:rsidRPr="004A7863" w:rsidRDefault="000755DB" w:rsidP="000755DB">
            <w:r w:rsidRPr="004A7863">
              <w:t>СМЭВ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5B308" w14:textId="4776BA8D" w:rsidR="000755DB" w:rsidRPr="004A7863" w:rsidRDefault="000755DB" w:rsidP="000755DB">
            <w:r w:rsidRPr="004A7863">
              <w:t>Система межведомственного электронного взаимодействия</w:t>
            </w:r>
          </w:p>
        </w:tc>
      </w:tr>
      <w:tr w:rsidR="000755DB" w:rsidRPr="00203C8E" w14:paraId="2CF5743B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FCBEC" w14:textId="319DEF0A" w:rsidR="000755DB" w:rsidRPr="00FC35F6" w:rsidRDefault="000755DB" w:rsidP="000755DB">
            <w:pPr>
              <w:rPr>
                <w:highlight w:val="yellow"/>
              </w:rPr>
            </w:pPr>
            <w:r w:rsidRPr="00C64D47">
              <w:t>СБП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EF839" w14:textId="499343D4" w:rsidR="000755DB" w:rsidRPr="00FC35F6" w:rsidRDefault="000755DB" w:rsidP="000755DB">
            <w:pPr>
              <w:rPr>
                <w:highlight w:val="yellow"/>
              </w:rPr>
            </w:pPr>
            <w:r w:rsidRPr="00C64D47">
              <w:t>Подсистема платежной системы Банка России, реализующая сервис быстрых платежей</w:t>
            </w:r>
          </w:p>
        </w:tc>
      </w:tr>
      <w:tr w:rsidR="000755DB" w:rsidRPr="00203C8E" w14:paraId="586A9075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D4686" w14:textId="0B34BD23" w:rsidR="000755DB" w:rsidRPr="005233A4" w:rsidRDefault="000755DB" w:rsidP="000755DB">
            <w:r w:rsidRPr="005233A4">
              <w:t>ТОФК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74764" w14:textId="51DBD0CB" w:rsidR="000755DB" w:rsidRPr="005233A4" w:rsidRDefault="000755DB" w:rsidP="000755DB">
            <w:r w:rsidRPr="005233A4">
              <w:t>Территориальный орган Федерального казначейства</w:t>
            </w:r>
          </w:p>
        </w:tc>
      </w:tr>
      <w:tr w:rsidR="000755DB" w:rsidRPr="00203C8E" w14:paraId="1799DC4E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A53B2" w14:textId="04A55B6E" w:rsidR="000755DB" w:rsidRPr="00841E30" w:rsidRDefault="000755DB" w:rsidP="000755DB">
            <w:r w:rsidRPr="00841E30">
              <w:t>УИЗ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9AF61" w14:textId="04E898E7" w:rsidR="000755DB" w:rsidRPr="00841E30" w:rsidRDefault="000755DB" w:rsidP="000755DB">
            <w:r>
              <w:t>Уникальный идентификатор зачисления</w:t>
            </w:r>
          </w:p>
        </w:tc>
      </w:tr>
      <w:tr w:rsidR="000755DB" w:rsidRPr="00203C8E" w14:paraId="5CFB90CF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36398" w14:textId="3F3F1512" w:rsidR="000755DB" w:rsidRPr="00823AF6" w:rsidRDefault="000755DB" w:rsidP="000755DB">
            <w:r w:rsidRPr="00823AF6">
              <w:t>УИН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0B8BA" w14:textId="72182BF4" w:rsidR="000755DB" w:rsidRPr="00823AF6" w:rsidRDefault="000755DB" w:rsidP="000755DB">
            <w:r w:rsidRPr="00823AF6">
              <w:t>Уникальный идентификатор начисления</w:t>
            </w:r>
          </w:p>
        </w:tc>
      </w:tr>
      <w:tr w:rsidR="000755DB" w:rsidRPr="00203C8E" w14:paraId="43856A71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B6BED" w14:textId="52913821" w:rsidR="000755DB" w:rsidRPr="00626F78" w:rsidRDefault="000755DB" w:rsidP="000755DB">
            <w:r>
              <w:t xml:space="preserve">УПНО 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85582" w14:textId="7EC10487" w:rsidR="000755DB" w:rsidRPr="004A7863" w:rsidRDefault="000755DB" w:rsidP="000755DB">
            <w:pPr>
              <w:jc w:val="both"/>
            </w:pPr>
            <w:r w:rsidRPr="0031477B">
              <w:t>Уникальный присваиваемый номер операции</w:t>
            </w:r>
            <w:r>
              <w:t xml:space="preserve"> </w:t>
            </w:r>
          </w:p>
        </w:tc>
      </w:tr>
      <w:tr w:rsidR="000755DB" w:rsidRPr="00203C8E" w14:paraId="0EAD4509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7E583" w14:textId="2865D284" w:rsidR="000755DB" w:rsidRPr="004A7863" w:rsidRDefault="000755DB" w:rsidP="000755DB">
            <w:r w:rsidRPr="004A7863">
              <w:t>УРН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CC1A3" w14:textId="6549CFC4" w:rsidR="000755DB" w:rsidRPr="004A7863" w:rsidRDefault="000755DB" w:rsidP="000755DB">
            <w:r w:rsidRPr="004A7863">
              <w:t>Уникальный регистрационный номер</w:t>
            </w:r>
          </w:p>
        </w:tc>
      </w:tr>
      <w:tr w:rsidR="000755DB" w:rsidRPr="00203C8E" w14:paraId="13C7F420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5F7A8" w14:textId="5BB48CC9" w:rsidR="000755DB" w:rsidRPr="004A7863" w:rsidRDefault="000755DB" w:rsidP="000755DB">
            <w:r w:rsidRPr="004A7863">
              <w:t>ФЛ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AC517" w14:textId="3889DB27" w:rsidR="000755DB" w:rsidRPr="004A7863" w:rsidRDefault="000755DB" w:rsidP="000755DB">
            <w:r w:rsidRPr="004A7863">
              <w:t>Физическое лицо</w:t>
            </w:r>
          </w:p>
        </w:tc>
      </w:tr>
      <w:tr w:rsidR="000755DB" w:rsidRPr="004A7863" w14:paraId="781F8C2B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04280" w14:textId="1BA942BC" w:rsidR="000755DB" w:rsidRPr="004A7863" w:rsidRDefault="000755DB" w:rsidP="000755DB">
            <w:r w:rsidRPr="004A7863">
              <w:t>ЭП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41A3D" w14:textId="4771D86C" w:rsidR="000755DB" w:rsidRPr="004A7863" w:rsidRDefault="000755DB" w:rsidP="000755DB">
            <w:r w:rsidRPr="004A7863">
              <w:t>Электронная подпись</w:t>
            </w:r>
          </w:p>
        </w:tc>
      </w:tr>
      <w:tr w:rsidR="000755DB" w:rsidRPr="004A7863" w14:paraId="094D47BC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8168B" w14:textId="38150010" w:rsidR="000755DB" w:rsidRPr="004A7863" w:rsidRDefault="000755DB" w:rsidP="000755DB">
            <w:r>
              <w:t>ЭПД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5B1A9" w14:textId="1343A516" w:rsidR="000755DB" w:rsidRPr="004A7863" w:rsidRDefault="000755DB" w:rsidP="000755DB">
            <w:r>
              <w:t>Электронный платежный документ</w:t>
            </w:r>
          </w:p>
        </w:tc>
      </w:tr>
      <w:tr w:rsidR="000755DB" w:rsidRPr="00203C8E" w14:paraId="025319C5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83050" w14:textId="758894ED" w:rsidR="000755DB" w:rsidRPr="004A7863" w:rsidRDefault="000755DB" w:rsidP="000755DB">
            <w:r w:rsidRPr="004A7863">
              <w:t>ЭП-ОВ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25BA8" w14:textId="13C6454E" w:rsidR="000755DB" w:rsidRPr="004A7863" w:rsidRDefault="000755DB" w:rsidP="000755DB">
            <w:r w:rsidRPr="004A7863">
              <w:t>Электронная подпись органа власти, определенная в документе «Методические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взаимодействии»</w:t>
            </w:r>
          </w:p>
        </w:tc>
      </w:tr>
      <w:tr w:rsidR="000755DB" w:rsidRPr="004A7863" w14:paraId="675108F9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0E3D4" w14:textId="385D88E5" w:rsidR="000755DB" w:rsidRPr="004A7863" w:rsidRDefault="000755DB" w:rsidP="000755DB">
            <w:r w:rsidRPr="004A7863">
              <w:t>ЮЛ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0DB7C" w14:textId="77597E92" w:rsidR="000755DB" w:rsidRPr="004A7863" w:rsidRDefault="000755DB" w:rsidP="000755DB">
            <w:r w:rsidRPr="004A7863">
              <w:t>Юридическое лицо</w:t>
            </w:r>
          </w:p>
        </w:tc>
      </w:tr>
      <w:tr w:rsidR="000755DB" w:rsidRPr="00333DC9" w14:paraId="7B04CDA8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D1C42" w14:textId="77777777" w:rsidR="000755DB" w:rsidRPr="004A7863" w:rsidRDefault="000755DB" w:rsidP="000755DB">
            <w:pPr>
              <w:rPr>
                <w:lang w:val="en-US"/>
              </w:rPr>
            </w:pPr>
            <w:r w:rsidRPr="004A7863">
              <w:t>WSDL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1C1CE" w14:textId="77777777" w:rsidR="000755DB" w:rsidRPr="004A7863" w:rsidRDefault="000755DB" w:rsidP="000755DB">
            <w:pPr>
              <w:rPr>
                <w:lang w:val="en-US"/>
              </w:rPr>
            </w:pPr>
            <w:r w:rsidRPr="004A7863">
              <w:rPr>
                <w:lang w:val="en-US"/>
              </w:rPr>
              <w:t>Web Services Description Language — язык описания веб- сервисов.</w:t>
            </w:r>
          </w:p>
        </w:tc>
      </w:tr>
      <w:tr w:rsidR="000755DB" w:rsidRPr="004A7863" w14:paraId="5CE8EA28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28D5D" w14:textId="77777777" w:rsidR="000755DB" w:rsidRPr="004A7863" w:rsidRDefault="000755DB" w:rsidP="000755DB">
            <w:pPr>
              <w:rPr>
                <w:lang w:val="en-US"/>
              </w:rPr>
            </w:pPr>
            <w:r w:rsidRPr="004A7863">
              <w:t>XSD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05C87B" w14:textId="77777777" w:rsidR="000755DB" w:rsidRPr="004A7863" w:rsidRDefault="000755DB" w:rsidP="000755DB">
            <w:r w:rsidRPr="004A7863">
              <w:t>XML Schema definition - язык описания структуры XML документа.</w:t>
            </w:r>
          </w:p>
        </w:tc>
      </w:tr>
      <w:tr w:rsidR="000755DB" w:rsidRPr="004A7863" w14:paraId="4F2EF97D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BD858" w14:textId="77777777" w:rsidR="000755DB" w:rsidRPr="004A7863" w:rsidRDefault="000755DB" w:rsidP="000755DB">
            <w:pPr>
              <w:rPr>
                <w:lang w:val="en-US"/>
              </w:rPr>
            </w:pPr>
            <w:r w:rsidRPr="004A7863">
              <w:t>SOAP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57A3AD" w14:textId="77777777" w:rsidR="000755DB" w:rsidRPr="004A7863" w:rsidRDefault="000755DB" w:rsidP="000755DB">
            <w:r w:rsidRPr="004A7863">
              <w:t>Simple Object Access Protocol - протокол обмена структурированными сообщениями в распределённой вычислительной среде.</w:t>
            </w:r>
          </w:p>
        </w:tc>
      </w:tr>
      <w:tr w:rsidR="000755DB" w:rsidRPr="00333DC9" w14:paraId="37A824AF" w14:textId="77777777" w:rsidTr="00191F21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621DA" w14:textId="77777777" w:rsidR="000755DB" w:rsidRPr="004A7863" w:rsidRDefault="000755DB" w:rsidP="000755DB">
            <w:pPr>
              <w:rPr>
                <w:lang w:val="en-US"/>
              </w:rPr>
            </w:pPr>
            <w:r w:rsidRPr="004A7863">
              <w:t>XML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D822F" w14:textId="77777777" w:rsidR="000755DB" w:rsidRPr="004A7863" w:rsidRDefault="000755DB" w:rsidP="000755DB">
            <w:pPr>
              <w:rPr>
                <w:lang w:val="en-US"/>
              </w:rPr>
            </w:pPr>
            <w:r w:rsidRPr="004A7863">
              <w:rPr>
                <w:lang w:val="en-US"/>
              </w:rPr>
              <w:t>extensible Markup Language — расширяемый язык разметки.</w:t>
            </w:r>
          </w:p>
        </w:tc>
      </w:tr>
    </w:tbl>
    <w:p w14:paraId="0E856B4F" w14:textId="7F140A06" w:rsidR="00A505CB" w:rsidRPr="00203C8E" w:rsidRDefault="005D037D" w:rsidP="00042435">
      <w:pPr>
        <w:pStyle w:val="Head1"/>
      </w:pPr>
      <w:bookmarkStart w:id="1" w:name="_Toc106790667"/>
      <w:r w:rsidRPr="00203C8E">
        <w:lastRenderedPageBreak/>
        <w:t>ОБЩИЕ СВЕДЕНИЯ</w:t>
      </w:r>
      <w:bookmarkEnd w:id="1"/>
    </w:p>
    <w:p w14:paraId="2F7262E2" w14:textId="77777777" w:rsidR="00A505CB" w:rsidRPr="00203C8E" w:rsidRDefault="009224AB" w:rsidP="00042435">
      <w:pPr>
        <w:pStyle w:val="Head2"/>
        <w:ind w:hanging="142"/>
        <w:rPr>
          <w:snapToGrid w:val="0"/>
        </w:rPr>
      </w:pPr>
      <w:bookmarkStart w:id="2" w:name="_Toc1"/>
      <w:bookmarkStart w:id="3" w:name="_Toc106790668"/>
      <w:r w:rsidRPr="00203C8E">
        <w:t>Руководящие</w:t>
      </w:r>
      <w:r w:rsidRPr="00203C8E">
        <w:rPr>
          <w:snapToGrid w:val="0"/>
        </w:rPr>
        <w:t xml:space="preserve"> документы</w:t>
      </w:r>
      <w:bookmarkEnd w:id="2"/>
      <w:bookmarkEnd w:id="3"/>
    </w:p>
    <w:p w14:paraId="52483FE2" w14:textId="77777777" w:rsidR="00A505CB" w:rsidRPr="00203C8E" w:rsidRDefault="007B3788" w:rsidP="00294E43">
      <w:pPr>
        <w:pStyle w:val="af4"/>
        <w:numPr>
          <w:ilvl w:val="0"/>
          <w:numId w:val="6"/>
        </w:numPr>
        <w:rPr>
          <w:iCs/>
        </w:rPr>
      </w:pPr>
      <w:r w:rsidRPr="00203C8E">
        <w:rPr>
          <w:iCs/>
        </w:rPr>
        <w:t>Ст. 21.3 Федерального закона от 27.07.2010</w:t>
      </w:r>
      <w:r w:rsidR="00F855C6" w:rsidRPr="00203C8E">
        <w:rPr>
          <w:iCs/>
        </w:rPr>
        <w:t xml:space="preserve"> г. №</w:t>
      </w:r>
      <w:r w:rsidRPr="00203C8E">
        <w:rPr>
          <w:iCs/>
        </w:rPr>
        <w:t xml:space="preserve">210-ФЗ </w:t>
      </w:r>
      <w:r w:rsidR="00F855C6" w:rsidRPr="00203C8E">
        <w:rPr>
          <w:iCs/>
        </w:rPr>
        <w:t>«</w:t>
      </w:r>
      <w:r w:rsidRPr="00203C8E">
        <w:rPr>
          <w:iCs/>
        </w:rPr>
        <w:t>Об организации предоставления государственных и муниципальных услуг</w:t>
      </w:r>
      <w:r w:rsidR="00F855C6" w:rsidRPr="00203C8E">
        <w:rPr>
          <w:iCs/>
        </w:rPr>
        <w:t>»</w:t>
      </w:r>
      <w:r w:rsidRPr="00203C8E">
        <w:rPr>
          <w:iCs/>
        </w:rPr>
        <w:t>;</w:t>
      </w:r>
    </w:p>
    <w:p w14:paraId="38C79B64" w14:textId="7F9602F4" w:rsidR="007B3788" w:rsidRPr="00203C8E" w:rsidRDefault="007B3788" w:rsidP="00294E43">
      <w:pPr>
        <w:pStyle w:val="af4"/>
        <w:numPr>
          <w:ilvl w:val="0"/>
          <w:numId w:val="6"/>
        </w:numPr>
        <w:rPr>
          <w:iCs/>
        </w:rPr>
      </w:pPr>
      <w:r w:rsidRPr="00203C8E">
        <w:rPr>
          <w:iCs/>
        </w:rPr>
        <w:t xml:space="preserve">Приказ Федерального казначейства от </w:t>
      </w:r>
      <w:r w:rsidR="00B775C1" w:rsidRPr="00203C8E">
        <w:rPr>
          <w:iCs/>
        </w:rPr>
        <w:t>12.05</w:t>
      </w:r>
      <w:r w:rsidR="00F855C6" w:rsidRPr="00203C8E">
        <w:rPr>
          <w:iCs/>
        </w:rPr>
        <w:t>.201</w:t>
      </w:r>
      <w:r w:rsidR="00B775C1" w:rsidRPr="00203C8E">
        <w:rPr>
          <w:iCs/>
        </w:rPr>
        <w:t>7</w:t>
      </w:r>
      <w:r w:rsidR="00F855C6" w:rsidRPr="00203C8E">
        <w:rPr>
          <w:iCs/>
        </w:rPr>
        <w:t xml:space="preserve"> г. №1</w:t>
      </w:r>
      <w:r w:rsidR="00B775C1" w:rsidRPr="00203C8E">
        <w:rPr>
          <w:iCs/>
        </w:rPr>
        <w:t>1</w:t>
      </w:r>
      <w:r w:rsidRPr="00203C8E">
        <w:rPr>
          <w:iCs/>
        </w:rPr>
        <w:t xml:space="preserve">н </w:t>
      </w:r>
      <w:r w:rsidR="00F855C6" w:rsidRPr="00203C8E">
        <w:rPr>
          <w:iCs/>
        </w:rPr>
        <w:t>«</w:t>
      </w:r>
      <w:r w:rsidRPr="00203C8E">
        <w:rPr>
          <w:iCs/>
        </w:rPr>
        <w:t>Об утверждении Порядка ведения Государственной информационной системы о государственных и муниципальных платежах</w:t>
      </w:r>
      <w:r w:rsidR="00F855C6" w:rsidRPr="00203C8E">
        <w:rPr>
          <w:iCs/>
        </w:rPr>
        <w:t>».</w:t>
      </w:r>
    </w:p>
    <w:p w14:paraId="5CA12072" w14:textId="77777777" w:rsidR="00A505CB" w:rsidRPr="00203C8E" w:rsidRDefault="009224AB" w:rsidP="00042435">
      <w:pPr>
        <w:pStyle w:val="Head2"/>
        <w:ind w:hanging="142"/>
      </w:pPr>
      <w:bookmarkStart w:id="4" w:name="_Toc2"/>
      <w:bookmarkStart w:id="5" w:name="_Ref513803873"/>
      <w:bookmarkStart w:id="6" w:name="_Ref528847809"/>
      <w:bookmarkStart w:id="7" w:name="_Ref530391437"/>
      <w:bookmarkStart w:id="8" w:name="_Toc106790669"/>
      <w:r w:rsidRPr="00203C8E">
        <w:t>Описание вида сведения</w:t>
      </w:r>
      <w:bookmarkEnd w:id="4"/>
      <w:bookmarkEnd w:id="5"/>
      <w:bookmarkEnd w:id="6"/>
      <w:bookmarkEnd w:id="7"/>
      <w:bookmarkEnd w:id="8"/>
    </w:p>
    <w:tbl>
      <w:tblPr>
        <w:tblStyle w:val="TableNormal"/>
        <w:tblW w:w="9747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97"/>
        <w:gridCol w:w="7450"/>
      </w:tblGrid>
      <w:tr w:rsidR="00A505CB" w:rsidRPr="00203C8E" w14:paraId="6105D0AA" w14:textId="77777777" w:rsidTr="00626F78">
        <w:trPr>
          <w:trHeight w:val="397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69C71" w14:textId="77777777" w:rsidR="00A505CB" w:rsidRPr="00203C8E" w:rsidRDefault="009224AB" w:rsidP="008E2E40">
            <w:pPr>
              <w:pStyle w:val="af4"/>
              <w:spacing w:line="240" w:lineRule="auto"/>
              <w:ind w:firstLine="0"/>
              <w:jc w:val="left"/>
            </w:pPr>
            <w:r w:rsidRPr="00203C8E">
              <w:rPr>
                <w:b/>
                <w:bCs/>
              </w:rPr>
              <w:t>Наименование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C6B85" w14:textId="09FF99F6" w:rsidR="00A505CB" w:rsidRPr="00203C8E" w:rsidRDefault="00F855C6" w:rsidP="00052BED">
            <w:pPr>
              <w:jc w:val="both"/>
            </w:pPr>
            <w:r w:rsidRPr="00203C8E">
              <w:rPr>
                <w:iCs/>
              </w:rPr>
              <w:t xml:space="preserve">Прием информации </w:t>
            </w:r>
            <w:r w:rsidR="003761E1" w:rsidRPr="00203C8E">
              <w:rPr>
                <w:iCs/>
              </w:rPr>
              <w:t>о</w:t>
            </w:r>
            <w:r w:rsidR="00FC35F6">
              <w:rPr>
                <w:iCs/>
              </w:rPr>
              <w:t xml:space="preserve"> зачислени</w:t>
            </w:r>
            <w:r w:rsidR="00052BED">
              <w:rPr>
                <w:iCs/>
              </w:rPr>
              <w:t>и</w:t>
            </w:r>
          </w:p>
        </w:tc>
      </w:tr>
      <w:tr w:rsidR="00A505CB" w:rsidRPr="00203C8E" w14:paraId="5D44B99A" w14:textId="77777777" w:rsidTr="00626F78">
        <w:trPr>
          <w:trHeight w:val="425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2F3A2" w14:textId="77777777" w:rsidR="00A505CB" w:rsidRPr="00147447" w:rsidRDefault="009224AB" w:rsidP="008E2E40">
            <w:pPr>
              <w:pStyle w:val="af4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147447">
              <w:rPr>
                <w:b/>
              </w:rPr>
              <w:t>ID вида сведени</w:t>
            </w:r>
            <w:r w:rsidR="008E2E40" w:rsidRPr="00147447">
              <w:rPr>
                <w:b/>
              </w:rPr>
              <w:t>й</w:t>
            </w:r>
            <w:r w:rsidRPr="00147447">
              <w:rPr>
                <w:b/>
              </w:rPr>
              <w:t xml:space="preserve"> в ФРГУ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95A94" w14:textId="315438A8" w:rsidR="00A505CB" w:rsidRPr="00203C8E" w:rsidRDefault="00A505CB" w:rsidP="00273A05">
            <w:pPr>
              <w:pStyle w:val="af4"/>
              <w:spacing w:line="240" w:lineRule="auto"/>
              <w:ind w:firstLine="0"/>
              <w:jc w:val="left"/>
            </w:pPr>
          </w:p>
        </w:tc>
      </w:tr>
      <w:tr w:rsidR="00A505CB" w:rsidRPr="00203C8E" w14:paraId="1846F3A1" w14:textId="77777777" w:rsidTr="00626F78">
        <w:trPr>
          <w:trHeight w:val="397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140FB" w14:textId="77777777" w:rsidR="00A505CB" w:rsidRPr="00203C8E" w:rsidRDefault="009224AB" w:rsidP="008E2E40">
            <w:pPr>
              <w:pStyle w:val="af4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203C8E">
              <w:rPr>
                <w:b/>
                <w:bCs/>
              </w:rPr>
              <w:t>Содержание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6B693" w14:textId="0CE4D920" w:rsidR="00A505CB" w:rsidRPr="00203C8E" w:rsidRDefault="003761E1" w:rsidP="00052BED">
            <w:pPr>
              <w:pStyle w:val="af4"/>
              <w:spacing w:line="240" w:lineRule="auto"/>
              <w:ind w:firstLine="0"/>
              <w:jc w:val="left"/>
            </w:pPr>
            <w:r w:rsidRPr="00203C8E">
              <w:rPr>
                <w:iCs/>
              </w:rPr>
              <w:t xml:space="preserve">Прием </w:t>
            </w:r>
            <w:r w:rsidR="00FC35F6">
              <w:rPr>
                <w:iCs/>
              </w:rPr>
              <w:t>извещения о зачислени</w:t>
            </w:r>
            <w:r w:rsidR="00052BED">
              <w:rPr>
                <w:iCs/>
              </w:rPr>
              <w:t>и</w:t>
            </w:r>
          </w:p>
        </w:tc>
      </w:tr>
      <w:tr w:rsidR="00A505CB" w:rsidRPr="00203C8E" w14:paraId="0FDE1889" w14:textId="77777777" w:rsidTr="00626F78">
        <w:trPr>
          <w:trHeight w:val="397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D333D" w14:textId="77777777" w:rsidR="00A505CB" w:rsidRPr="00203C8E" w:rsidRDefault="009224AB" w:rsidP="008E2E40">
            <w:pPr>
              <w:pStyle w:val="af4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203C8E">
              <w:rPr>
                <w:b/>
                <w:bCs/>
              </w:rPr>
              <w:t>Поставщик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39D81" w14:textId="77777777" w:rsidR="00A505CB" w:rsidRPr="00203C8E" w:rsidRDefault="00F855C6" w:rsidP="009473DB">
            <w:pPr>
              <w:pStyle w:val="af4"/>
              <w:spacing w:line="240" w:lineRule="auto"/>
              <w:ind w:firstLine="0"/>
              <w:jc w:val="left"/>
            </w:pPr>
            <w:r w:rsidRPr="00203C8E">
              <w:rPr>
                <w:iCs/>
              </w:rPr>
              <w:t>Федеральное казначейство</w:t>
            </w:r>
          </w:p>
        </w:tc>
      </w:tr>
      <w:tr w:rsidR="00407800" w:rsidRPr="00203C8E" w14:paraId="2AFC97EA" w14:textId="77777777" w:rsidTr="00626F78">
        <w:trPr>
          <w:trHeight w:val="397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6280C" w14:textId="0195ADB1" w:rsidR="00407800" w:rsidRPr="00203C8E" w:rsidRDefault="00407800" w:rsidP="00407800">
            <w:pPr>
              <w:pStyle w:val="af4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Владелец ВС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B14DF" w14:textId="6635018A" w:rsidR="00407800" w:rsidRPr="00203C8E" w:rsidRDefault="00407800" w:rsidP="00407800">
            <w:pPr>
              <w:pStyle w:val="af4"/>
              <w:spacing w:line="240" w:lineRule="auto"/>
              <w:ind w:firstLine="0"/>
              <w:jc w:val="left"/>
              <w:rPr>
                <w:iCs/>
              </w:rPr>
            </w:pPr>
            <w:r w:rsidRPr="00203C8E">
              <w:rPr>
                <w:iCs/>
              </w:rPr>
              <w:t>Федеральное казначейство</w:t>
            </w:r>
          </w:p>
        </w:tc>
      </w:tr>
      <w:tr w:rsidR="00407800" w:rsidRPr="00203C8E" w14:paraId="3E629DC4" w14:textId="77777777" w:rsidTr="00626F78">
        <w:trPr>
          <w:trHeight w:val="673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FFBDC" w14:textId="57536A3D" w:rsidR="00407800" w:rsidRPr="00203C8E" w:rsidRDefault="00407800" w:rsidP="00407800">
            <w:pPr>
              <w:pStyle w:val="af3"/>
              <w:spacing w:before="0" w:after="0"/>
              <w:jc w:val="left"/>
              <w:rPr>
                <w:rFonts w:ascii="Times New Roman" w:eastAsia="Times New Roman" w:cs="Times New Roman"/>
              </w:rPr>
            </w:pPr>
            <w:r w:rsidRPr="00203C8E">
              <w:rPr>
                <w:rFonts w:ascii="Times New Roman" w:eastAsia="Times New Roman" w:cs="Times New Roman"/>
              </w:rPr>
              <w:t>Потребители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E1AB0" w14:textId="266D3A98" w:rsidR="00407800" w:rsidRPr="00203C8E" w:rsidRDefault="00407800" w:rsidP="00407800">
            <w:pPr>
              <w:pStyle w:val="af4"/>
              <w:spacing w:line="240" w:lineRule="auto"/>
              <w:ind w:firstLine="0"/>
            </w:pPr>
            <w:r w:rsidRPr="00052BED">
              <w:rPr>
                <w:iCs/>
              </w:rPr>
              <w:t>ОИВ</w:t>
            </w:r>
          </w:p>
        </w:tc>
      </w:tr>
      <w:tr w:rsidR="00407800" w:rsidRPr="00203C8E" w14:paraId="24947892" w14:textId="77777777" w:rsidTr="00626F78">
        <w:trPr>
          <w:trHeight w:val="397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B3B26" w14:textId="77777777" w:rsidR="00407800" w:rsidRPr="00203C8E" w:rsidRDefault="00407800" w:rsidP="00407800">
            <w:pPr>
              <w:pStyle w:val="af3"/>
              <w:spacing w:before="0" w:after="0"/>
              <w:jc w:val="left"/>
              <w:rPr>
                <w:rFonts w:ascii="Times New Roman" w:eastAsia="Times New Roman" w:cs="Times New Roman"/>
              </w:rPr>
            </w:pPr>
            <w:r w:rsidRPr="00203C8E">
              <w:rPr>
                <w:rFonts w:ascii="Times New Roman" w:eastAsia="Times New Roman" w:cs="Times New Roman"/>
              </w:rPr>
              <w:t>Назначение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8FD91" w14:textId="6687486C" w:rsidR="00407800" w:rsidRPr="00203C8E" w:rsidRDefault="00407800" w:rsidP="00407800">
            <w:pPr>
              <w:pStyle w:val="af4"/>
              <w:spacing w:line="240" w:lineRule="auto"/>
              <w:ind w:firstLine="0"/>
              <w:rPr>
                <w:iCs/>
              </w:rPr>
            </w:pPr>
            <w:r w:rsidRPr="00203C8E">
              <w:rPr>
                <w:iCs/>
              </w:rPr>
              <w:t>П</w:t>
            </w:r>
            <w:r w:rsidR="00803C03" w:rsidRPr="00803C03">
              <w:rPr>
                <w:iCs/>
              </w:rPr>
              <w:t>редоставление участниками в ГИС ГМП информации о зачислении</w:t>
            </w:r>
          </w:p>
        </w:tc>
      </w:tr>
      <w:tr w:rsidR="00407800" w:rsidRPr="00203C8E" w14:paraId="594221DF" w14:textId="77777777" w:rsidTr="00626F78">
        <w:trPr>
          <w:trHeight w:val="684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24B28" w14:textId="77777777" w:rsidR="00407800" w:rsidRPr="00203C8E" w:rsidRDefault="00407800" w:rsidP="00407800">
            <w:pPr>
              <w:pStyle w:val="af4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203C8E">
              <w:rPr>
                <w:b/>
                <w:bCs/>
              </w:rPr>
              <w:t>Область применения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A40BA" w14:textId="77777777" w:rsidR="00407800" w:rsidRPr="00203C8E" w:rsidRDefault="00407800" w:rsidP="00407800">
            <w:pPr>
              <w:pStyle w:val="af4"/>
              <w:spacing w:line="240" w:lineRule="auto"/>
              <w:ind w:firstLine="0"/>
              <w:jc w:val="left"/>
            </w:pPr>
            <w:r w:rsidRPr="00203C8E">
              <w:rPr>
                <w:iCs/>
              </w:rPr>
              <w:t>Межведомственное взаимодействие</w:t>
            </w:r>
          </w:p>
        </w:tc>
      </w:tr>
      <w:tr w:rsidR="00407800" w:rsidRPr="00203C8E" w14:paraId="001BBA0A" w14:textId="77777777" w:rsidTr="00626F78">
        <w:trPr>
          <w:trHeight w:val="397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A3D0E" w14:textId="77777777" w:rsidR="00407800" w:rsidRPr="00203C8E" w:rsidRDefault="00407800" w:rsidP="00407800">
            <w:pPr>
              <w:pStyle w:val="af4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203C8E">
              <w:rPr>
                <w:b/>
                <w:bCs/>
              </w:rPr>
              <w:t xml:space="preserve">Тип запроса 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52224" w14:textId="77777777" w:rsidR="00407800" w:rsidRPr="00203C8E" w:rsidRDefault="00407800" w:rsidP="00407800">
            <w:pPr>
              <w:pStyle w:val="af4"/>
              <w:spacing w:line="240" w:lineRule="auto"/>
              <w:ind w:firstLine="0"/>
              <w:jc w:val="left"/>
              <w:rPr>
                <w:iCs/>
              </w:rPr>
            </w:pPr>
            <w:r w:rsidRPr="00203C8E">
              <w:rPr>
                <w:iCs/>
              </w:rPr>
              <w:t>Запрос</w:t>
            </w:r>
          </w:p>
        </w:tc>
      </w:tr>
      <w:tr w:rsidR="00407800" w:rsidRPr="00203C8E" w14:paraId="25A25833" w14:textId="77777777" w:rsidTr="00626F78">
        <w:trPr>
          <w:trHeight w:val="684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CC7E2" w14:textId="77777777" w:rsidR="00407800" w:rsidRPr="00203C8E" w:rsidRDefault="00407800" w:rsidP="00407800">
            <w:pPr>
              <w:pStyle w:val="af4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203C8E">
              <w:rPr>
                <w:b/>
                <w:bCs/>
              </w:rPr>
              <w:t>Тип маршрутизации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CF00F" w14:textId="77777777" w:rsidR="00407800" w:rsidRPr="00203C8E" w:rsidRDefault="00407800" w:rsidP="00407800">
            <w:pPr>
              <w:pStyle w:val="af4"/>
              <w:spacing w:line="240" w:lineRule="auto"/>
              <w:ind w:firstLine="0"/>
              <w:jc w:val="left"/>
              <w:rPr>
                <w:iCs/>
              </w:rPr>
            </w:pPr>
            <w:r w:rsidRPr="00203C8E">
              <w:rPr>
                <w:iCs/>
              </w:rPr>
              <w:t>Фиксированная</w:t>
            </w:r>
          </w:p>
        </w:tc>
      </w:tr>
      <w:tr w:rsidR="00407800" w:rsidRPr="00203C8E" w14:paraId="2D464DC7" w14:textId="77777777" w:rsidTr="00626F78">
        <w:trPr>
          <w:trHeight w:val="283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ECF11" w14:textId="5919A25C" w:rsidR="00407800" w:rsidRPr="00203C8E" w:rsidRDefault="00407800" w:rsidP="00407800">
            <w:pPr>
              <w:pStyle w:val="af4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 xml:space="preserve">Тип директивной маршрутизации </w:t>
            </w:r>
            <w:r w:rsidR="00147447" w:rsidRPr="00B93976">
              <w:rPr>
                <w:b/>
              </w:rPr>
              <w:t>(для версии МР 3.5)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A7E91" w14:textId="46D58C0F" w:rsidR="00407800" w:rsidRPr="00626F78" w:rsidRDefault="00407800" w:rsidP="00407800">
            <w:pPr>
              <w:pStyle w:val="af4"/>
              <w:spacing w:line="240" w:lineRule="auto"/>
              <w:ind w:firstLine="0"/>
              <w:jc w:val="left"/>
              <w:rPr>
                <w:iCs/>
              </w:rPr>
            </w:pPr>
            <w:r w:rsidRPr="00626F78">
              <w:rPr>
                <w:iCs/>
              </w:rPr>
              <w:t xml:space="preserve"> </w:t>
            </w:r>
            <w:r w:rsidR="00626F78" w:rsidRPr="00626F78">
              <w:rPr>
                <w:iCs/>
              </w:rPr>
              <w:t>-</w:t>
            </w:r>
          </w:p>
        </w:tc>
      </w:tr>
      <w:tr w:rsidR="00407800" w:rsidRPr="00203C8E" w14:paraId="201FC90E" w14:textId="77777777" w:rsidTr="00626F78">
        <w:trPr>
          <w:trHeight w:val="283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0D43F" w14:textId="46578931" w:rsidR="00407800" w:rsidRPr="00203C8E" w:rsidRDefault="00407800" w:rsidP="00407800">
            <w:pPr>
              <w:pStyle w:val="af4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Сеанс обмена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B4DAE" w14:textId="2736ED6D" w:rsidR="00407800" w:rsidRPr="00626F78" w:rsidRDefault="00407800" w:rsidP="00407800">
            <w:pPr>
              <w:pStyle w:val="af4"/>
              <w:spacing w:line="240" w:lineRule="auto"/>
              <w:ind w:firstLine="0"/>
              <w:jc w:val="left"/>
              <w:rPr>
                <w:iCs/>
              </w:rPr>
            </w:pPr>
            <w:r w:rsidRPr="00626F78">
              <w:rPr>
                <w:iCs/>
              </w:rPr>
              <w:t xml:space="preserve">Стандартный </w:t>
            </w:r>
          </w:p>
        </w:tc>
      </w:tr>
      <w:tr w:rsidR="00407800" w:rsidRPr="00203C8E" w14:paraId="3880C920" w14:textId="77777777" w:rsidTr="00626F78">
        <w:trPr>
          <w:trHeight w:val="283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D99C5" w14:textId="013F3329" w:rsidR="00407800" w:rsidRPr="00203C8E" w:rsidRDefault="00407800" w:rsidP="00407800">
            <w:pPr>
              <w:pStyle w:val="af4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>Предполагается ли передача вложений по ВС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20F5C2" w14:textId="709A6716" w:rsidR="00407800" w:rsidRPr="00626F78" w:rsidRDefault="00407800" w:rsidP="00407800">
            <w:pPr>
              <w:pStyle w:val="af4"/>
              <w:spacing w:line="240" w:lineRule="auto"/>
              <w:ind w:firstLine="0"/>
              <w:jc w:val="left"/>
              <w:rPr>
                <w:iCs/>
              </w:rPr>
            </w:pPr>
            <w:r w:rsidRPr="00626F78">
              <w:rPr>
                <w:iCs/>
              </w:rPr>
              <w:t>Нет</w:t>
            </w:r>
          </w:p>
        </w:tc>
      </w:tr>
      <w:tr w:rsidR="00407800" w:rsidRPr="00203C8E" w14:paraId="4BEAD265" w14:textId="77777777" w:rsidTr="00626F78">
        <w:trPr>
          <w:trHeight w:val="397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E73D1" w14:textId="2DF62F49" w:rsidR="00407800" w:rsidRPr="00203C8E" w:rsidRDefault="00407800" w:rsidP="00407800">
            <w:pPr>
              <w:pStyle w:val="af4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203C8E">
              <w:rPr>
                <w:b/>
                <w:bCs/>
              </w:rPr>
              <w:t>Версия ВС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E0A39" w14:textId="3C0EAB8E" w:rsidR="00407800" w:rsidRPr="006D7668" w:rsidRDefault="00407800" w:rsidP="00DE5661">
            <w:pPr>
              <w:pStyle w:val="af4"/>
              <w:spacing w:line="240" w:lineRule="auto"/>
              <w:ind w:firstLine="0"/>
              <w:jc w:val="left"/>
              <w:rPr>
                <w:iCs/>
              </w:rPr>
            </w:pPr>
            <w:r>
              <w:rPr>
                <w:iCs/>
                <w:lang w:val="en-US"/>
              </w:rPr>
              <w:t>2.</w:t>
            </w:r>
            <w:r w:rsidR="00DE5661">
              <w:rPr>
                <w:iCs/>
              </w:rPr>
              <w:t>5</w:t>
            </w:r>
            <w:r>
              <w:rPr>
                <w:iCs/>
                <w:lang w:val="en-US"/>
              </w:rPr>
              <w:t>.0</w:t>
            </w:r>
          </w:p>
        </w:tc>
      </w:tr>
      <w:tr w:rsidR="00407800" w:rsidRPr="00203C8E" w14:paraId="6CCBAF35" w14:textId="77777777" w:rsidTr="00626F78">
        <w:trPr>
          <w:trHeight w:val="262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6548C" w14:textId="77777777" w:rsidR="00407800" w:rsidRPr="00203C8E" w:rsidRDefault="00407800" w:rsidP="00407800">
            <w:pPr>
              <w:pStyle w:val="af4"/>
              <w:spacing w:line="240" w:lineRule="auto"/>
              <w:ind w:firstLine="0"/>
              <w:jc w:val="left"/>
            </w:pPr>
            <w:r w:rsidRPr="00203C8E">
              <w:rPr>
                <w:b/>
                <w:bCs/>
              </w:rPr>
              <w:t>Версия МР</w:t>
            </w:r>
          </w:p>
        </w:tc>
        <w:tc>
          <w:tcPr>
            <w:tcW w:w="7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628E5" w14:textId="1FC43B81" w:rsidR="00407800" w:rsidRPr="00E2071A" w:rsidRDefault="00407800" w:rsidP="00407800">
            <w:pPr>
              <w:pStyle w:val="af4"/>
              <w:spacing w:line="240" w:lineRule="auto"/>
              <w:ind w:firstLine="0"/>
              <w:rPr>
                <w:lang w:val="en-US"/>
              </w:rPr>
            </w:pPr>
            <w:r w:rsidRPr="00E2071A">
              <w:t>3.</w:t>
            </w:r>
            <w:r>
              <w:t>5.0.1</w:t>
            </w:r>
          </w:p>
        </w:tc>
      </w:tr>
    </w:tbl>
    <w:p w14:paraId="5D0D722C" w14:textId="77777777" w:rsidR="00106AF2" w:rsidRPr="00203C8E" w:rsidRDefault="00106AF2">
      <w:pPr>
        <w:rPr>
          <w:rStyle w:val="af6"/>
          <w:b/>
          <w:bCs/>
          <w:caps/>
        </w:rPr>
      </w:pPr>
      <w:bookmarkStart w:id="9" w:name="_Toc3"/>
    </w:p>
    <w:p w14:paraId="67E1EDCE" w14:textId="77777777" w:rsidR="00986241" w:rsidRPr="00203C8E" w:rsidRDefault="00986241">
      <w:pPr>
        <w:rPr>
          <w:rStyle w:val="af6"/>
          <w:b/>
          <w:bCs/>
          <w:caps/>
        </w:rPr>
        <w:sectPr w:rsidR="00986241" w:rsidRPr="00203C8E" w:rsidSect="00B775C1">
          <w:footerReference w:type="default" r:id="rId8"/>
          <w:pgSz w:w="11900" w:h="16840"/>
          <w:pgMar w:top="1134" w:right="746" w:bottom="1134" w:left="1701" w:header="709" w:footer="709" w:gutter="0"/>
          <w:pgNumType w:start="0"/>
          <w:cols w:space="720"/>
          <w:titlePg/>
          <w:docGrid w:linePitch="326"/>
        </w:sectPr>
      </w:pPr>
    </w:p>
    <w:p w14:paraId="28E5324D" w14:textId="1F76C114" w:rsidR="00106AF2" w:rsidRPr="00203C8E" w:rsidRDefault="009224AB" w:rsidP="00042435">
      <w:pPr>
        <w:pStyle w:val="Head1"/>
        <w:rPr>
          <w:snapToGrid w:val="0"/>
        </w:rPr>
      </w:pPr>
      <w:bookmarkStart w:id="10" w:name="_Toc106790670"/>
      <w:r w:rsidRPr="00203C8E">
        <w:rPr>
          <w:snapToGrid w:val="0"/>
        </w:rPr>
        <w:lastRenderedPageBreak/>
        <w:t>С</w:t>
      </w:r>
      <w:r w:rsidR="005D037D" w:rsidRPr="00203C8E">
        <w:rPr>
          <w:snapToGrid w:val="0"/>
        </w:rPr>
        <w:t xml:space="preserve">ХЕМА ВИДА СВЕДЕНИЙ И </w:t>
      </w:r>
      <w:bookmarkEnd w:id="9"/>
      <w:r w:rsidR="005D037D" w:rsidRPr="00203C8E">
        <w:rPr>
          <w:snapToGrid w:val="0"/>
        </w:rPr>
        <w:t>ЭТАЛОННЫЕ ЗАПРОСЫ И ОТВЕТЫ</w:t>
      </w:r>
      <w:bookmarkEnd w:id="10"/>
    </w:p>
    <w:p w14:paraId="7BC78F62" w14:textId="3A976746" w:rsidR="00A505CB" w:rsidRDefault="0031009B" w:rsidP="00042435">
      <w:pPr>
        <w:pStyle w:val="Head2"/>
        <w:rPr>
          <w:snapToGrid w:val="0"/>
        </w:rPr>
      </w:pPr>
      <w:bookmarkStart w:id="11" w:name="_Ref497929968"/>
      <w:bookmarkStart w:id="12" w:name="_Toc106790671"/>
      <w:r w:rsidRPr="00203C8E">
        <w:rPr>
          <w:snapToGrid w:val="0"/>
        </w:rPr>
        <w:t xml:space="preserve">Схема </w:t>
      </w:r>
      <w:r w:rsidR="00E16896" w:rsidRPr="00203C8E">
        <w:rPr>
          <w:snapToGrid w:val="0"/>
        </w:rPr>
        <w:t>вида сведений</w:t>
      </w:r>
      <w:bookmarkEnd w:id="11"/>
      <w:bookmarkEnd w:id="12"/>
    </w:p>
    <w:p w14:paraId="42A068DB" w14:textId="77777777" w:rsidR="00422A21" w:rsidRPr="00A063C4" w:rsidRDefault="00422A21" w:rsidP="00422A21">
      <w:pPr>
        <w:ind w:left="709"/>
      </w:pPr>
      <w:r w:rsidRPr="00A063C4">
        <w:t xml:space="preserve">Основная схема </w:t>
      </w:r>
      <w:r w:rsidRPr="00422A21">
        <w:rPr>
          <w:b/>
          <w:bCs/>
        </w:rPr>
        <w:t>«ImportIncomes.xsd»</w:t>
      </w:r>
      <w:r w:rsidRPr="00A063C4"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422A21" w:rsidRPr="00333DC9" w14:paraId="543A3633" w14:textId="77777777" w:rsidTr="00E23100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B7DF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8080"/>
                <w:sz w:val="20"/>
                <w:highlight w:val="white"/>
                <w:bdr w:val="nil"/>
                <w:lang w:eastAsia="ru-RU"/>
              </w:rPr>
              <w:t>&lt;?xml version="1.0" encoding="UTF-8"?&gt;</w:t>
            </w:r>
          </w:p>
          <w:p w14:paraId="1D2BBA9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xsd:schema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http://www.w3.org/2001/XMLSchema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</w:p>
          <w:p w14:paraId="31A2924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   xmlns:com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</w:p>
          <w:p w14:paraId="44D313B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   xmlns:pkg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http://roskazna.ru/gisgmp/xsd/Package/2.5.0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</w:p>
          <w:p w14:paraId="70A971A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   xmlns:inc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http://roskazna.ru/gisgmp/xsd/Income/2.5.0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</w:p>
          <w:p w14:paraId="2F7B249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   xmlns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urn://roskazna.ru/gisgmp/xsd/services/import-incomes/2.5.0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</w:p>
          <w:p w14:paraId="22384D0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   targetNamespace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urn://roskazna.ru/gisgmp/xsd/services/import-incomes/2.5.0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</w:p>
          <w:p w14:paraId="64EF4BD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   elementFormDefault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qualified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B3DA2E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</w:p>
          <w:p w14:paraId="169FD81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xsd:import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</w:p>
          <w:p w14:paraId="0D32494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       schemaLocation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commons/Common.xsd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D319E2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xsd:import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http://roskazna.ru/gisgmp/xsd/Package/2.5.0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</w:p>
          <w:p w14:paraId="538D1FF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       schemaLocation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commons/Package.xsd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80F88B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xsd:import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http://roskazna.ru/gisgmp/xsd/Income/2.5.0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</w:p>
          <w:p w14:paraId="36FBB8D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       schemaLocation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commons/Income.xsd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1EF792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</w:p>
          <w:p w14:paraId="0B06E37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ImportIncomesRequest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2505B0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FC070A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Прием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информации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зачислении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AFC75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67E048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809F4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6B911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com:RequestType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9AA8DA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F0824A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pkg:IncomesPackage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672888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2ECCB4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3E748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081DF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671F01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152D2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</w:p>
          <w:p w14:paraId="4372EA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ImportIncomesResponse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com:ImportPackageResponseType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A95FBE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6ECB78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Ответ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запрос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приема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информации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зачислении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248EF1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308F84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F0454E9" w14:textId="4A7E2D81" w:rsidR="00422A21" w:rsidRPr="00BF065B" w:rsidRDefault="00BF065B" w:rsidP="00566BD1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xsd:schema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</w:tc>
      </w:tr>
    </w:tbl>
    <w:p w14:paraId="583E2E46" w14:textId="77777777" w:rsidR="00422A21" w:rsidRPr="00422A21" w:rsidRDefault="00422A21" w:rsidP="00422A21">
      <w:pPr>
        <w:ind w:left="709"/>
      </w:pPr>
      <w:r w:rsidRPr="00203C8E">
        <w:t>Импортированная</w:t>
      </w:r>
      <w:r w:rsidRPr="00422A21">
        <w:t xml:space="preserve"> </w:t>
      </w:r>
      <w:r w:rsidRPr="00203C8E">
        <w:t>схема</w:t>
      </w:r>
      <w:r w:rsidRPr="00422A21">
        <w:t xml:space="preserve"> </w:t>
      </w:r>
      <w:r w:rsidRPr="00422A21">
        <w:rPr>
          <w:b/>
          <w:bCs/>
        </w:rPr>
        <w:t>«Income.xsd»</w:t>
      </w:r>
      <w:r w:rsidRPr="00422A21"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422A21" w:rsidRPr="00937422" w14:paraId="00CC211C" w14:textId="77777777" w:rsidTr="00E23100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8D8C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8080"/>
                <w:sz w:val="20"/>
                <w:highlight w:val="white"/>
                <w:bdr w:val="nil"/>
                <w:lang w:val="en-US" w:eastAsia="ru-RU"/>
              </w:rPr>
              <w:t>&lt;?xml version="1.0" encoding="UTF-8"?&gt;</w:t>
            </w:r>
          </w:p>
          <w:p w14:paraId="3291A6F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xsd:schema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http://www.w3.org/2001/XMLSchema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xmlns:com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xmlns:pmnt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http://roskazna.ru/gisgmp/xsd/Payment/2.5.0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http://roskazna.ru/gisgmp/xsd/Income/2.5.0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xmlns:org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http://roskazna.ru/gisgmp/xsd/Organization/2.5.0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targetNamespace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http://roskazna.ru/gisgmp/xsd/Income/2.5.0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elementFormDefault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qualified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8BEDC3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xsd:import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schemaLocation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Common.xsd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D133AA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xsd:import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http://roskazna.ru/gisgmp/xsd/Organization/2.5.0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schemaLocation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Organization.xsd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5BE824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xsd:import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http://roskazna.ru/gisgmp/xsd/Payment/2.5.0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schemaLocation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Payment.xsd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8995ED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IncomeType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ED972D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718910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pmnt:PaymentBaseType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480A65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67A278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IncomeIndex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74C452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05EFD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4010:</w:t>
            </w:r>
          </w:p>
          <w:p w14:paraId="22CDE81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                   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Реквизиты зачисления после обработки и классификации кредитовых распоряжений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04C7E0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18CF3E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77567F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kbk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com:KBKType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E233FE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9578FC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4011:</w:t>
            </w:r>
          </w:p>
          <w:p w14:paraId="4F34BA9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                           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КБК после обработки и классификации кредитовых распоряжений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4E6E3C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8BD60F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43D165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oktmo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com:OKTMOType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68E7C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345F28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4012:</w:t>
            </w:r>
          </w:p>
          <w:p w14:paraId="6D76BAE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                           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ОКТМО после обработки и классификации кредитовых распоряжений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EEC114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60561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D2B2B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inn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com:INNType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91E65C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E335A9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4013:</w:t>
            </w:r>
          </w:p>
          <w:p w14:paraId="1326F76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                           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ИНН получателя после обработки и классификации кредитовых распоряжений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8EEB64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8D3F6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69F6AE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kpp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com:KPPType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CD542A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C6B3B5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4014:</w:t>
            </w:r>
          </w:p>
          <w:p w14:paraId="18CF57D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                           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КПП получателя после обработки и классификации кредитовых распоряжений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56881A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543D61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679F19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accountNumber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com:AccountNumType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F35628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E12A65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4015:</w:t>
            </w:r>
          </w:p>
          <w:p w14:paraId="3C855A9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                           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 казначейского счета получателя средств после обработки и классификации кредитовых распоряжений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2F1F32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70B03C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C9BC6F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F2E145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5CFBA4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D2B14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transactionID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8C548F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38C882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4004: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записи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реестре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14F9C3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628498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299F41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736291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3D23DA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395012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659C67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D200EA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edDate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1DF492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063C4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4005: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составления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электронного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сообщения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042505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B112BC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CC9CCD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incomeId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com:IncomeIdType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4C3E92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AD4A56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Уникальный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зачисления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AD9722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2FC011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C232B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incomeDate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xsd:dateTime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D21214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B0759F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4001: Дата и время формирования</w:t>
            </w:r>
          </w:p>
          <w:p w14:paraId="2414490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    документа</w:t>
            </w:r>
          </w:p>
          <w:p w14:paraId="39417C2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0441D3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02179E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F4F8D1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edNo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9E42E9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1DBB65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4200: Номер электронного сообщения в течение</w:t>
            </w:r>
          </w:p>
          <w:p w14:paraId="64EEE18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    опердня</w:t>
            </w:r>
          </w:p>
          <w:p w14:paraId="3B4EBB2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66FBAF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6454B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F13F40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B84DBA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9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2EB50E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8CD4A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C750B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26FE62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edCode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9DD3B0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72FA6F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4002: Обозначение электронного сообщения в</w:t>
            </w:r>
          </w:p>
          <w:p w14:paraId="1A23FBA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    унифицированных форматах электронных банковских сообщений Банка России,</w:t>
            </w:r>
          </w:p>
          <w:p w14:paraId="717A5E4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    на основании которого сформировано зачисление</w:t>
            </w:r>
          </w:p>
          <w:p w14:paraId="7E7ED7F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3306F1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4233E3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715C06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883311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C0035D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F1E998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3F4A5D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B8ADBC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chargeOffDate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91D733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9DA321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lastRenderedPageBreak/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71: Дата списания денежных средств со счета</w:t>
            </w:r>
          </w:p>
          <w:p w14:paraId="72BF804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    плательщика</w:t>
            </w:r>
          </w:p>
          <w:p w14:paraId="37A9164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CC8B6F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B20611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439D2A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isUncertain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952162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D296BD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4003: Признак отнесения платежа к                        невыясненным</w:t>
            </w:r>
          </w:p>
          <w:p w14:paraId="691B6A2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BC5346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77887D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00524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xsd:boolean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561E58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7AE730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A7FECC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paymentId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com:PaymentIdType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8AB2CD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9E4F85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2000: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УПНО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173A0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61B03E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5708B9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sourceIDDoc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9A7997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DB8196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зачисления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ИС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формирующей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зачисление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AB2E80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C7BE7B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75913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151430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584242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[^\s]+(\s+[^\s]+)*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96CAFA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99AC4A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17771A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E4F902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sourceIDIS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D59C70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35A9A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Код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ИС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формирующей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зачисление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B9DEB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EA18F5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704981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64C10B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F28F15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[^\s]+(\s+[^\s]+)*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0BFD32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A134CC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174C26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752245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548BEF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2D2439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AA54170" w14:textId="37781DD3" w:rsidR="00422A21" w:rsidRPr="00884E25" w:rsidRDefault="00BF065B" w:rsidP="00BF065B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xsd:schema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</w:tc>
      </w:tr>
    </w:tbl>
    <w:p w14:paraId="6B02892A" w14:textId="77777777" w:rsidR="00422A21" w:rsidRPr="00884E25" w:rsidRDefault="00422A21" w:rsidP="00422A21">
      <w:pPr>
        <w:ind w:left="709"/>
        <w:rPr>
          <w:lang w:val="en-US"/>
        </w:rPr>
      </w:pPr>
    </w:p>
    <w:p w14:paraId="66262943" w14:textId="58EBD977" w:rsidR="00422A21" w:rsidRPr="00422A21" w:rsidRDefault="00422A21" w:rsidP="00422A21">
      <w:pPr>
        <w:ind w:left="709"/>
      </w:pPr>
      <w:r w:rsidRPr="00203C8E">
        <w:t>Импортированная</w:t>
      </w:r>
      <w:r w:rsidRPr="00422A21">
        <w:t xml:space="preserve"> </w:t>
      </w:r>
      <w:r w:rsidRPr="00203C8E">
        <w:t>схема</w:t>
      </w:r>
      <w:r w:rsidRPr="00422A21">
        <w:t xml:space="preserve"> </w:t>
      </w:r>
      <w:r w:rsidRPr="00422A21">
        <w:rPr>
          <w:b/>
          <w:bCs/>
        </w:rPr>
        <w:t>«Common.xsd»</w:t>
      </w:r>
      <w:r w:rsidRPr="00422A21"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422A21" w:rsidRPr="00333DC9" w14:paraId="6799D958" w14:textId="77777777" w:rsidTr="00E23100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F111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8080"/>
                <w:sz w:val="20"/>
                <w:highlight w:val="white"/>
                <w:bdr w:val="nil"/>
                <w:lang w:val="en-US" w:eastAsia="ru-RU"/>
              </w:rPr>
              <w:t>&lt;?xml version="1.0" encoding="UTF-8"?&gt;</w:t>
            </w:r>
          </w:p>
          <w:p w14:paraId="337E876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xsd:schema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http://www.w3.org/2001/XMLSchema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xmlns:com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targetNamespace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elementFormDefault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qualified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81D462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AccountNumType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619D1F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98AB4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счета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6EE8AC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84E7D3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6264BB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632C5A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\d{20}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4D5774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C4DAFF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B637F9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INNType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32302A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128792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ИНН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юр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.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лица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8BBF25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D4D784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00C393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([^0^\D]\d|\d[^0^\D])\d{8}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FFC1C1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5CE9D2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26F081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INNAllType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895C24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44BF86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ИНН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юр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.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лица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физ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.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лица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185B85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1FD1C5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63648A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([^0^\D]\d|\d[^0^\D])\d{8}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B8DBD8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([^0^\D]\d|\d[^0^\D])\d{10}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7ABD65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[1-9]\d{4}|\d{1}[1-9]\d{3}|\d{2}[1-9]\d{2}|\d{3}[1-9]\d{1}|\d{4}[1-9]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64B286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C595B2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B0B6E7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KPPType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099B00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02226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КПП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юр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.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лица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3EEB5E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7C5AC7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575747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([^0^\D]\d|\d[^0^\D])\d{2}[A-Z0-9]{2}\d{3}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601FE6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588A07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9 символов, пятый и шестой из которых могут быть прописными</w:t>
            </w:r>
          </w:p>
          <w:p w14:paraId="7580A4C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  <w:t>(заглавными) латинскими буквами или цифрами, а все остальные только цифрами,</w:t>
            </w:r>
          </w:p>
          <w:p w14:paraId="633F802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  <w:t>и при этом первый и второй знаки (цифры) не могут одновременно принимать</w:t>
            </w:r>
          </w:p>
          <w:p w14:paraId="162421D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  <w:t>значение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ноль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("0").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332645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F3FF21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3619D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D8A4FA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E1DBD5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OKTMOType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5F6658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A12C6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Код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ОКТМО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A3249A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3FA53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2B309B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989D68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7F6DEE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\d{8}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4D29ED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F252E5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8 цифр ОКТМО, при этом первые 3 не могут быть</w:t>
            </w:r>
          </w:p>
          <w:p w14:paraId="606ED5E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нулями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100DA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E79AC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928999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599B1B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\d{11}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44299B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A10913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A0F07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KBKType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13598F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039004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КБК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5CBD25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5174A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AF5610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[0-9a-zA-Z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]{20}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298C12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937E7E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0C8CC8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25C478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KBKResponseType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9315EC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0F17B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КБК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0CE21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54AE28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4E0274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64FECB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33A0AF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C38CA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CF8DF1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OGRNType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292FA6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B9C153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ОГРН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E768E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1B0320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F7CBED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13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FB1244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\d{13}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9C9952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56BDF7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67EFE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BIKType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C6C5D4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443EC4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БИК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CCD089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0CF285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64ADD1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9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1103BC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\d{9}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6D32B1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2A239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1A373A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SupplierBillIDType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699934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CB500E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УИН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F0C1D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49FF3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AD1E40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\w{20}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126FAE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\d{25}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F752A0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CD9C61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990B2F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URNType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F2DEB4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FA78B7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УРН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99EF09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1806A7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681CF2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[0-9a-fA-F]{6}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CF5805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149234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DC4CC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EsiaUserInfoType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77AB8F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xsd:choice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A170F4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1B138E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Данные пользователя, полученные информационной системой Участника</w:t>
            </w:r>
          </w:p>
          <w:p w14:paraId="56E105A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  <w:t>из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ЕСИА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1A1DA2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93B4D9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Person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31C1C2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71DC6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Физическое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лицо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320AD5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7A6A14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E84C20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14861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DocumentIdentity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C68403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674A2D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Документ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удостоверяющий</w:t>
            </w:r>
          </w:p>
          <w:p w14:paraId="4397438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личность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D05975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A8A9DA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2CF9F8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code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22717C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0C796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Код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документа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удостоверяющего</w:t>
            </w:r>
          </w:p>
          <w:p w14:paraId="53E057A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личность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8FBB1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50A6E1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C2EAD1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5B4314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CD3B23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6787C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Паспорт гражданина Российской</w:t>
            </w:r>
          </w:p>
          <w:p w14:paraId="0ED164F8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  <w:t>Федерации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21B38F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96612E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F035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948478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ECCE6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Документ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иностранного</w:t>
            </w:r>
          </w:p>
          <w:p w14:paraId="5BB7F0E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гражданина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AA1CEC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C872BC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8A6FF3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99A4C2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F69611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8BDB9A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series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187BB1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F2069F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Серия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98F27E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3FB1DD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3B589A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66F2BA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45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1E9966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93BE23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962D21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F22A25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number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EBA78E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2BC666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0B1FB6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07554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F60102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357EC2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45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F0B5B0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1B0D51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7ECC01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092AE5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372AF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D789DD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74B7BC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snils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5D91A4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4D1CF1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СНИЛС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физического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лица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полученный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ЕСИА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00363B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15A86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2E9EBA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302520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\d{11}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B112FF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D69A5F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90FE39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19B1E4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personINN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com:PersonINNType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6E55E6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862D89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ИНН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физического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лица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(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гражданина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РФ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). </w:t>
            </w:r>
          </w:p>
          <w:p w14:paraId="031B6CB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</w:p>
          <w:p w14:paraId="4E26CFA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Обязательно для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  <w:t>заполнения, если физическое лицо - гражданин РФ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1F8D00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1505F6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369A0C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648E2E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534C41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IndividualBusiness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454561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27798A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Индивидуальный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предприниматель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12838E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F1ACD1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23B55A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personINN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951E77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62AC85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ИНН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полученный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ЕСИА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2542C8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23C69F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2B91FF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com:PersonINNType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30CF3C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12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2F1862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\d{12}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6B40A4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3FB926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52D156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9AAD9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201606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9DC294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xsd:choice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E279AB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userId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xsd:integer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0678B9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F6203C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Уникальный идентификатор учетной записи пользователя в системе</w:t>
            </w:r>
          </w:p>
          <w:p w14:paraId="6E37DBC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  <w:t>ЕСИА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FF7767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388F2A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7D28DE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sessionIndex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39B5D9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A6349C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Уникальный идентификатор сессии пользователя в системе</w:t>
            </w:r>
          </w:p>
          <w:p w14:paraId="6E12D0F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  <w:t>ЕСИА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2E7032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371836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4CBE1A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C9BF96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300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6BC311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CB5556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399C31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DDC9B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sessionDate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xsd:dateTime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form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unqualified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390E14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81E37A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 и время открытия сессии пользователя в системе</w:t>
            </w:r>
          </w:p>
          <w:p w14:paraId="3A4AE97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  <w:t>ЕСИА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EBAA1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E8F3B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8DBB37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F8198C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AdditionalDataType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9CFDAF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60F540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517496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683C2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Наименование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D96DE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5B065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D104C3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548D4C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618180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55FC6A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[^\s]+(\s+[^\s]+)*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654A7E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BAC58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037A55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1CE5B9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49C5BB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7652B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Значение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F511AC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57C9FA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905AA6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966F80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E44F5E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255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699CFC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[^\s]+(\s+[^\s]+)*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5C57FC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C3D7B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38AE2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7DD9F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20DE9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C07D6E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AdditionalData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com:AdditionalDataType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3CBBDB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A3A345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202:</w:t>
            </w:r>
          </w:p>
          <w:p w14:paraId="45F6575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Дополнительные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681F38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26982F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D1817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MeaningType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46170C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92F559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Статус, отражающий изменение данных</w:t>
            </w:r>
          </w:p>
          <w:p w14:paraId="37F31B2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1 - новый </w:t>
            </w:r>
          </w:p>
          <w:p w14:paraId="04669CB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2 - уточнение </w:t>
            </w:r>
          </w:p>
          <w:p w14:paraId="6F95D1C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3 - аннулирование </w:t>
            </w:r>
          </w:p>
          <w:p w14:paraId="619D577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4 - деаннулировании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C32706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0E6A3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20DC1A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4CC1A2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5146A9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B49F8A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ChangeStatusType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abstract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true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FD4D15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26F088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Сведения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статусе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основаниях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его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изменения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A7502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5B9CC1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3D780D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Meaning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com:MeaningType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D76CD4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1AE5C2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Статус, отражающий изменение данных:</w:t>
            </w:r>
          </w:p>
          <w:p w14:paraId="3912674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1 - новый </w:t>
            </w:r>
          </w:p>
          <w:p w14:paraId="121145E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2 - уточнение </w:t>
            </w:r>
          </w:p>
          <w:p w14:paraId="3BB41F8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3 - аннулирование </w:t>
            </w:r>
          </w:p>
          <w:p w14:paraId="0829C7F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4 - деаннулировании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5E8633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F32CF5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B49AD8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Reason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com:ReasonType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491E07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B5C19D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Основание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изменения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757BE7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C33D7D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BED2F4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ChangeDate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xsd:dateTime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53C53C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6597D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время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уточнения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информации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27EB13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61D8C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1C755C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7320E8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6633D9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ChangeStatus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83E6B5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DA9169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Сведения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статусе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основаниях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изменения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AD4700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2D9A55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2A8BF5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EC04F8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com:ChangeStatusType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2B8DF3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5818B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Meaning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3B93F9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4C910F8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Статус, отражающий изменение данных:</w:t>
            </w:r>
          </w:p>
          <w:p w14:paraId="209CCBC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2 - уточнение </w:t>
            </w:r>
          </w:p>
          <w:p w14:paraId="3A41F798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3 - аннулирование </w:t>
            </w:r>
          </w:p>
          <w:p w14:paraId="0FC4507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4 - деаннулировании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94EF12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86CA9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217309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com:MeaningType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EB0D97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194842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3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99F7E4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4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6BB372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401EE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1EE32D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A20974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Reason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com:ReasonType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F5760D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2B1C3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Основание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изменения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EE5D9A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2DB783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9FB7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ChangeDate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xsd:dateTime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256AF6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293114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время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уточнения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информации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F0A9FF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5A8ACE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2FD639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DE2A3F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AB9549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2EDDF4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A9B346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F373C0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ChangeStatusInfo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507924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E8328D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C2E74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com:ChangeStatusType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82F251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3AFF50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Meaning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0589EA8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2CB6FF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Статус, отражающий изменение данных:</w:t>
            </w:r>
          </w:p>
          <w:p w14:paraId="0192536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1 - новый </w:t>
            </w:r>
          </w:p>
          <w:p w14:paraId="6595A08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2 - уточнение </w:t>
            </w:r>
          </w:p>
          <w:p w14:paraId="383D4C2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3 - аннулирование </w:t>
            </w:r>
          </w:p>
          <w:p w14:paraId="229EDD3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4 - деаннулировании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39A570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09C10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83DD07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com:MeaningType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673A9F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E4D4ED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6D55DC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3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27C4BF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4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57A983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B2F831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C54A9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3CB94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Reason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com:ReasonType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407AA4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51B136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Основание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изменения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AC3E1B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B7AD2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C7BAD4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ChangeDate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xsd:dateTime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FB3686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0B897E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время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уточнения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информации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A7342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88BCD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1C0996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4CA11C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1A02A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BE55D7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93FAE6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B121E7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ReasonType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126FFB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02DC71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Основание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изменения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73C41A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DAFA49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64B326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512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DD8FCD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69C90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D531A5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PersonINNType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825756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0160AC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12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8A8084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\d{12}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15338A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0B05D5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8F9BF2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Discount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com:DiscountType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abstract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true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0280E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DiscountValueType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BBC110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xsd:union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memberTypes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xsd:float xsd:nonNegativeInteger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8E5199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812D78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DiscountDateType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5E2EF4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E02F24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Срок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действия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скидки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. </w:t>
            </w:r>
          </w:p>
          <w:p w14:paraId="5214719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Возможные значения:</w:t>
            </w:r>
          </w:p>
          <w:p w14:paraId="7555AC4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- дата окончания скидки в формате «ГГГГ-ММ-ДД»; </w:t>
            </w:r>
          </w:p>
          <w:p w14:paraId="72C0040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- при отсутствии срока действия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  <w:t>указывается значение «0».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B6661E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1C7603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8C2204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(\d{4}-\d{2}-\d{2})|0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A5C190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A39235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D0CCB5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DiscountType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abstract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true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EE1BE8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557B09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com:DiscountValueType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01E5F6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83DF3D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значение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BC1472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0D3129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C7DBF1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Expiry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com:DiscountDateType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F19B09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97C6C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срок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действия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4B09B6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4593B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414F5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28C9CE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6D53B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DiscountSize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substitutionGroup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com:Discount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8326E7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1C4F89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Условия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оплаты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скидкой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(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процент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)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C82850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635A61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331D70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A1358D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com:DiscountType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343675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BE0B33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6486F2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3DCA56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1006:</w:t>
            </w:r>
          </w:p>
          <w:p w14:paraId="02C2146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Процент скидки от суммы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  <w:t>начисления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A9628F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DAE21E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C57CF7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xsd:nonNegativeInteger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FC00B8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xsd:minInclusive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5875CC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xsd:maxInclusive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4FF78F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xsd:totalDigits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3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7CF7AF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DAC044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2E0A3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04BA13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Expiry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com:DiscountDateType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073EF9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ABBCB1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1007:</w:t>
            </w:r>
          </w:p>
          <w:p w14:paraId="116C5ED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Срок действия скидки. </w:t>
            </w:r>
          </w:p>
          <w:p w14:paraId="057F702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Возможные значения:</w:t>
            </w:r>
          </w:p>
          <w:p w14:paraId="04FDEF98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- дата окончания скидки в формате «ГГГГ-ММ-ДД»; </w:t>
            </w:r>
          </w:p>
          <w:p w14:paraId="1CDD5DE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- при отсутствии срока действия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  <w:t>указывается значение «0».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3675B6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F2A500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54C7BF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23BF29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0D6787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ED8B03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9EC39C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670F89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DiscountFixed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substitutionGroup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com:Discount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6FE3B6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23AE51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Условия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оплаты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фиксированной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суммой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скидки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73A66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7C3B1B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9855A0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BDA858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com:DiscountType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94213A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6F8550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FE25D8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A2A230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1004:</w:t>
            </w:r>
          </w:p>
          <w:p w14:paraId="6D8DFB4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Сумма скидки от полной суммы начисления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AEF020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E2CC76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6EA17E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xsd:nonNegativeInteger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DA2D05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xsd:minInclusive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A1F0C3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423A05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5CC3DE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703F4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Expiry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com:DiscountDateType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839727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EEA3FD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1005:</w:t>
            </w:r>
          </w:p>
          <w:p w14:paraId="5B9FDC7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Срок действия скидки. </w:t>
            </w:r>
          </w:p>
          <w:p w14:paraId="1ED8C3E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Возможные значения:</w:t>
            </w:r>
          </w:p>
          <w:p w14:paraId="7CDF46A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- дата окончания скидки в формате «ГГГГ-ММ-ДД»; </w:t>
            </w:r>
          </w:p>
          <w:p w14:paraId="1CA5A20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- при отсутствии срока действия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  <w:t>указывается значение «0».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9458C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C32DA8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5F58B4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EC619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269501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D32B24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CEE873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5C71E9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MultiplierSize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substitutionGroup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com:Discount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2ECF16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6F6BE6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Условия оплаты с применением понижающего размер начисления</w:t>
            </w:r>
          </w:p>
          <w:p w14:paraId="12F2A30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  <w:t>коэффициента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163F1F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2468F0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EB15B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AD7FE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com:DiscountType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B0F7F2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C8DDFA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9C9AD0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90001E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1008:</w:t>
            </w:r>
          </w:p>
          <w:p w14:paraId="4056716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Коэффициент, понижающий размер начисления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F4A79B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72CBC9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A4B0B6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xsd:float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C002FB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xsd:minExclusive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E33C1D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0\.\d\d?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2A05C3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FDFD7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F1E8D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97E70C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Expiry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com:DiscountDateType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2BA232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9E2FE8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1009:</w:t>
            </w:r>
          </w:p>
          <w:p w14:paraId="444B9B5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Срок действия учета коэффициента, понижающего размер начисления.</w:t>
            </w:r>
          </w:p>
          <w:p w14:paraId="2392728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Возможные значения:</w:t>
            </w:r>
          </w:p>
          <w:p w14:paraId="44417C4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- дата окончания скидки в формате «ГГГГ-ММ-ДД»; </w:t>
            </w:r>
          </w:p>
          <w:p w14:paraId="1F4A006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- при отсутствии срока действия указывается значение «0».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4FDF08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D01D3C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A260D4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0D9098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1506A7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5116E4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C0D30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86D8AD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RequestType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D73B4D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AED07F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258446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запроса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F453F4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990CB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08989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767C08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251CBA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FF23A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508ABC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B26B3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timestamp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xsd:dateTime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FC84E8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27AB08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время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формирования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запроса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D2BFB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B11FB2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BDC733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senderIdentifier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com:URNType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33DB8D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1E9B7A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УРН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участника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отправителя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запроса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E36379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0FF53C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3CD9E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senderRole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F80FF2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2C9AC3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Полномочие участника-отправителя сообщения, с которым происходит обращение к ГИС ГМП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DE0E8F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551E0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46E8A8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FC6150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D222E5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\w{1,10}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357EC2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F0AC73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B89745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34185B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B2F82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ExportRequestType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3E7892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85567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com:RequestType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A53D18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C99F2E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Paging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com:PagingType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90826A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8BF273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Параметры постраничного предоставления из ГИС ГМП информации (при больших объемах предоставляемых данных)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84F2C8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lastRenderedPageBreak/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06C644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94FCFD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5E508A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originatorId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com:URNType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E88D1B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E15EE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УРН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участника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косвенного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взаимодействия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сформировавшего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запрос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E02711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EB9BA3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2A1D8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BAE7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547941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09158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ResponseType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58B36A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BC8C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Основные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параметры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ответа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запрос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461DAF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91A60B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3FD39A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99881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ответа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106E50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8DDF8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DC4A2F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BADD48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6BEE1E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3EC86B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3F8549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8D1533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RqId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1710C5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F420E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запроса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89F24F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C59286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36F3AF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D35662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49CB2E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A87D50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04659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BB9B82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recipientIdentifier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com:URNType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EDAA4C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EF723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УРН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участника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получателя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0FE0D6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55560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DD21F0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timestamp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xsd:dateTime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0FE7E7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E4619A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время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формирования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ответа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25322F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A722AD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8E329C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DC70B7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PayerIdentifierType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810A3D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16A121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плательщика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D451C4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F59B4E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F7E63E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1((0[1-9])|(1[0-5])|(2[12456789])|(3[0]))[0-9a-zA-Z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]{19}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ECB682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C67E58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ФЛ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8DD56F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5E234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C7C946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200\d{14}[A-Z0-9]{2}\d{3}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255974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981A5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ЮЛ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или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ИП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E3735E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1BB58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1021B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(2|3)00\d{10}[0]{9}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EEA0DE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300[0-9a-zA-Z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]{19}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423EEA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4[0]{9}\d{12}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188063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A633BA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F36CA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9B077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PayerType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A7B770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payerIdentifier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com:PayerIdentifierType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D91B32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9931C8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201:</w:t>
            </w:r>
          </w:p>
          <w:p w14:paraId="5BB9A7A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плательщика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C61983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71A75E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2A615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E5C79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ImportProtocolType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327869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entityID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E62027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104E23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сущности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пакете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66920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FBCAD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6A06BF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code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35B043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5BD031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Код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результата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обработки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: </w:t>
            </w:r>
          </w:p>
          <w:p w14:paraId="0F2BD4F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0 — если запрос успешно принят или код ошибки в случае отказа в приеме к обработке документа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F967C4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B2B44A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5F59AB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A3DA65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32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A2235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72669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8D7B8C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D7999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description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82CB2C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5D4B7C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Описание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результата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обработки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9BC5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EFB83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EBA13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7947C6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255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674F81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5F976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E40119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AF009D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5B6BFE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ImportPackageResponseType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EED7E6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16FBB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com:ResponseType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4C2EA6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4A74C3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ImportProtocol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com:ImportProtocolType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12452F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98FBE4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Результат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обработки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сущности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пакете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A83568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B9B3D6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D8E7EE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A6C3C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EB15FB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5B0DE3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48F6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TransKindType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31D2B5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1151DF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22C949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34DD76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C4D3CC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AccDocType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A212DC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accDocNo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5E7026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A5385E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3. Для частичного платежа поле номер 40:</w:t>
            </w:r>
          </w:p>
          <w:p w14:paraId="5144C50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 платежного документа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646D29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0AB8A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5B0D4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41832C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\d{1,6}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F60F70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5F18F4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F115D9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3F83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accDocDate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79C217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BBBE66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4.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Для частичного платежа поле номер 41:</w:t>
            </w:r>
          </w:p>
          <w:p w14:paraId="6283155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 платежного документа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9D7C57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5BE310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6CB7F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1DB067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PaymentIdType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A945E8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8FBEDB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1\d{15}((0[1-9]|[12][0-9]|3[01])(0[1-9]|1[012])\d{4})\d{8}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3DC2D1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0B9FB5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Структура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УПНО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кредитных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организаций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EBC60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51874F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4D557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2\d{4}0{11}((0[1-9]|[12][0-9]|3[01])(0[1-9]|1[012])\d{4})\d{8}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FD3C51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A3CD2B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Структура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УПНО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ТОФК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A6C2AF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2B83A7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A6C13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3[a-fA-F0-9]{6}((0[1-9]|[12][0-9]|3[01])(0[1-9]|1[012])\d{4})\d{17}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84E3AD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C34DD6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Структура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УПНО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остальных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участников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31E2C8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79E2F4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A88652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\w{32}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D9E338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92BCD7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76E93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RefundIdType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CDE7EC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EB3A72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\d{8}((0[1-9]|[12][0-9]|3[01])(0[1-9]|1[012])\d{4})\d{9}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D1FBEB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6\d{4}((0[1-9]|[12][0-9]|3[01])(0[1-9]|1[012])\d{4})\d{19}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5E318A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4360A7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83CA03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ClarificationIdType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8DA68A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DED4A8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5\d{4}((0[1-9]|[12][0-9]|3[01])(0[1-9]|1[012])\d{4})\d{19}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351B71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0E9220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ACC37E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BankType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788361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F90BC2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Данные ТОФК, структурных подразделений кредитных организаций или подразделений Банка России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E9017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DD1EC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5F2A9E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96C2B0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13 для получателя средств. Поле номер 10 для организации, принявшей платеж.</w:t>
            </w:r>
          </w:p>
          <w:p w14:paraId="35BB82E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Наименование ТОФК, структурного подразделения кредитной организации или подразделения Банка России, в котором открыт счет.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599F68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93FA6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DFB0FD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39ADE8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757C8F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160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DC5A97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[^\s]+(\s+[^\s]+)*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302E5C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135582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682F89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98712A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bik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com:BIKType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DE3055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9513D7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14 для получателя средств. Поле номер 11 для организации, принявшей платеж.</w:t>
            </w:r>
          </w:p>
          <w:p w14:paraId="4CB0BE8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БИК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38AEE6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3E8D4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63433A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correspondentBankAccount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com:AccountNumType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BAEBE6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9CC21E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15 для получателя средств. Поле номер 12 для организации, принявшей платеж.</w:t>
            </w:r>
          </w:p>
          <w:p w14:paraId="073C9D1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 единого казначейского счета или корреспондентского счета кредитной организации, открытый в подразделении Банка России.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B643C5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F6C01D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906BD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85771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AccountType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33757D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32D2A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Описание реквизитов казначейского счета или банковского счета, открытого кредитной организации в ПБР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1C896A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747744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B44C72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Bank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com:BankType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899CBB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F29669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25104A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92D0A3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FED77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405F1C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accountNumber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com:AccountNumType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31A2E0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E63786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17:</w:t>
            </w:r>
          </w:p>
          <w:p w14:paraId="690E454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383D6E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3D86BA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A5E82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7C8639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OrgAccount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DA11A2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876226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7121B5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com:AccountType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CAF975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74CFFE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Bank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com:BankType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00215F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B115E6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460503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F1446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BDA5D7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34078A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accountNumber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com:AccountNumType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B621B2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B96C2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17:</w:t>
            </w:r>
          </w:p>
          <w:p w14:paraId="0D76259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88C4E5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9A66CE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0AD633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C4FC4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E0EA62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308094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58686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PayeeAccountType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8AAAE3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6EAF3B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Лицевого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счета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получателя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E9464A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DE57A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7A071B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[\d\w]{11}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136CFF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ED5455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D127A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PagingType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0EB8C8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7B2D3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Параметры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постраничного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предоставления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информации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B81D7A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F3B824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pageNumber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902B33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7A3215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 страницы предоставления информации</w:t>
            </w:r>
          </w:p>
          <w:p w14:paraId="784231C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</w:p>
          <w:p w14:paraId="1E7CD48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Вся выборка по запросу разбивается на страницы размером pageLength, начиная с первого элемента. </w:t>
            </w:r>
          </w:p>
          <w:p w14:paraId="35F2C15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lastRenderedPageBreak/>
              <w:t>Последняя страница может быть меньше, чем pageLength.</w:t>
            </w:r>
          </w:p>
          <w:p w14:paraId="3CEF450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В ответ на запрос возвращается только страница, номер которой равен pageNumber.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238CA8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BE8FD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4A0C2B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xsd:nonNegativeInteger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65A7BE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xsd:minInclusive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850718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20711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9F041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36C37C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pageLength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9A39B5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48B233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Количество элементов на странице предоставления информации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8D38B5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6955AA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AC38E8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xsd:nonNegativeInteger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B3FFDC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xsd:minInclusive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0F6A2B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0CE0D6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E4A24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D32355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A342EC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TimeIntervalType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EF2832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startDate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xsd:dateTime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89E04F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13198D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Начальная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временного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интервала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запроса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6C0C4D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C4D804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3EA81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endDate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xsd:dateTime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2C2554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4ECBE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Конечная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временного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интервала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запроса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DF041F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51F88A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5CA6C6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1AD571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TimeInterval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com:TimeIntervalType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1F3565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F431B0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Временной интервал, за который запрашивается информация из ГИС ГМП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C7168F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5D5835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B1D24F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KBKlist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82092B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AA498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Перечень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КБК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3D3BD6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D15C77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92497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21A4D2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KBK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com:KBKType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60DA31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43744E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КБК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75A788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CEB87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988B7B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CFD417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AC49B5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387314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AcknowledgmentStatusType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47ACCF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14B99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Статус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присваиваемый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начислению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создании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квитанции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220FE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CA115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80969A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C26836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C8CFE6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808C7E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3E9C6F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ImportCertificateEntryType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A8256F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xsd:IDREF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54FBAF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EC38EA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Уникальный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пределах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запроса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описания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сертификата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используемый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поиска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самого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сертификата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элементе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basic:AttachmentContentList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запроса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СМЭВ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F43C9F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A734B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79EF8B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ownership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com:URNType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8B9992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335E21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УРН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владельца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сертификата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ключа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проверки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ЭП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.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5301DB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1F0011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F67B27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356B0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BudgetIndexType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457943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EDE671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Дополнительные реквизиты платежа, предусмотренные приказом Минфина России от 12 ноября 2013 г. №107н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526888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251219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status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D81DF8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A68A00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101:</w:t>
            </w:r>
          </w:p>
          <w:p w14:paraId="6ACED9B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Статус плательщика - реквизит 101 Распоряжения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C82564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F33FEA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8BD8DB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AF148D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583566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\d{2}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A95F35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5A57FF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929F58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9BCFFA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paytReason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2A7973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25FBBC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106:</w:t>
            </w:r>
          </w:p>
          <w:p w14:paraId="6DB42CC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Показатель основания платежа - реквизит 106 Распоряжения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4273D9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73902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C6E9D2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A90EC9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4D03E0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3E7A99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[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]{2}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9610D8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\d{2}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B508C1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C1B5A5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064E15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924BEF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1BFAC3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taxPeriod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13F0F6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B3DBBB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107:</w:t>
            </w:r>
          </w:p>
          <w:p w14:paraId="1A56BC7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Показатель налогового периода или код таможенного органа, осуществляющего в соответствии с законодательством РФ функции по выработке государственной политики и нормативному регулированию, контролю и надзору в области таможенного дела – реквизит 107 Распоряжения.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C88CD1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72FC29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E49FF2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7CDD68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EABD9C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МС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\.(0[0-9]|1[012])\.\d{4}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1CE6DF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\.0[1-4]\.\d{4}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75CE82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\.0[1-2]\.\d{4}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242269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ГД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\.00\.\d{4}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ECE1D5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(0[1-9]|[12][0-9]|3[01])\.(0[1-9]|1[012])\.\d{4}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4490B0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\d{8}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137A87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F45955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B7E535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84F184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D632B1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taxDocNumber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0780BE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86DB03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108:</w:t>
            </w:r>
          </w:p>
          <w:p w14:paraId="730E7EF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Показатель номера документа - реквизит 108 Распоряжения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E29475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A268E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19F951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227D3D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CF6F7A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987E15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CDCA37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7701E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B913C0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taxDocDate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DB7F5F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562D08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109:</w:t>
            </w:r>
          </w:p>
          <w:p w14:paraId="2AE6AAC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Показатель даты документа - реквизит 109 Распоряжения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E33598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2FF89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51C40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BDA4F5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12337D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(0[1-9]|[12][0-9]|3[01])\.(0[1-9]|1[012])\.\d{4}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F220E8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893CED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97410A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4B0007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F0E52E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38F76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1B9867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IncomeIdType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5695D8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636B2A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4\d{4}((0[1-9]|[12][0-9]|3[01])(0[1-9]|1[012])\d{4})\d{19}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B71899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DB736A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Структура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УИЗ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ТОФК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B94AC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75F25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2DF6CE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0614CE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FCF3CD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RoutingCodeType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C5EBE0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9AE0A2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Код маршрутизации участника для предоставления информации по ВС с табличной маршрутизацией</w:t>
            </w:r>
          </w:p>
          <w:p w14:paraId="44C8900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4A1AC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EF34ED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725620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02F90F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BD96AC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EE2820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RequisiteCheckCodeType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2A40F2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AE7254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КПР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или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код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ошибки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08D551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906CE9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530524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9D0EBA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EC025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F22735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PaymentMethodType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7AF78C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1B8DED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Способ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оплаты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начисления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.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494CE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16E96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104A52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A3FA9D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64A38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1 -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Признак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оплаты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начисления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через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СБП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.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AE36CB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1CF1C3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17A8BD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55304A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CE757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serviceDataIDType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21BB19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B77A4B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информации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об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учете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факта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оплаты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7F81F8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DD9C3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4BDAEB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24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BE53F3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P[a-fA-F0-9]{6}\d{17}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4B6B71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9A90D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4B4989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ServiceDataType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F4EFA6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3E90C9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Дополнительные сведения о предоставлении услуги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E941DF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34F9B2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FFEEC2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personeOfficial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1B6394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6BF867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Информация о лице, принявшем решение об учете факта оплаты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C95ABB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4E95F5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FAD6C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D0F8D0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8A135F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Фамилия и инициалы должностного лица, принявшего решение об учете факта оплаты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BA0B72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F9E116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E0E80E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D73C15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CCDBD1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BDCE17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3C1991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51A2C6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25E4E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0CB2CF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officialPosition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D88B84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13413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Должность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лица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принявшего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решение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об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учете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AB962E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514DB5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C2E754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D55661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039E5D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300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832EA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461E7E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B0B83A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3C78B8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9412B8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430110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309B60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698C96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amount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xsd:unsignedLong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E73BB0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DBCFD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Сумма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которую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была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предоставлена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услуга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копейках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C251F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0CE394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2794C5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courtName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2735C4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EA72CF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Наименование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организации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принявшей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решение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об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учете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74C32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0700E6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5E47D3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9A3DED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EA821A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400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31F540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3E6E33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BA76C9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0FD3B1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DCFB1B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lawsuitInfo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3E1E90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CB5EE8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Реквизиты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делопроизводства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A8BF52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49942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FC600C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A188CF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AE49BE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F3D9AE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96D3DC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E8DB2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62C66C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6F7A3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FB08A5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reconcileIDType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2B7F6D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685314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 операции принудительного квитирования начисления с отсутствующим в ГИС ГМП платежом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EC154B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9DB4F4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D7D91D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24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54FC0C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N[a-fA-F0-9]{6}\d{17}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FA3D24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AC615C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3D569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AdrType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830CC8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225A4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Адрес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EE922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66A217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0927B4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E90B46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065AA3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3EB41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B9019E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FIOFSSPType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23F295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C2271D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ФИО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76CAA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84A532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66590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15CF71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67F2A0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77B58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205EFC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8CC02E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ExecutiveProcedureInfoType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598237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894A9D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Информация, необходимая для осуществления исполнительного производства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A44D71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FBEDD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4DF0C6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com:DeedInfo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BEC462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ExecutOrgan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24B30F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9A31B0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Данные органа, выдавшего исполнительный документ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150891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9A86EB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ABDB6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organOkogu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50E2EA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C219EB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1114: Код по Общероссийскому классификатору органов государственной власти и управления (ОКОГУ) органа, выдавшего исполнительный документ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0D242F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D600D4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8EAD0F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3602C1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7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B8922F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\d{7}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70FFE3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97F70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FEC446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608BEC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organCode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88B4A8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2B626E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1115: Код подразделения органа, выдавшего исполнительный документ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0FE74C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CD2FDD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560EB2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22962D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8C2F7F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AAF178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A27096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6A0D9C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3CFC95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56CCA5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organ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99BC92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88154C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lastRenderedPageBreak/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1116: Наименование подразделения уполномоченного органа, выдавшего исполнительный документ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49F490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C1D52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01C29A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377447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18942E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9D82C9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533C88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EA04F1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07D93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325BA7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organAdr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com:AdrType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form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unqualified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97082F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C5CF5B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1117: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Адрес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органа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выдавшего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исполнительный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документ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54AC82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EDE1E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10125C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organSignCodePost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414081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F87DD7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1118: Код должности лица, выдавшего исполнительный документ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A47AF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B2BD92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C360AA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042801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23864F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8855E0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F75CCC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53E912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C53D70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76D923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organSign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18F444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03B8B7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1119: Должность лица, выдавшего исполнительный документ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7626A7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59B11F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90D66E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230B56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1AB3CC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255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1487A4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487247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F8FF2E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0666EC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4B54AA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organSignFIO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com:FIOFSSPType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9FD812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D5137A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1120: Фамилия, имя, отчество должностного лица, выдавшего исполнительный документ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FD18E6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552271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BB1A2F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C6F91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4EA2C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Debtor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7C7615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EE378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Сведения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должнике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D4DF4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08596B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FF36C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88DC76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Person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22835B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BA202F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Данные индивидуального предпринимателя или физического лица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158111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A93D5D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47FDEC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debtorRegPlace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891E57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01DAF8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1125: Место регистрации должника - индивидуального предпринимателя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DE45E1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FB204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9112D6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308002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4FA4D9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17FF5B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50184F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65675E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DF71DE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C42023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debtorBirthDate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B5C3B7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C62409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1126: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рождения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должника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0558E9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D4C229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CD84F9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debtorGender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171AE3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136535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1127: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должника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C273F9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8C0472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377346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F234AD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7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7F9C1C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мужской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38C2D0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женский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3A7A2A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116F2D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86E578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C21A06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debtorBirthPlace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11363A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FE2445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1128: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Место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рождения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должника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664E5E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7D45A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A7B2E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487452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473A41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36B849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ECA541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309023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BA8098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8821CF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29E0E1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8E700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6C8BD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debtorType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A3CB1A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57866F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1121: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Тип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должника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71362B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DBE841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0DDFAA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EE607E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9CAE37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4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7853A4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D1A6F4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A2C697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4D7A0B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debtorAdr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com:AdrType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F3CC70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9ABFC6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1122: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Адрес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должника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5FF09B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4243C1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D23432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debtorAdrFakt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com:AdrType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CD443D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3ADDE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1123: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Адрес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должника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фактический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B5ECDB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F05C7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BCA49E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debtorCountryCode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A813D9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B259A0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1124: Код страны принадлежности должника по Общероссийскому классификатору стран мира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C940C2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6A4660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BEA02C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B7AC63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3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013387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\d{3}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C6A438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3ADC6D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CB231C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B2C429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033D2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4EA22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AB015A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idDeloNo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03B6CD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2CACD9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1101: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дела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или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материалов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93E0C2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C63DB2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DDC25F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1AA304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90A032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028E62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C13773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1D0255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9341C5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F3125B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deloPlace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B8150C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048D9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1102: Место рассмотрения дела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8B9265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2007F7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826EA5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7F9244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BF2CB9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C78E7A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55BA0F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3A556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3EC3DF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9131BB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idDesDate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D1BA27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3548D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1103: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принятия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решения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делу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F371E6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096B3F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082839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aktDate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9FFEE0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A5C8EF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1104: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вступления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решения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законную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силу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BE65C1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F67086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EBA973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srokPrIsp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xsd:integer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748B2A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AF9E8F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1105: Срок предъявления исполнительного документа к исполнению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06B05B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4C77AA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BA0AF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srokPrIspType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343ECC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FDF6938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1106: Тип периода срока предъявления исполнительного документа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8D4601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677F90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39A2A5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C56EB1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D851CD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AFE48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4DFF90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F61222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claimerAdr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com:AdrType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C67731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7B6A25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1107: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Адрес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взыскателя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7F399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FD199C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05DA3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notifFSSPDate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6911EF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5D98F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1108: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уведомления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ФССП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России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неуплате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штрафа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установленный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законом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9C0F34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A4288B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583DA1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E5205E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DeedInfo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BBA856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D9CA9B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Данные исполнительного документа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E26CD0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1939A2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8E58B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DEEFA7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0B7CD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1109: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Код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вида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исполнительного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документа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C2687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2E042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61459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xsd:integer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6B7CFB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A907E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3A13A5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idDocNo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B487E3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71DDC1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1110: Номер исполнительного документа, присвоенный органом, выдавшим исполнительный документ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F904FD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E53D8E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1B3E73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DB8DFC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86E7A4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1553E6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E48862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F4F8CF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9DFB0C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58E96D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idDocDate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A3DA54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9FB43B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1111: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выдачи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исполнительного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документа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621EB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A41651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9D0F56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subjCode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0646C6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79EA2E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1112: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Код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предмета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исполнения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DC2D5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C4501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E40D13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7A68BB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7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B4B8EF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\d{7}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CB7F07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901C0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E9037D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DBB4A9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subjName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52A272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2CCCE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1113: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Предмет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исполнения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ABD633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E939EF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45C10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F0BAB1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DAEB6D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2A9462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2F4026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60C2B6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E9613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34426B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8D43B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E6BC78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IncomeInfoType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7D17BA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A817CC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Сведения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сопоставлении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зачисления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49CA03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BBCB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A72467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IncomeId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com:IncomeIdType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D05739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52FF1B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зачисления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сопоставленного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платежом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B5A055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8B324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2154BB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06E84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receiptIncomeStatus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20AA19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CE72DD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Статус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сопоставление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зачислений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BD5C23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2883AD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F45AD4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F14997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44F541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259367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38A693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FF326A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E1E3C3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ChargeDetailsType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8F9E81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64ABFB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Расширенная информация о подлежащей к уплате сумме средств  (контейнер)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CA86EE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B41F1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1A6B0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DetailsInfo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unbounded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989077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8F0603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Расширенная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информация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подлежащей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уплате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сумме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средств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8A7B46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BFF95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3CDE52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CDD2C4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F8D6E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459CC8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407A0F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3B6383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97306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329CA5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545734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4636F2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Наименование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налога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сбора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недоимки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пени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налогу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сбору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или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страховому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взносу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5AC5CF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077979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6FE911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F10B2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EA3DE8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[^\s]+(\s+[^\s]+)*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F9CE41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E73AA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1C1A22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C77C18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amountPayments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xsd:unsignedLong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948842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E02AED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Сумма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подлежащая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уплате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7FA9D2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6B2D8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EBF019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dueDate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0ABEA0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3DB38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Срок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уплаты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01E447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34BEE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8C769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5AD59A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654AE9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9B996F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amountBalance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xsd:unsignedLong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FE1549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2776DB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Сумма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отражающая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остаток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денежных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средств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налогоплательщика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ЕНС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AB9C4C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3BDD27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3FFB7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amountDebt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xsd:unsignedLong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59EF51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E2CA28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Общая подлежащая к уплате сумма средств с наступившим сроком уплаты (задолженность)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1632F8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522B02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ECC696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amountUpcoming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xsd:unsignedLong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2F5BA0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7EEEF1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Общая подлежащая к уплате сумма средств с ненаступившим сроком уплаты (предстоящие платежи)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4564C6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BE9EA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4D866B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CE89D3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receiptPaymentStatusType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2E35B8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73B5E7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Статус сопоставления зачисления и платежа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BA441A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7709D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CC07D9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F9E6AC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72861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8E221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EventNotificationType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EBF16D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3DAFB7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2EDA5C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1FE6B57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8688F1F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7342C72" w14:textId="7E4759AC" w:rsidR="00422A21" w:rsidRPr="00884E25" w:rsidRDefault="00BF065B" w:rsidP="00BF065B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xsd:schema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</w:tc>
      </w:tr>
    </w:tbl>
    <w:p w14:paraId="5B0B6844" w14:textId="77777777" w:rsidR="00422A21" w:rsidRPr="00884E25" w:rsidRDefault="00422A21" w:rsidP="00422A21">
      <w:pPr>
        <w:ind w:left="709"/>
        <w:rPr>
          <w:lang w:val="en-US"/>
        </w:rPr>
      </w:pPr>
    </w:p>
    <w:p w14:paraId="271F640B" w14:textId="7788ED7A" w:rsidR="00422A21" w:rsidRPr="006E2C1A" w:rsidRDefault="00422A21" w:rsidP="00422A21">
      <w:pPr>
        <w:ind w:left="709"/>
      </w:pPr>
      <w:r w:rsidRPr="00203C8E">
        <w:t>Импортированная</w:t>
      </w:r>
      <w:r w:rsidRPr="006E2C1A">
        <w:t xml:space="preserve"> </w:t>
      </w:r>
      <w:r w:rsidRPr="00203C8E">
        <w:t>схема</w:t>
      </w:r>
      <w:r w:rsidRPr="006E2C1A">
        <w:t xml:space="preserve"> </w:t>
      </w:r>
      <w:r w:rsidRPr="006E2C1A">
        <w:rPr>
          <w:b/>
          <w:bCs/>
        </w:rPr>
        <w:t>«</w:t>
      </w:r>
      <w:r w:rsidRPr="00FE5104">
        <w:rPr>
          <w:b/>
          <w:bCs/>
          <w:lang w:val="en-US"/>
        </w:rPr>
        <w:t>Package</w:t>
      </w:r>
      <w:r w:rsidRPr="006E2C1A">
        <w:rPr>
          <w:b/>
          <w:bCs/>
        </w:rPr>
        <w:t>.</w:t>
      </w:r>
      <w:r w:rsidRPr="00FE5104">
        <w:rPr>
          <w:b/>
          <w:bCs/>
          <w:lang w:val="en-US"/>
        </w:rPr>
        <w:t>xsd</w:t>
      </w:r>
      <w:r w:rsidRPr="006E2C1A">
        <w:rPr>
          <w:b/>
          <w:bCs/>
        </w:rPr>
        <w:t>»</w:t>
      </w:r>
      <w:r w:rsidRPr="006E2C1A"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422A21" w:rsidRPr="00D67F36" w14:paraId="30249225" w14:textId="77777777" w:rsidTr="00E23100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BEF7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8080"/>
                <w:sz w:val="20"/>
                <w:highlight w:val="white"/>
                <w:bdr w:val="nil"/>
                <w:lang w:val="en-US" w:eastAsia="ru-RU"/>
              </w:rPr>
              <w:lastRenderedPageBreak/>
              <w:t>&lt;?xml version="1.0" encoding="UTF-8"?&gt;</w:t>
            </w:r>
          </w:p>
          <w:p w14:paraId="707FC2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xs:schema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xmlns:rfnd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http://roskazna.ru/gisgmp/xsd/Refund/2.5.0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xmlns:pkg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http://roskazna.ru/gisgmp/xsd/Package/2.5.0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xmlns:xs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http://www.w3.org/2001/XMLSchema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xmlns:chg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http://roskazna.ru/gisgmp/xsd/Charge/2.5.0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xmlns:com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xmlns:pmnt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http://roskazna.ru/gisgmp/xsd/Payment/2.5.0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xmlns:inc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http://roskazna.ru/gisgmp/xsd/Income/2.5.0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xmlns:clrf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http://roskazna.ru/gisgmp/xsd/Clarification/2.5.0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xmlns:dv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http://roskazna.ru/gisgmp/xsd/Renouncement/2.5.0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http://roskazna.ru/gisgmp/xsd/Package/2.5.0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targetNamespace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http://roskazna.ru/gisgmp/xsd/Package/2.5.0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elementFormDefault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qualified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05CB4D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xs:import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http://roskazna.ru/gisgmp/xsd/Charge/2.5.0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schemaLocation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Charge.xsd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F91E93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xs:import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schemaLocation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Common.xsd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BAD498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xs:import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http://roskazna.ru/gisgmp/xsd/Payment/2.5.0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schemaLocation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Payment.xsd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1EAE31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xs:import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http://roskazna.ru/gisgmp/xsd/Refund/2.5.0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schemaLocation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Refund.xsd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B16A66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xs:import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http://roskazna.ru/gisgmp/xsd/Income/2.5.0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schemaLocation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Income.xsd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EFB588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xs:import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http://roskazna.ru/gisgmp/xsd/Clarification/2.5.0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schemaLocation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Clarification.xsd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B7EE34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xs:import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http://roskazna.ru/gisgmp/xsd/Renouncement/2.5.0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schemaLocation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Renouncement.xsd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DE18D7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PackageType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0FC8EC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xs:choice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3FD66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ImportedCharge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pkg:ImportedChargeType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B4CFF5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EC624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Направляемое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новое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начисление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E82338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007D3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1CF9A0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ImportedPayment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pkg:ImportedPaymentType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455584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928BCA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Направляемый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новый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ADA9EE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00FA36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2FD17F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ImportedRefund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pkg:ImportedRefundType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28E0FC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EFF974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Направляемый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новый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возврат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E5BB77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F9B2CC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F1267A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ImportedIncome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pkg:ImportedIncomeType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01F277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39EA1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Направляемое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новое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зачисление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6D6DA8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B8A939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E4D995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ImportedClarification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pkg:ImportedClarificationType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2009E5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CC7FDA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Направляемые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новое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уточнение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вида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принадлежности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F5A950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152C6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56327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ImportedRenouncement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ImportedRenouncementType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9DB6D3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1F9398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Направляемое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новое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извещение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об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отказе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возбуждении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ИП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12107D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B36E9D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B4FCE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ImportedChange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pkg:ImportedChangeType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E56D4B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2ACC5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Направляемые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изменения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ранее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загруженные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извещения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8EEF70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286DEC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B1DEE2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xs:choice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4566C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F8453E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ImportedChargeType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294AC7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CAA789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xs:extension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chg:ChargeType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2E083B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originatorId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com:URNType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A2A7F1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B5A6D4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УРН участника косвенного взаимодействия, сформировавшего</w:t>
            </w:r>
          </w:p>
          <w:p w14:paraId="271DE63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    запрос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1503F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E46524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AD054E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556D2B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EDF001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начисления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пакете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142A8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CAF8C2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59F8BB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xs:ID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4C0523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11DB95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C5BA6B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17236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B60DE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xs:extension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83FDE1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538C2C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D95D1C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ImportedPaymentType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79E2FB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A9A3B1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xs:extension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pmnt:PaymentType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9D94AC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originatorId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com:URNType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01780D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0B5FD2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УРН участника косвенного взаимодействия, сформировавшего</w:t>
            </w:r>
          </w:p>
          <w:p w14:paraId="10BD036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    запрос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E39530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832F2A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593087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4B7BDD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FB362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пакете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B5852F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74032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BA8FFA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xs:ID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D655EE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4F6693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C2FE7F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4E26E9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B9160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paymentMethod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08F0AD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A9EF2E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Способ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оплаты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начисления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.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EDA69C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C19D96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B62F0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6377EA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A03B03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A8B904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1 -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Признак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оплаты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начисления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через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СБП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.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72C033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E84FB2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xs:enumeration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EA3BF4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AEE559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4568EA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7AB356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requisiteCheckCode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com:RequisiteCheckCodeType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E2C3B4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1EB1FF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КПР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435DBE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143492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5B05A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xs:extension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F4F4B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B5D05E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AB7EDD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ImportedRefundType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D2D492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5CE99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xs:extension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rfnd:RefundType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079053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originatorId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com:URNType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DC9E8E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5F871D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УРН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участника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косвенного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взаимодействия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сформировавшего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запрос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33CDA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96527E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8B8B78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164FA5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E424F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возвтата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пакете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06BA16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C1CB05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3A58FA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xs:ID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184234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54A242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85998F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04E7A2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DAFE63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xs:extension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203FA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036917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876FA4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ImportedClarificationType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76CB8F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10155B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xs:extension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clrf:ClarificationType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B413F5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originatorId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com:URNType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127D6D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06A58C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УРН участника косвенного взаимодействия, сформировавшего</w:t>
            </w:r>
          </w:p>
          <w:p w14:paraId="0ADC1C7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    запрос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93BC83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57D791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9ADD2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523797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CF8732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начисления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пакете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26732C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12F2F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FF302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xs:ID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1E6A31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80B138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F9E79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3707E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337775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xs:extension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1EA54E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5C88F1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A2554E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ImportedRenouncementType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536A73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CBAA50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xs:extension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dv:RenouncementType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F59DD8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originatorId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com:URNType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59451A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60DEDD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УРН участника косвенного взаимодействия, сформировавшего</w:t>
            </w:r>
          </w:p>
          <w:p w14:paraId="5F6AB12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    запрос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1A8FF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511C10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5283D7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3CB7A2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01984A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извещения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об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отказе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пакете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E01EE4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B1DFE5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8B2470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xs:ID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A5B12E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2F13FC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C29561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8D7A5A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3FB53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xs:extension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BB6D9E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0D2709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435825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ImportedChangeType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abstract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false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3D5C2E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AA40C4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/&gt;</w:t>
            </w:r>
          </w:p>
          <w:p w14:paraId="6279297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3869E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842F10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xs:choice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25389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SupplierBillId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com:SupplierBillIDType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DF7CDC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9ECAA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начисления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4D11D5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55F870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CCC952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PaymentId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com:PaymentIdType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F83B39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A8CA1C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УПНО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285DC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7A1DA5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741B63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RefundId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com:RefundIdType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EF80C7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02D25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возврата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04C851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29B68D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F12395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IncomeId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com:IncomeIdType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92E25F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A72E4B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зачисления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BC5F7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A68FF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5EF25F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ClarificationId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com:ClarificationIdType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28F759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9E7F3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уточнения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вида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принадлежности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F84242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B6B893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7CD5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RenouncementID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dv:RenouncementIDType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B0F091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ADD953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 извещения об отказе в возбуждении исполнительного производства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1B17C2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0F4A79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CEAB1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xs:choice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785893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Change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ChangeType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unbounded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8EDB4F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243FAC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Изменяемые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4F7E9E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5D5EFE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6163B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com:ChangeStatus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23AFB1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BBF36C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originatorId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com:URNType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1A594E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4EA1F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УРН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участника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косвенного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взаимодействия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сформировавшего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запрос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BA822B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49E50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9E54B0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C7C894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AAA5E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изменяемого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извещения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пакете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DAAA11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5F224C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57AB09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xs:ID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ED4EB0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948DCB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B47E71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079476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B42EF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7B056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ChangeType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88A754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2C1848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Изменяемые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504F15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9AADA4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xs:sequence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A851A5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ChangeValue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F4FF35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938116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Новое значение изменяемого поля. Множественное значение (до 10 штук) допустимо только для тех полей, в схеме которых определено максимальное количество – больше одного. Изменение множественных полей 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lastRenderedPageBreak/>
              <w:t>выполняется всем передаваемым блоком. Переданные ранее значения в ГИС ГМП не сохраняются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6FF5A8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3FDD6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61DB0C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C12AB2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33D35E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Наименование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изменяемого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E4AFD5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E60BF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D66956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37EFFD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A28B58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6C8527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E10339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E98D11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79A755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B953D2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ChangeValueType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757452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A04B02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Значение изменяемого поля. </w:t>
            </w:r>
          </w:p>
          <w:p w14:paraId="00E595F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Если требуется не изменить, а удалить переданное ранее значение поля, то в поле следует указать значение NULL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2B7E70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25A78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995BD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D653E9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20026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07E1B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fieldNum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46BC05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BF8C2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которое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вносятся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изменения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714C6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C8CCBC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072929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66FA50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4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41A80B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7C7D1E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\d+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7CC6F5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8D785E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F3935C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0D0EFF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A933E1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ChangeValueType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DC28E6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BDE54F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/&gt;</w:t>
            </w:r>
          </w:p>
          <w:p w14:paraId="2B6E8D7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B3663E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0A4567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B94CA4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255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620B32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F84B3C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F2D63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F115A9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ChargesPackage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7CD45C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8FB6F0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Пакет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содержащий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импортируемые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начисления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0DEA00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7AD1F0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78B3EA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3EE9B7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pkg:PackageType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3CE79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xs:choice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3130F3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ImportedCharge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pkg:ImportedChargeType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D3CC6B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FA04AB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Направляемое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новое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извещение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начислении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35F78C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0A9D89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EE5FDD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ImportedChange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8478EF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C44CD7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Направляемые изменения в извещение о начислении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68A6E9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C13C5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B33E8B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74510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ImportedChangeType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656817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FB29ED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28425F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SupplierBillId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com:SupplierBillIDType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2B19E1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309DF7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начисления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CCFE58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A452A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104249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6FB9C3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Change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ChangeType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unbounded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DA536E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6385A5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Изменяемые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AEDAED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B58562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6EDE1E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com:ChangeStatus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F00E6B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09FB50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9EF958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747E4F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C277C7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1DDFB6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xs:choice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C027E0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A9A3B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F98C4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487448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5BD1F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PaymentsPackage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193E1E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4E329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Пакет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содержащий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направляемые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FF76BE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1F334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A2CBD8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16F096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pkg:PackageType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BC7C75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xs:choice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A36830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ImportedPayment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pkg:ImportedPaymentType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84CC4F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42DC88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Направляемый новое извещение о приеме к исполнению распоряжения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B7363E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4CC3B8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A13B2A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ImportedChange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0BAAFD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4F9149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Направляемые изменения в извещение о приеме к исполнению распоряжения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297A8E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F3709F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D86527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515DA1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ImportedChangeType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25BCBA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A02A0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78DAA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PaymentId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com:PaymentIdType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C6A2F8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0AE6B0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УПНО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E4C66E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14555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B1B542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278630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Change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ChangeType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unbounded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F7C4EA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EE306B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Изменяемые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86238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0CD11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BE7FA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com:ChangeStatus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0330B4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144308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05A7E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07C12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889F84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005BA2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xs:choice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C3D45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1B5195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B9923C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FF2E1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498E2A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RefundsPackage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83D066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2A708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F2CF61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pkg:PackageType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AE8B50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xs:choice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C75B91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ImportedRefund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pkg:ImportedRefundType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B498DD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FD2D0E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Направляемое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новое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извещение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возврате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5A46A4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F8D3EF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8B6680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ImportedChange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8C1682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EC6509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Направляемые изменения в извещение о возврате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90EFE0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F33797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4C7321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8D9FD1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ImportedChangeType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DCE450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3BCF5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xs:choice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A8D878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RefundId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com:RefundIdType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2963BB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87D88E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возврата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2F9492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078421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08C864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xs:choice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A076F4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Change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ChangeType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unbounded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A443CB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6DA67D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Изменяемые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CD71E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B976E8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B771E9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com:ChangeStatus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3DC29A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37572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617E29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D5B954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7A1B3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72A15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xs:choice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8A52FD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429611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27F61B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BD55F1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3AD972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IncomesPackage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58C639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5D4BEE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Пакет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содержащий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направляемые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зачисления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DACFFE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0E24C8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49E00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C7D709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PackageType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355638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xs:choice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D7E04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ImportedIncome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ImportedIncomeType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DC3BA0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C4FEF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Направляемое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новое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извещение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зачислении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75B10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6144F7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38D1B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ImportedChange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2D0F76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5B0C3B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Направляемые изменения в извещение о зачислении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9507F3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02D755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AFB56F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43D2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ImportedChangeType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FEA203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3E29D1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B0932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IncomeId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com:IncomeIdType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C093FD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E3EA2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зачисления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79BF24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AB5D1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1F5BD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713970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Change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ChangeType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unbounded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595E9D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38D87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Изменяемые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6D419E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1F37FC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578BCB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com:ChangeStatus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3EDB69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1838CF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EC390B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F944E3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7889C2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EDC0CD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xs:choice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AE476A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9A9D97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4076A9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B8FFE1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E1381C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ImportedIncomeType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D66D62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D32AA1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xs:extension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inc:IncomeType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BB38A5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originatorId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com:URNType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1CE497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1E49C9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УРН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участника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косвенного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взаимодействия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сформировавшего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запрос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A572DC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D8439F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B03FD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88E4B7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5F2C43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зачисления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пакете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D5E489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513EE8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8B2557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xs:ID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C854DF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10D86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EE5217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740C91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7027F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xs:extension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8B90A3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DC8B1C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758C6B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ClarificationsPackage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3CBD60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DFE22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Пакет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содержащий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импортируемые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уточнении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вида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принадлежности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0F3D0C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9E323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3F88D5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1523E8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PackageType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B34D22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xs:choice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46EDC3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ImportedClarification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pkg:ImportedClarificationType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C03E13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BE482C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Направляемое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новое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уточнении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вида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принадлежности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87AE1A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3025E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B29EA8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ImportedChange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217031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7DECFF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Направляемые изменения в извещение о уточнении вида и принадлежности платежа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9DE0B0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5AF26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A1121F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E51F44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ImportedChangeType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915FE7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CF386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7B38AD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ClarificationId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com:ClarificationIdType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DE2B95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EC367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уточнении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вида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принадлежности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9F2252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987622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9CCE2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11D0E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Change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ChangeType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unbounded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A8710B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A9939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Изменяемые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346DC6B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082D9A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6E49AE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com:ChangeStatus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B179BD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3C132C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5C51F2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64923D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F0AE9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265EB1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xs:choice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AF9635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C65F0F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DD9986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FB7B5F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5CD11A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RenouncementPackage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72B521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3F82F9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Пакет, содержащий направляемые извещения об отказе в возбуждении ИП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3459BE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07AB8A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F0B6A7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0028C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PackageType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5283F9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xs:choice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41B742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ImportedRenouncement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ImportedRenouncementType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C437A7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3BD3A7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Направляемое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новое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извещение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об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отказе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возбуждении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ИП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D77980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01121D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C4CC76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xs:choice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88B2D2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E5151B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0B7E98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A871EE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xs:element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60F3302" w14:textId="5CB8B671" w:rsidR="00422A21" w:rsidRPr="00C476CC" w:rsidRDefault="00BF065B" w:rsidP="00BF065B">
            <w:pPr>
              <w:autoSpaceDE w:val="0"/>
              <w:autoSpaceDN w:val="0"/>
              <w:adjustRightInd w:val="0"/>
              <w:rPr>
                <w:color w:val="000000"/>
                <w:szCs w:val="24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xs:schema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</w:tc>
      </w:tr>
    </w:tbl>
    <w:p w14:paraId="00238FE8" w14:textId="77777777" w:rsidR="00422A21" w:rsidRPr="00C476CC" w:rsidRDefault="00422A21" w:rsidP="00422A21">
      <w:pPr>
        <w:ind w:left="709"/>
        <w:rPr>
          <w:lang w:val="en-US"/>
        </w:rPr>
      </w:pPr>
    </w:p>
    <w:p w14:paraId="62487CBD" w14:textId="7022BFC3" w:rsidR="00422A21" w:rsidRPr="00C476CC" w:rsidRDefault="00422A21" w:rsidP="00422A21">
      <w:pPr>
        <w:ind w:left="709"/>
        <w:rPr>
          <w:lang w:val="en-US"/>
        </w:rPr>
      </w:pPr>
      <w:r w:rsidRPr="00203C8E">
        <w:t>Импортированная</w:t>
      </w:r>
      <w:r w:rsidRPr="00C476CC">
        <w:rPr>
          <w:lang w:val="en-US"/>
        </w:rPr>
        <w:t xml:space="preserve"> </w:t>
      </w:r>
      <w:r w:rsidRPr="00203C8E">
        <w:t>схема</w:t>
      </w:r>
      <w:r w:rsidRPr="00C476CC">
        <w:rPr>
          <w:lang w:val="en-US"/>
        </w:rPr>
        <w:t xml:space="preserve"> </w:t>
      </w:r>
      <w:r w:rsidRPr="00C476CC">
        <w:rPr>
          <w:b/>
          <w:bCs/>
          <w:lang w:val="en-US"/>
        </w:rPr>
        <w:t>«</w:t>
      </w:r>
      <w:r w:rsidRPr="00DF0722">
        <w:rPr>
          <w:b/>
          <w:bCs/>
          <w:lang w:val="en-US"/>
        </w:rPr>
        <w:t>Organization</w:t>
      </w:r>
      <w:r w:rsidRPr="00C476CC">
        <w:rPr>
          <w:b/>
          <w:bCs/>
          <w:lang w:val="en-US"/>
        </w:rPr>
        <w:t>.</w:t>
      </w:r>
      <w:r w:rsidRPr="00DF0722">
        <w:rPr>
          <w:b/>
          <w:bCs/>
          <w:lang w:val="en-US"/>
        </w:rPr>
        <w:t>xsd</w:t>
      </w:r>
      <w:r w:rsidRPr="00C476CC">
        <w:rPr>
          <w:b/>
          <w:bCs/>
          <w:lang w:val="en-US"/>
        </w:rPr>
        <w:t>»</w:t>
      </w:r>
      <w:r w:rsidRPr="00C476CC">
        <w:rPr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422A21" w:rsidRPr="00333DC9" w14:paraId="1263B232" w14:textId="77777777" w:rsidTr="00E23100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95A1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8080"/>
                <w:sz w:val="20"/>
                <w:highlight w:val="white"/>
                <w:bdr w:val="nil"/>
                <w:lang w:val="en-US" w:eastAsia="ru-RU"/>
              </w:rPr>
              <w:t>&lt;?xml version="1.0" encoding="UTF-8"?&gt;</w:t>
            </w:r>
          </w:p>
          <w:p w14:paraId="00E26B7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xsd:schema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http://www.w3.org/2001/XMLSchema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xmlns:com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xmlns:org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http://roskazna.ru/gisgmp/xsd/Organization/2.5.0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xmlns:ns1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targetNamespace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http://roskazna.ru/gisgmp/xsd/Organization/2.5.0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elementFormDefault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qualified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94099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xsd:import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schemaLocation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Common.xsd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E4520B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OrganizationType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D0515B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1EC7A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Данные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организации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2DE8D1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ED7F37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DA3728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26DB5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16:</w:t>
            </w:r>
          </w:p>
          <w:p w14:paraId="05D057E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Наименование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организации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4C852F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422B93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328991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org:OrgNameType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786224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[^\s]+(\s+[^\s]+)*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FDEFC7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887BA1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9FBF1C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775A2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inn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com:INNType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ACB45F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348EC5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61:</w:t>
            </w:r>
          </w:p>
          <w:p w14:paraId="1FA012B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ИНН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организации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AF9A32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5F62A3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FBEB8F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kpp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com:KPPType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2CB3AB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9986DE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103:</w:t>
            </w:r>
          </w:p>
          <w:p w14:paraId="07BCEE3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КПП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организации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0B8FC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4973F9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96FB1E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ogrn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com:OGRNType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D0935F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56874B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200:</w:t>
            </w:r>
          </w:p>
          <w:p w14:paraId="335343F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ОГРН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организации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C6405C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43E2DA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0697C3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9D0089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PaymentOrgType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CE5D62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548AF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Организация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принявшая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E6379C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9427CB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xsd:choice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B63FC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Bank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com:BankType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8B9BF5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ED29D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2005:</w:t>
            </w:r>
          </w:p>
          <w:p w14:paraId="4D6C004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Данные банка плательщика</w:t>
            </w:r>
          </w:p>
          <w:p w14:paraId="435309A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3A5C9B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A387C5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0645E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UFK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FB3BEC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A9A8D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2003:</w:t>
            </w:r>
          </w:p>
          <w:p w14:paraId="30BDFDF8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Код ТОФК и БИК ТОФК/УРН ТОФК.</w:t>
            </w:r>
          </w:p>
          <w:p w14:paraId="03C4D4B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Если платеж принят ТОФК, то тег должен быть заполнен значением, содержащим код ТОФК (с 1 по 4 символы) и БИК ТОФК (с 5 по 13 символы).</w:t>
            </w:r>
          </w:p>
          <w:p w14:paraId="3121E84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четырехсимвольного кода ТОФК.</w:t>
            </w:r>
          </w:p>
          <w:p w14:paraId="7CD86CD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Если платеж принят Банком России или иной организацией, не являющейся кредитной организацией и не являющейся ТОФК, указывается УРН организации.</w:t>
            </w:r>
          </w:p>
          <w:p w14:paraId="15D462C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FDE2AB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919475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9D3539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B3A800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E4F556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36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48C32C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xsd:whiteSpace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preserve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185A8E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\d{4}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FAD9C3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[a-zA-Z0-9]{6}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24F560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\d{13}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8A344A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A8D577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B605A4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A75040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Other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6295D0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E2F4D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2004:</w:t>
            </w:r>
          </w:p>
          <w:p w14:paraId="6CD7BC6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Признак иного способа проведения платежа.</w:t>
            </w:r>
          </w:p>
          <w:p w14:paraId="2B630B7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 случае приема в кассу получателя платежа наличных денежных средств от плательщика, тег должен быть заполнен значением «CASH».</w:t>
            </w:r>
          </w:p>
          <w:p w14:paraId="11BBA47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lastRenderedPageBreak/>
              <w:t xml:space="preserve">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A1CAC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7EC910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8397F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86AFA2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CASH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B0BDFB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192741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Прием в кассу наличных денежных</w:t>
            </w:r>
          </w:p>
          <w:p w14:paraId="0A7CF69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            средств</w:t>
            </w:r>
          </w:p>
          <w:p w14:paraId="770DD7D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91D9DF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42886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378295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3D7D35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D3826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23F76E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xsd:choice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C2282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E8B5A0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Payee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308992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BE931C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Сведения о получателе средств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C26B43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3DCB2E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4C7B9E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33D46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org:OrganizationType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867FBB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8313B5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com:OrgAccount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3BEE6A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A371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Реквизиты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счета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организации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23D9E1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0E798E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FE18BA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AB6F57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7F466E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61C38A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3B65A3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5B02AB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RefundPayer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26307B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C2CE16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CF52E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org:OrganizationType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CAB595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codeUBP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org:kodUBPType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form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unqualified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48ED25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6274F5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3003:</w:t>
            </w:r>
          </w:p>
          <w:p w14:paraId="7D1C3F68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Код организации. Особенности заполнения:</w:t>
            </w:r>
          </w:p>
          <w:p w14:paraId="3FB9617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- для организаций, отсутствующих в Сводном реестре, указывается код органа в соответствии с регистрационными данными, присвоенными органами ФК, равный 5 знакам.</w:t>
            </w:r>
          </w:p>
          <w:p w14:paraId="45DC95E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- для остальных клиентов указывается уникальный код организации по Сводному реестру, равный 8 знакам;</w:t>
            </w:r>
          </w:p>
          <w:p w14:paraId="3A6F94F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- для налоговых органов указывается код УФНС России, передающего информацию в ТОФК.</w:t>
            </w:r>
          </w:p>
          <w:p w14:paraId="65B182B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5F19EC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164CD0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1B2B4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57846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C7E56D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5D55C6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5463D1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kodUBPType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2A1C61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3391F11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333DC9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\w{5}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169D0A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\w{8}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3766BB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10F053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4943C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OrgNameType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DBB5B3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7A6AF2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2000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09A867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[^\s]+(\s+[^\s]+)*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3267E71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6CD99C2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AA0A8E" w14:textId="18905FC0" w:rsidR="00422A21" w:rsidRPr="00C476CC" w:rsidRDefault="00BF065B" w:rsidP="00BF065B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xsd:schema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</w:tc>
      </w:tr>
    </w:tbl>
    <w:p w14:paraId="73BB0E45" w14:textId="77777777" w:rsidR="00422A21" w:rsidRPr="00C476CC" w:rsidRDefault="00422A21" w:rsidP="00422A21">
      <w:pPr>
        <w:ind w:left="709"/>
        <w:rPr>
          <w:lang w:val="en-US"/>
        </w:rPr>
      </w:pPr>
    </w:p>
    <w:p w14:paraId="4980539A" w14:textId="21D4973F" w:rsidR="00422A21" w:rsidRPr="00422A21" w:rsidRDefault="00422A21" w:rsidP="00422A21">
      <w:pPr>
        <w:ind w:left="709"/>
      </w:pPr>
      <w:r w:rsidRPr="00203C8E">
        <w:t>Импортированная</w:t>
      </w:r>
      <w:r w:rsidRPr="00422A21">
        <w:t xml:space="preserve"> </w:t>
      </w:r>
      <w:r w:rsidRPr="00203C8E">
        <w:t>схема</w:t>
      </w:r>
      <w:r w:rsidRPr="00422A21">
        <w:t xml:space="preserve"> </w:t>
      </w:r>
      <w:r w:rsidRPr="00422A21">
        <w:rPr>
          <w:b/>
          <w:bCs/>
        </w:rPr>
        <w:t>«Charge.xsd»</w:t>
      </w:r>
      <w:r w:rsidRPr="00422A21"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587FB2" w:rsidRPr="00333DC9" w14:paraId="7B7D6FC8" w14:textId="77777777" w:rsidTr="00E23100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DAB0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8080"/>
                <w:sz w:val="20"/>
                <w:highlight w:val="white"/>
                <w:bdr w:val="nil"/>
                <w:lang w:val="en-US" w:eastAsia="ru-RU"/>
              </w:rPr>
              <w:t>&lt;?xml version="1.0" encoding="UTF-8"?&gt;</w:t>
            </w:r>
          </w:p>
          <w:p w14:paraId="0C3739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xsd:schema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http://www.w3.org/2001/XMLSchema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xmlns:org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http://roskazna.ru/gisgmp/xsd/Organization/2.5.0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xmlns:com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xmlns:chg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http://roskazna.ru/gisgmp/xsd/Charge/2.5.0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xmlns:ns1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http://roskazna.ru/gisgmp/xsd/Organization/2.5.0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xmlns:ns2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xmlns:ns3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http://roskazna.ru/gisgmp/xsd/Organization/2.5.0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targetNamespace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http://roskazna.ru/gisgmp/xsd/Charge/2.5.0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elementFormDefault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qualified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DACB80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xsd:import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http://roskazna.ru/gisgmp/xsd/Organization/2.5.0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schemaLocation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Organization.xsd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61BD88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xsd:import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schemaLocation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Common.xsd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54D940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AbstractChargtType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abstract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true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C35594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ChargeType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5AE556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C101AA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Данные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нового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начисления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DA58C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38C65F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2FA9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chg:AbstractChargtType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B81345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6C0F7F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LinkedChargesIdentifiers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3F5B83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4A7F42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1003: Идентификаторы начислений, на основании которых выставлено данное</w:t>
            </w:r>
          </w:p>
          <w:p w14:paraId="4A4DAF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  <w:t>начисление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14D7C0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49BA19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193B6B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AD44FB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SupplierBillID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com:SupplierBillIDType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E01CCE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61FB6E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УИН, на основании которого выставлено данное начисление (УИН связанного</w:t>
            </w:r>
          </w:p>
          <w:p w14:paraId="59B9949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  <w:t>начисления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)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F862D5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985225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3833A0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C54D60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A3EE6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FE159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org:Payee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28E83A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05DF3E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Данные организации, являющейся получателем средств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F62313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lastRenderedPageBreak/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506FE7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85C31C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chg:Payer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3EF963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BudgetIndex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com:BudgetIndexType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96352F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271A48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Дополнительные реквизиты платежа, предусмотренные приказом Минфина России от 12 ноября 2013 г. №107н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CC23CC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2A2F87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123847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ExecutiveProcedureInfo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com:ExecutiveProcedureInfoType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A9E884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EDECF9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Дополнительная информация, необходимая для осуществления исполнительного производства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4CF2F8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B5FD73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6D02C2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chg:AdditionalOffense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B3A9FA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com:Discount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30A6D3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20D3B7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Дополнительные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условия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оплаты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0AE0AB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FDDA57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52256E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com:AdditionalData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16C68A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6F7CA3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202: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Дополнительные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начисления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B15DAB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073F7B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BF4117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4EA2B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supplierBillID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CC6732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3C32B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УИН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72CCC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326EBD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733B45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xsd:union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memberTypes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com:SupplierBillIDType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59A177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8404D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ABB155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62F2F0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B2D149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B7C8D6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xsd:union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44A3F8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F73E90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C0446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xsd:attributeGroup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chg:commonAttributeGroup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70C20F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noticeTerm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7599AD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397092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1011: Количество дней от даты начисления, подлежащей уплате плательщиком, по</w:t>
            </w:r>
          </w:p>
          <w:p w14:paraId="7446A9C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  <w:t>истечении которых необходимо повторно предоставлять уведомление о начислении по подписке в случае, если оно не</w:t>
            </w:r>
          </w:p>
          <w:p w14:paraId="55EB3EB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  <w:t>оплачено или сумма платежей меньше суммы к оплате, указанной в начислении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CD2823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2DB7D7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968D1C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xsd:integer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544F59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xsd:minInclusive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18E9F6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7874FA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07638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F8306A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OKVED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chg:OKVEDType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optional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0A39E1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FF3EB1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Код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ОКВЭД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B8F719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906186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9E22F9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chargeOffense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xsd:integer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fixed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5493C8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5A2E99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Признак административного правонарушения, зафиксированного специальными техническими средствами, работающими в автоматическом режиме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5E93A8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F77F92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9D52E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81978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9EA6F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578A0C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ChargeTemplateType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FBC077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76798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Данные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шаблона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формирования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начисления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B2022A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ADE43E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BDEAEB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chg:AbstractChargtType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8E22B4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A3197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org:Payee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7158A0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05D2288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Данные организации, являющейся получателем средств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0029C2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F2CD7A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65A4C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chg:Payer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12D307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DA9E61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Сведения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плательщике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9EC6FB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E86D99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57017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BudgetIndex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com:BudgetIndexType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2E15E7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AF1182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Дополнительные реквизиты платежа, предусмотренные приказом Минфина России от 12 ноября 2013 г. №107н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E394B3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085BA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B0A5C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com:Discount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1D49F2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4EA8F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Дополнительные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условия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оплаты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596F16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AB9066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3706B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com:AdditionalData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50972F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68C81C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202: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Дополнительные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начисления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75BF93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E74ED8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CA1F0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314289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supplierBillID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766817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281DD8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УИН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B1BF3C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A642FE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8E682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com:SupplierBillIDType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23E01E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(\w{20})|(\d{25})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FDB9FB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8AC3B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182F8C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8DE39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xsd:attributeGroup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chg:commonAttributeGroup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660419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5C1FB4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DD0B09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A12C79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D7F39E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DC40A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Сведения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плательщике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0A957A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B948DC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D105C5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7B36D4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chg:PayerType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973A69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payerName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4CBB7D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659898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8:</w:t>
            </w:r>
          </w:p>
          <w:p w14:paraId="33FDDDA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Плательщик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D2C3E4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55F27D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E88B72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DE72EA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2000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8F5B4A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51F56E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55FAF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38AADA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A34AF2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additionalPayerIdentifier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230D3C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38190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1201: Дополнительный идентификатор плательщика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1252F2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A8F0DE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D15919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com:PayerIdentifierType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F7E2D0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(1((0[1-9])|(1[0-5])|(2[1245689])|(3[0]))[0-9a-zA-Z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]{19})|(200\d{14}[A-Z0-9]{2}\d{3})|300[0-9a-zA-Z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]{19}|(4[0]{9}\d{12})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6937A1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2BF451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ECAEF9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A56DC2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47E17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DA249C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5F5618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ABA38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xsd:attributeGroup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commonAttributeGroup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0AE4FC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A388E2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Общие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атрибуты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начисления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шаблона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формирования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начисления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6B1E21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3BF6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billDate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xsd:dateTime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464052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C261FE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4: Дата, а также сведения о периоде времени, в который осуществлено начисление, либо</w:t>
            </w:r>
          </w:p>
          <w:p w14:paraId="5DA1C07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  <w:t>время начисления суммы денежных средств, подлежащих уплате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162A62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8DBE4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8C8760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validUntil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D6540D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0753E7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1001: Дата, вплоть до которой актуально выставленное начисление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CEA244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7EE22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7B7DA7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totalAmount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xsd:unsignedLong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346278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5676DB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7: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Сумма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начисления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(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копейках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)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BE9C3A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202B46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CCFC72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purpose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A1921E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13684D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24: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Назначение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3940C5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1AA61B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0727A7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2D1CB9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210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57B4AB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5EDC65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DDCC9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0FFB64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D004C1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kbk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com:KBKType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F72B0F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FAF10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104: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КБК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EFE885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5C06A4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BA4AD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oktmo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com:OKTMOType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2D6B9A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29E274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105: Код по ОКТМО, указываемый АН или ГАН в соответствии с НПА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856555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14D66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172FC0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deliveryDate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33C3A2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88F527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37: Дата отсылки (вручения) плательщику документа с начислением в случае, если этот</w:t>
            </w:r>
          </w:p>
          <w:p w14:paraId="3D5C765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  <w:t>документ был отослан (вручен) получателем средств плательщику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F34441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324FC7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F5964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legalAct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493EF9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A5BA27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1010: Информация о нормативном правовом (правовом) акте, являющемся основанием для</w:t>
            </w:r>
          </w:p>
          <w:p w14:paraId="4873851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  <w:t>исчисления суммы денежных средств, подлежащих уплате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2C4C9F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lastRenderedPageBreak/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285256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F8D95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DB731F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255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8052D5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9A8730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E520EB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0B524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6058C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paymentTerm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93B25E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D2A1E0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 номер 19: Срок оплаты начисления в соответствии с нормативным правовым (правовым)</w:t>
            </w:r>
          </w:p>
          <w:p w14:paraId="23CEF03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  <w:t>актом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4E19F7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EAF178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E278A7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origin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DF6BB3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79D0C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1002: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Признак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предварительного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начисления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54A3B6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BD6B11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54C02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C5CA19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PRIOR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8AFD64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TEMP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CBC330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AFDF66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E267A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AEEE7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xsd:attributeGroup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CFE6C8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PayerType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79613B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380296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com:PayerType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6C0417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payerIdentifier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89D045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ABB825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201:</w:t>
            </w:r>
          </w:p>
          <w:p w14:paraId="168471E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плательщика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211FE5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757002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FADF35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com:PayerIdentifierType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F5D57A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22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AF77B1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1((0[1-9])|(1[0-5])|(2[12456789])|(3[0]))[0-9a-zA-Z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]{19}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33A768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E1EA0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ФЛ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9DC690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B64B3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70921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200\d{14}[A-Z0-9]{2}\d{3}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4A141A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960F14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ЮЛ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или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ИП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14CE1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33230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8D3486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(2|3)00\d{10}[0]{9}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C8DDCE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300[0-9a-zA-Z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]{19}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96168C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4[0]{9}\d{12}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8FE98A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A33152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4BEAAB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1A827D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0E2D0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9E1C33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50B5A9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AdditionalOffense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chg:OffenseType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F9E45F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5EFE888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Блок дополнительной информации об административном правонарушении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FB879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3118AC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30518E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OffenseType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59858D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offenseDate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xsd:dateTime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096010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5B3701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время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нарушения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FDF314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072BA0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C585A3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offensePlace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489D37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6831E4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Место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нарушения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F2D68A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C14A6D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F5217B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B65BB5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255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fixed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false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8D131C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C6E8C9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814174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5CEE9C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EA192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8D2F18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legalAct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F88F9D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4E5D4F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Статья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нарушения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0271CF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8EC31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ADE118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4545F2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255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fixed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false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3D2806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D95D71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868C8F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6F1CBF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52AE40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97BA35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digitalLink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735E13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90D3BE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Ссылка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фото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(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видео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)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материалов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нарушения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BBF75E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B1B74E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6105D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02A7C1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2000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fixed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false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8E7A73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A07DF6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B12273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278518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DCD0B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3F84B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departmentName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5D3864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D3EA5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Данные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подразделении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вынесшем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постановление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2D14E6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2B91CD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292F9C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B862E0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255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fixed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false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5A18DE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1CCAC7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400D56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F08970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796DEF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F50B5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0C0DF5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OKVEDType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246266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3B8CF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Код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ОКВЭД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F9ABF6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EACF78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CA0E99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\d{2}\.\d{2}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42DD66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\d{2}\.\d{2}\.\d{1}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D877FD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\d{2}\.\d{2}\.\d{2}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23F5090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20283C5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9D069F3" w14:textId="75860623" w:rsidR="00587FB2" w:rsidRPr="00587FB2" w:rsidRDefault="00BF065B" w:rsidP="00BF065B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xsd:schema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</w:tc>
      </w:tr>
    </w:tbl>
    <w:p w14:paraId="402B08F2" w14:textId="77777777" w:rsidR="00422A21" w:rsidRPr="00C476CC" w:rsidRDefault="00422A21" w:rsidP="00422A21">
      <w:pPr>
        <w:ind w:left="709"/>
        <w:rPr>
          <w:lang w:val="en-US"/>
        </w:rPr>
      </w:pPr>
    </w:p>
    <w:p w14:paraId="3BC40BC6" w14:textId="165118A4" w:rsidR="00422A21" w:rsidRPr="00422A21" w:rsidRDefault="00422A21" w:rsidP="00422A21">
      <w:pPr>
        <w:ind w:left="709"/>
      </w:pPr>
      <w:r w:rsidRPr="00203C8E">
        <w:t>Импортированная</w:t>
      </w:r>
      <w:r w:rsidRPr="00422A21">
        <w:t xml:space="preserve"> </w:t>
      </w:r>
      <w:r w:rsidRPr="00203C8E">
        <w:t>схема</w:t>
      </w:r>
      <w:r w:rsidRPr="00422A21">
        <w:t xml:space="preserve"> </w:t>
      </w:r>
      <w:r w:rsidRPr="00285536">
        <w:rPr>
          <w:b/>
          <w:bCs/>
        </w:rPr>
        <w:t>«</w:t>
      </w:r>
      <w:r w:rsidRPr="00422A21">
        <w:rPr>
          <w:b/>
          <w:bCs/>
        </w:rPr>
        <w:t>Payment</w:t>
      </w:r>
      <w:r w:rsidRPr="00E23100">
        <w:rPr>
          <w:b/>
          <w:bCs/>
        </w:rPr>
        <w:t>.</w:t>
      </w:r>
      <w:r w:rsidRPr="00422A21">
        <w:rPr>
          <w:b/>
          <w:bCs/>
        </w:rPr>
        <w:t>xsd</w:t>
      </w:r>
      <w:r w:rsidRPr="00285536">
        <w:rPr>
          <w:b/>
          <w:bCs/>
        </w:rPr>
        <w:t>»</w:t>
      </w:r>
      <w:r w:rsidRPr="00422A21"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422A21" w:rsidRPr="00D67F36" w14:paraId="769CB9B8" w14:textId="77777777" w:rsidTr="00E23100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42DB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8080"/>
                <w:sz w:val="20"/>
                <w:highlight w:val="white"/>
                <w:bdr w:val="nil"/>
                <w:lang w:val="en-US" w:eastAsia="ru-RU"/>
              </w:rPr>
              <w:t>&lt;?xml version="1.0" encoding="UTF-8"?&gt;</w:t>
            </w:r>
          </w:p>
          <w:p w14:paraId="0D1A2AA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xsd:schema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http://www.w3.org/2001/XMLSchema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xmlns:com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xmlns:org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http://roskazna.ru/gisgmp/xsd/Organization/2.5.0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xmlns:pmnt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http://roskazna.ru/gisgmp/xsd/Payment/2.5.0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targetNamespace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http://roskazna.ru/gisgmp/xsd/Payment/2.5.0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elementFormDefault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qualified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FE347F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xsd:import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schemaLocation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Common.xsd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D4CE63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xsd:import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http://roskazna.ru/gisgmp/xsd/Organization/2.5.0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schemaLocation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Organization.xsd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A29704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PaymentBaseType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2C51D8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F0A6D5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Базовый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тип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110C9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F1C6B2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4855E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PaymentOrg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org:PaymentOrgType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214F78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968EA1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Данные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организации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принявшей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8E9F58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27C650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93D81F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pmnt:Payer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7B0675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579DA7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2006:</w:t>
            </w:r>
          </w:p>
          <w:p w14:paraId="1EBFAB6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Сведения о плательщике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A1E640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AF05EC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271946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org:Payee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A57C4A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421321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Сведения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получателе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средств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8A440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B60FE4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30726E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BudgetIndex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com:BudgetIndexType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46B7E1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AD06DC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2007:</w:t>
            </w:r>
          </w:p>
          <w:p w14:paraId="4911359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Реквизиты платежа 101, 106-109, предусмотренные приказом Минфина России от 12 ноября 2013г. 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№107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</w:t>
            </w:r>
          </w:p>
          <w:p w14:paraId="34413C0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 xml:space="preserve">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5A849B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207FF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DD91C9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AccDoc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com:AccDocType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D299C4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5C183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2008:</w:t>
            </w:r>
          </w:p>
          <w:p w14:paraId="4819F56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Реквизиты платежного документа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6E97C0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4867D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2C5A07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com:AdditionalData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2AACA6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D22C57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202:</w:t>
            </w:r>
          </w:p>
          <w:p w14:paraId="59FDD8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Дополнительные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A62773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83AC5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C76F36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A64649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supplierBillID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873310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62D647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1000:</w:t>
            </w:r>
          </w:p>
          <w:p w14:paraId="5672F6A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УИН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6E2A7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45F9BA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2E324A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xsd:union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memberTypes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com:SupplierBillIDType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F0192A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A63D9C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3A74BB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\d{15}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411695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B0282E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A65758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15B3F3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xsd:union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4952C9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9DBC61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F4B2D2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purpose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210385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34E2F2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24:</w:t>
            </w:r>
          </w:p>
          <w:p w14:paraId="5973EB4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Назначение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F168D5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F38139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553BC4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869D8E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210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FB25D0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8A8745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185204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B340D6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6F1DD9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amount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xsd:unsignedLong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7CEA8C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E2E63C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7:</w:t>
            </w:r>
          </w:p>
          <w:p w14:paraId="04B61EE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Сумма платежа в копейках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9CBA56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966B4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99ED92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receiptDate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DFDEDA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93383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62:</w:t>
            </w:r>
          </w:p>
          <w:p w14:paraId="47E0B5A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 поступления распоряжения в банк плательщика. Обязательно для заполнения в случае поступления распоряжения в кредитную организацию</w:t>
            </w:r>
          </w:p>
          <w:p w14:paraId="12A5A46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7A1E4D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8D577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05D2B0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kbk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com:KBKType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149473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3E23B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104: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КБК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.</w:t>
            </w:r>
          </w:p>
          <w:p w14:paraId="51ECB3F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0C0E31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2D4094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7587B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oktmo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com:OKTMOType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6E389E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22DF9A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105:</w:t>
            </w:r>
          </w:p>
          <w:p w14:paraId="18CF93F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Код ОКТМО, указанный в распоряжении о переводе денежных средств.</w:t>
            </w:r>
          </w:p>
          <w:p w14:paraId="6E6C122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300DDB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47CD2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496A9D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transKind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com:TransKindType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2FF427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5A5145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18:</w:t>
            </w:r>
          </w:p>
          <w:p w14:paraId="590A09E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Вид операции. Указывается шифр платежного документа.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12B851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D9E965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7FA0AD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E7E399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PaymentType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B740FC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E8E086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pmnt:PaymentBaseType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9E6343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F6DC3B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PartialPayt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0F979D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C37EA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Информация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частичном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FDE8ED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1A43C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2A68D7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A8F0C1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AccDoc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com:AccDocType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CCEB43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0E4FCE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Реквизиты платежного документа (по которому осуществляется частичное</w:t>
            </w:r>
          </w:p>
          <w:p w14:paraId="4BC7BA2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            исполнение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)</w:t>
            </w:r>
          </w:p>
          <w:p w14:paraId="483C80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415841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8786BE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ED11E3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8109E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transKind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com:TransKindType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C64FE2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976792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39:</w:t>
            </w:r>
          </w:p>
          <w:p w14:paraId="7112B158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Вид операции. Проставляется шифр исполняемого распоряжения. Возможные значения: </w:t>
            </w:r>
          </w:p>
          <w:p w14:paraId="752A778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01 – платежное поручение;</w:t>
            </w:r>
          </w:p>
          <w:p w14:paraId="79393C5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06 – инкассовое поручение;</w:t>
            </w:r>
          </w:p>
          <w:p w14:paraId="23CD4AB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16 –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платежный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ордер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.</w:t>
            </w:r>
          </w:p>
          <w:p w14:paraId="15B76E3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90B64B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52346D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561DD8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paytNo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67C771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FF04D5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38:</w:t>
            </w:r>
          </w:p>
          <w:p w14:paraId="70D3189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 частичного платежа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D62E53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6006E2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98DF1A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57BA12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3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2E3269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F4B861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F64963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E2D49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transContent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902187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7274B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70:</w:t>
            </w:r>
          </w:p>
          <w:p w14:paraId="21F53DE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Содержание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операции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855303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28AC7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E6E1BD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12DE3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16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884AAB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95BE9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FBD82B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44C9AD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sumResidualPayt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xsd:integer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9DD2D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52E448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42:</w:t>
            </w:r>
          </w:p>
          <w:p w14:paraId="5B08B4F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Сумма остатка платежа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813E04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D8F7DC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D9E6E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7D20E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9646C9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CA62CC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paymentId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com:PaymentIdType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E0FAA6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A09E7E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УПНО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91317C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C8445B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72A90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paymentDate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xsd:dateTime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ECBA35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546688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2001:</w:t>
            </w:r>
          </w:p>
          <w:p w14:paraId="1924925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 приема к исполнению распоряжения плательщика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B0E7C7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5C9431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520624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deliveryDate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6667D0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4D85E5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37:</w:t>
            </w:r>
          </w:p>
          <w:p w14:paraId="0BA760B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 отсылки (вручения) плательщику документа с начислением в случае, если этот документ был отослан (вручен) получателем средств плательщику</w:t>
            </w:r>
          </w:p>
          <w:p w14:paraId="2F35CF5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E5F9F9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57AF23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8AA4FC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ESIA_ID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8C3DA5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C9B186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2002:</w:t>
            </w:r>
          </w:p>
          <w:p w14:paraId="45045CD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 учетной записи пользователя в ЕСИА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369B49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942BA1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FE9A9A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21EF07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255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7FCF6C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E94046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F7B15D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0022C0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E5FEE9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151265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138D1B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BD31C5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CF3504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PayerType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D5AD5C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C74EF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com:PayerType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92D2B4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payerIdentifier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4E1281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CCAEAA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201:</w:t>
            </w:r>
          </w:p>
          <w:p w14:paraId="1F9886F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плательщика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97DC4E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F8E88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FFE605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com:PayerIdentifierType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CC37BE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22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275BFC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A4A6A1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1((0[1-9])|(1[0-5])|(2[12456789])|(3[0]))[0-9a-zA-Z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]{19}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3D3D9E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15C4B7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ФЛ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CC6E89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5D4FD9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10380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200\d{14}[A-Z0-9]{2}\d{3}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4435A8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6F41CD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ЮЛ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или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ИП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E04633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95F046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38D1F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300[0-9a-zA-Z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]{19}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7DABAF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4[0]{9}\d{12}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D43098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FD0F5D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E74916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FBC55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CF2E3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02BEA7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FCF8B5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821387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80C98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0BF5F9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com:PayerType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8C3C65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payerName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99D4D0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29FEA4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8:</w:t>
            </w:r>
          </w:p>
          <w:p w14:paraId="0BEC0B4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Плательщик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7A4A7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387614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BAB43C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454B7A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2000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115A97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[^\s]+(\s+[^\s]+)*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7138F2D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46893BA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AF833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D76D1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payerAccount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9812AA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B4E28F4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: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documentation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9:</w:t>
            </w:r>
          </w:p>
          <w:p w14:paraId="5085DBC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 счета плательщика (при наличии) в организации, принявшей платеж</w:t>
            </w:r>
          </w:p>
          <w:p w14:paraId="3A4D318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E72699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649229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EBFD94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100943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E43378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3B63AA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F578E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42D0EE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FA0FEC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5B93E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A45DCD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9E879FD" w14:textId="3534CD83" w:rsidR="00422A21" w:rsidRPr="00C476CC" w:rsidRDefault="00BF065B" w:rsidP="00BF065B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xsd:schema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</w:tc>
      </w:tr>
    </w:tbl>
    <w:p w14:paraId="5400CEB8" w14:textId="77777777" w:rsidR="00A933BB" w:rsidRPr="00C476CC" w:rsidRDefault="00A933BB" w:rsidP="00A933BB">
      <w:pPr>
        <w:ind w:left="709"/>
        <w:rPr>
          <w:lang w:val="en-US"/>
        </w:rPr>
      </w:pPr>
    </w:p>
    <w:p w14:paraId="5C1ABC47" w14:textId="48A09855" w:rsidR="00422A21" w:rsidRPr="00C476CC" w:rsidRDefault="00422A21" w:rsidP="00A933BB">
      <w:pPr>
        <w:ind w:left="709"/>
        <w:rPr>
          <w:lang w:val="en-US"/>
        </w:rPr>
      </w:pPr>
      <w:r w:rsidRPr="00203C8E">
        <w:t>Импортированная</w:t>
      </w:r>
      <w:r w:rsidRPr="00C476CC">
        <w:rPr>
          <w:lang w:val="en-US"/>
        </w:rPr>
        <w:t xml:space="preserve"> </w:t>
      </w:r>
      <w:r w:rsidRPr="00203C8E">
        <w:t>схема</w:t>
      </w:r>
      <w:r w:rsidRPr="00C476CC">
        <w:rPr>
          <w:lang w:val="en-US"/>
        </w:rPr>
        <w:t xml:space="preserve"> </w:t>
      </w:r>
      <w:r w:rsidRPr="00C476CC">
        <w:rPr>
          <w:b/>
          <w:bCs/>
          <w:lang w:val="en-US"/>
        </w:rPr>
        <w:t>«</w:t>
      </w:r>
      <w:r w:rsidRPr="00FE5104">
        <w:rPr>
          <w:b/>
          <w:bCs/>
          <w:lang w:val="en-US"/>
        </w:rPr>
        <w:t>Refund</w:t>
      </w:r>
      <w:r w:rsidRPr="00C476CC">
        <w:rPr>
          <w:b/>
          <w:bCs/>
          <w:lang w:val="en-US"/>
        </w:rPr>
        <w:t>.</w:t>
      </w:r>
      <w:r w:rsidRPr="00FE5104">
        <w:rPr>
          <w:b/>
          <w:bCs/>
          <w:lang w:val="en-US"/>
        </w:rPr>
        <w:t>xsd</w:t>
      </w:r>
      <w:r w:rsidRPr="00C476CC">
        <w:rPr>
          <w:b/>
          <w:bCs/>
          <w:lang w:val="en-US"/>
        </w:rPr>
        <w:t>»</w:t>
      </w:r>
      <w:r w:rsidRPr="00C476CC">
        <w:rPr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422A21" w:rsidRPr="00333DC9" w14:paraId="27E18E78" w14:textId="77777777" w:rsidTr="00E23100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0335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8080"/>
                <w:sz w:val="20"/>
                <w:highlight w:val="white"/>
                <w:bdr w:val="nil"/>
                <w:lang w:val="en-US" w:eastAsia="ru-RU"/>
              </w:rPr>
              <w:t>&lt;?xml version="1.0" encoding="UTF-8"?&gt;</w:t>
            </w:r>
          </w:p>
          <w:p w14:paraId="2A1ED9F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xsd:schema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http://www.w3.org/2001/XMLSchema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xmlns:org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http://roskazna.ru/gisgmp/xsd/Organization/2.5.0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xmlns:com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xmlns:rfnd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http://roskazna.ru/gisgmp/xsd/Refund/2.5.0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xmlns:ns1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targetNamespace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http://roskazna.ru/gisgmp/xsd/Refund/2.5.0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elementFormDefault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qualified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C9BA8B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xsd:import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http://roskazna.ru/gisgmp/xsd/Organization/2.5.0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schemaLocation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Organization.xsd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AA4A78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xsd:import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schemaLocation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Common.xsd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9BCF79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RefundType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172F8D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2C1A85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Базовый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тип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возврата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A64406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307FEF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CBDF8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org:RefundPayer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C4A390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67B626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Сведения об организации, осуществляющей возврат денежных средств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67A78D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37B644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FC358F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RefundApplication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4385BF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12CC59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Данные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заявки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возврат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A5B1F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8A8FE5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33010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appNum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DBAB80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F3248D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3:</w:t>
            </w:r>
          </w:p>
          <w:p w14:paraId="5720722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Номер, присвоенный организацией, формирующей Заявку на возврат в ТОФК</w:t>
            </w:r>
          </w:p>
          <w:p w14:paraId="12C9635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2F5F55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0D330C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1021D8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9338D7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9C7351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A4CD2B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03D10D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BB2DA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4D3C9B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appDate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BEF775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CC1D4A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4:</w:t>
            </w:r>
          </w:p>
          <w:p w14:paraId="33076C7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Дата, на которую сформирована Заявка на возврат в ТОФК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ED9302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D192BF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9B8C73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paymentId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com:PaymentIdType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optional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0BEBDE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88209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2000:</w:t>
            </w:r>
          </w:p>
          <w:p w14:paraId="7157C46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УПНО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F16B6E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5740B3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FE03A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cashType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82BF0C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BFF65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3004:</w:t>
            </w:r>
          </w:p>
          <w:p w14:paraId="2759C2A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Вид средств для осуществления возврата.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98DDEE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2AD3A6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AA57BC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xsd:int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989266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D940DD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3E4070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средства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бюджета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DEECFF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AC2B1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FCEED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3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263626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9C3016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средства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дополнительного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бюджетного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финансирования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18B8B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473DD9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09974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4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6FDE82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5BEB8D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средства для финансирования мероприятий по оперативно-розыскной</w:t>
            </w:r>
          </w:p>
          <w:p w14:paraId="10C6DAB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                    деятельности</w:t>
            </w:r>
          </w:p>
          <w:p w14:paraId="37C07B1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        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E3DE89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81078D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AF7B7E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C57DC4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1AB9B0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средства, поступающие во временное распоряжение казенных</w:t>
            </w:r>
          </w:p>
          <w:p w14:paraId="1F67AE6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                    учреждений</w:t>
            </w:r>
          </w:p>
          <w:p w14:paraId="679A116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        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C9AD63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B19CDF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FFFEA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6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2D86EC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1ED80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средства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юридического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лица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E51870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B65AF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6CC380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38F3CC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91AF03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97E2C9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amount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882A3E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D6D47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7:</w:t>
            </w:r>
          </w:p>
          <w:p w14:paraId="1AA0F91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Сумма возврата в копейках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C810C3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BDCB6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53033B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xsd:unsignedLong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53BACB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xsd:minInclusive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D5D06A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D3F96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314812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AB4B4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purpose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A73865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CF4624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24:</w:t>
            </w:r>
          </w:p>
          <w:p w14:paraId="266B5F5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Назначение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03557C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9748E7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8913D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0C9F27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210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E671AA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476D36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98388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3BDA2C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D19AEC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D534BB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F8C2DC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RefundBasis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FC6038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A81A41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Реквизиты документа-основания для осуществления возврата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A81B92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AA394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6561A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docKind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A5FB78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510A5E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3005:</w:t>
            </w:r>
          </w:p>
          <w:p w14:paraId="0AB9BCC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Вид документа-основания для осуществления возврата для осуществления возврата</w:t>
            </w:r>
          </w:p>
          <w:p w14:paraId="128AFB2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8D2B6A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6B50AB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A67F7C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19A429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5F9BA3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160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86A2A6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BE9510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0D6B92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8938A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docNumber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34F165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C18EB5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3006:</w:t>
            </w:r>
          </w:p>
          <w:p w14:paraId="0309130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 документа-основания для осуществления возврата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E2B52F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F1A0D9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5885E7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B9D5B7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\d{1,6}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ECBBD3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2631D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95380B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37DC48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docDate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AE90C9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993DFE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3007:</w:t>
            </w:r>
          </w:p>
          <w:p w14:paraId="4900A65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 документа-основания для осуществления возврата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8FA04C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A96812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AE6028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4FC89F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74622D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RefundPayee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8B3AF4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059207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Получатель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денежных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средств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3F935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003E16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FEACCD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C206B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rfnd:PayeeType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788664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6C847A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BankAccountNumber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com:AccountType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C726CD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CC59E3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счета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получателя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545DD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A170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35D25D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PayeeAccount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com:PayeeAccountType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7817EF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F0F67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3008:</w:t>
            </w:r>
          </w:p>
          <w:p w14:paraId="002B1AA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 лицевого счета получателя платежа. Заполняется только в случае, если документ исполняется вне банковской операцией на счета ТОФК, отличных от счета по учету поступлений.</w:t>
            </w:r>
          </w:p>
          <w:p w14:paraId="10AB3F9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B2FDB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1BC1B5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872D8E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8F79CE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E4A862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0A8B1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8:</w:t>
            </w:r>
          </w:p>
          <w:p w14:paraId="2B87FA2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Наименование получателя денежных средств Особенности заполнения:</w:t>
            </w:r>
          </w:p>
          <w:p w14:paraId="1A93A3F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- для ЮЛ указывается наименование организации;</w:t>
            </w:r>
          </w:p>
          <w:p w14:paraId="2D06551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- для ФЛ указывается фамилия, имя, отчество (при наличии);</w:t>
            </w:r>
          </w:p>
          <w:p w14:paraId="66FAE75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- для ИП указывается фамилия, имя, отчество (при наличии) ИП.</w:t>
            </w:r>
          </w:p>
          <w:p w14:paraId="428AA1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B5D710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AC6309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0433E9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EC5EF7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A81822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2000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56BC44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254A52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5114E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59B90D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kbk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com:KBKType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C0FBD6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2E1EE9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3104:</w:t>
            </w:r>
          </w:p>
          <w:p w14:paraId="508AC5F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КБК. Заполняется в случае, если получателем платежа является контрагент, соответствующий лицевой счет которого открыт ТОФК или финансовой организацией</w:t>
            </w:r>
          </w:p>
          <w:p w14:paraId="76DA380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lastRenderedPageBreak/>
              <w:t xml:space="preserve">        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A52CF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BA6B9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5BDC59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oktmo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com:OKTMOType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C50F30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87A1C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3105:</w:t>
            </w:r>
          </w:p>
          <w:p w14:paraId="1656AB3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Код ОКТМО. Заполняется в случае перечисления денежных средств в бюджетную систему Российской Федерации</w:t>
            </w:r>
          </w:p>
          <w:p w14:paraId="15F2EE8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3B504C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284794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F2D0A0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E6B72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70C989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946179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103F41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ref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com:AdditionalData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FB8EAD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15AF3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202:</w:t>
            </w:r>
          </w:p>
          <w:p w14:paraId="1EF0AA6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Дополнительные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1C5F2D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2019EC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336455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0EE1D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refundId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com:RefundIdType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9FBAB2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E20F7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Уникальный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извещения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возврате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(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УИВ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)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9795F8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0531A4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F2329B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refundDocDate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xsd:dateTime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form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unqualified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305611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69E3D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3001:</w:t>
            </w:r>
          </w:p>
          <w:p w14:paraId="5956124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 и время формирования извещения о возврате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6074A7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0BF8A1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F20B72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budgetLevel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optional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51EE1C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C8795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3002:</w:t>
            </w:r>
          </w:p>
          <w:p w14:paraId="21E2F31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Уровень бюджета. Допустимые значения: </w:t>
            </w:r>
          </w:p>
          <w:p w14:paraId="1A948AF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1 - «федеральный»;</w:t>
            </w:r>
          </w:p>
          <w:p w14:paraId="4FA3851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2 – «бюджет субъекта РФ»;</w:t>
            </w:r>
          </w:p>
          <w:p w14:paraId="4F348928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3 – «местный бюджет»;</w:t>
            </w:r>
          </w:p>
          <w:p w14:paraId="2D7EB54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4 – «бюджет ГВФ РФ»;</w:t>
            </w:r>
          </w:p>
          <w:p w14:paraId="70FD0DE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5 – «бюджет ТГВФ РФ»;</w:t>
            </w:r>
          </w:p>
          <w:p w14:paraId="370C329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6 – «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средства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ЮЛ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».</w:t>
            </w:r>
          </w:p>
          <w:p w14:paraId="69FD772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BD060F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424C91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24407C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6EBE1A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23D3EA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29A5FB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3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756ECD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4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CC8A32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828386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6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A09BA5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23D6D8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A06F9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AE51A7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kbk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com:KBKType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2352CC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D02ED0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104:</w:t>
            </w:r>
          </w:p>
          <w:p w14:paraId="644C54F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КБК. Для БУ в позициях с 18 по 20 указывается код по бюджетной классификации. Для АУ, ФГУП, ГУП, МУП в случаях, предусмотренных НПА, в позициях с 18 по 20 указывается код по бюджетной классификации.</w:t>
            </w:r>
          </w:p>
          <w:p w14:paraId="5F63D09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 случае отсутствия следует указывать значение «0».</w:t>
            </w:r>
          </w:p>
          <w:p w14:paraId="1345C9F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                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761901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E0FB1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0DD1F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oktmo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com:OKTMOType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B3CA92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1320E7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105:</w:t>
            </w:r>
          </w:p>
          <w:p w14:paraId="6861C82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Код ОКТМО. В случае отсутствия следует указывать значение «0».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A47EFE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4CB878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F1AFD4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sourceIDDoc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optional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972EE8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93555D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зачисления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ИС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формирующей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возврат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E2AAD5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64897B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9F1B27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857FDF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2B6767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[^\s]+(\s+[^\s]+)*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CEBCAF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CD6126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B8C43B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F0DD47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sourceIDIS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optional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09B9F2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D36A76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Код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ИС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формирующей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возврат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4C06E9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55F405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23521C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B5CA73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C884C2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[^\s]+(\s+[^\s]+)*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3DEB6E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21BBF5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D885D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372ED8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0EB00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PayeeType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D82E21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2964E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com:PayerType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C0FC64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payerIdentifier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435A67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9412BC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201:</w:t>
            </w:r>
          </w:p>
          <w:p w14:paraId="243962B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плательщика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8DA04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C4AF02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1EAF32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com:PayerIdentifierType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D7E54C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22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286AEE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1((0[1-9])|(1[0-5])|(2[12456789])|(3[0]))[0-9a-zA-Z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]{19}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3EFD91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368EC2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ФЛ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B394E7E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08510EF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BE7A6D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200\d{14}[A-Z0-9]{2}\d{3}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0F9913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4449B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ЮЛ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или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ИП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3CCB27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EE6856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C9866B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(2|3)00\d{10}[0]{9}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DA900A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300[0-9a-zA-Z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-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]{19}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789CFE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4[0]{9}\d{12}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CFA436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7F7FEB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FF36C7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8954E6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2EE77B9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173E306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A89ED0" w14:textId="05D94FD3" w:rsidR="00422A21" w:rsidRPr="006A586E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xsd:schema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</w:tc>
      </w:tr>
    </w:tbl>
    <w:p w14:paraId="2512A296" w14:textId="10A9AB21" w:rsidR="00D06DFF" w:rsidRPr="00884E25" w:rsidRDefault="00D06DFF" w:rsidP="00A063C4">
      <w:pPr>
        <w:rPr>
          <w:lang w:val="en-US" w:eastAsia="ru-RU"/>
        </w:rPr>
      </w:pPr>
    </w:p>
    <w:p w14:paraId="1EE7C82D" w14:textId="3DC4F9F1" w:rsidR="00160CEE" w:rsidRPr="00C476CC" w:rsidRDefault="00160CEE" w:rsidP="00160CEE">
      <w:pPr>
        <w:ind w:left="709"/>
        <w:rPr>
          <w:lang w:val="en-US"/>
        </w:rPr>
      </w:pPr>
      <w:r w:rsidRPr="00203C8E">
        <w:t>Импортированная</w:t>
      </w:r>
      <w:r w:rsidRPr="00C476CC">
        <w:rPr>
          <w:lang w:val="en-US"/>
        </w:rPr>
        <w:t xml:space="preserve"> </w:t>
      </w:r>
      <w:r w:rsidRPr="00203C8E">
        <w:t>схема</w:t>
      </w:r>
      <w:r w:rsidRPr="00C476CC">
        <w:rPr>
          <w:lang w:val="en-US"/>
        </w:rPr>
        <w:t xml:space="preserve"> </w:t>
      </w:r>
      <w:r w:rsidRPr="00C476CC">
        <w:rPr>
          <w:b/>
          <w:bCs/>
          <w:lang w:val="en-US"/>
        </w:rPr>
        <w:t>«</w:t>
      </w:r>
      <w:r w:rsidRPr="00FE5104">
        <w:rPr>
          <w:b/>
          <w:bCs/>
          <w:lang w:val="en-US"/>
        </w:rPr>
        <w:t>Clarification</w:t>
      </w:r>
      <w:r w:rsidRPr="00C476CC">
        <w:rPr>
          <w:b/>
          <w:bCs/>
          <w:lang w:val="en-US"/>
        </w:rPr>
        <w:t>.</w:t>
      </w:r>
      <w:r w:rsidRPr="00FE5104">
        <w:rPr>
          <w:b/>
          <w:bCs/>
          <w:lang w:val="en-US"/>
        </w:rPr>
        <w:t>xsd</w:t>
      </w:r>
      <w:r w:rsidRPr="00C476CC">
        <w:rPr>
          <w:b/>
          <w:bCs/>
          <w:lang w:val="en-US"/>
        </w:rPr>
        <w:t>»</w:t>
      </w:r>
      <w:r w:rsidRPr="00C476CC">
        <w:rPr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9251AC" w:rsidRPr="00BF065B" w14:paraId="71ABC288" w14:textId="77777777" w:rsidTr="008477AC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AA68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8080"/>
                <w:sz w:val="20"/>
                <w:highlight w:val="white"/>
                <w:bdr w:val="nil"/>
                <w:lang w:val="en-US" w:eastAsia="ru-RU"/>
              </w:rPr>
              <w:t>&lt;?xml version="1.0" encoding="UTF-8"?&gt;</w:t>
            </w:r>
          </w:p>
          <w:p w14:paraId="00B2BB5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xsd:schema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http://www.w3.org/2001/XMLSchema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xmlns:org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http://roskazna.ru/gisgmp/xsd/Organization/2.5.0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xmlns:com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xmlns:clrf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http://roskazna.ru/gisgmp/xsd/Clarification/2.5.0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targetNamespace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http://roskazna.ru/gisgmp/xsd/Clarification/2.5.0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elementFormDefault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qualified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3C9EAF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xsd:import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http://roskazna.ru/gisgmp/xsd/Organization/2.5.0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schemaLocation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Organization.xsd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44726C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xsd:import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namespace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http://roskazna.ru/gisgmp/xsd/Common/2.5.0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schemaLocation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Common.xsd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8A8401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AbstractClarificationType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abstract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true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9AFA65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paymentDetailType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28D5EB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76E60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Тип для хранения реквизитов уточняемого платежного документа, которые могут быть уточнены, или новых (уточненных) реквизитов.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0643F3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D9E73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payeeName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286FDD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FC5266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наименование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получателя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уточняемого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распоряжения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.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95F1C9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0D8277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F6EE7E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CC47E4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92D94C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4B1839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912F86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7D03D4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ACC30B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inn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com:INNType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676182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B8A509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идентификационный номер налогоплательщика - получателя средств.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441727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DD1040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693DD8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kpp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com:KPPType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1A74AC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9ED9FD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lastRenderedPageBreak/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код причины постановки на учет в налоговом органе получателя средств.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C1A079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DA24DA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8A432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payeeAccount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com:PayeeAccountType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13F2B8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F7687C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лицевой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счет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получателя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средств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.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143C90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084661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24E4C7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oktmo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com:OKTMOType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0D73FB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CB490A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8-значный код по Общероссийскому классификатору территорий муниципальных образований.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61DEE4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54AAF3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30F59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kbk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com:KBKType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A4ACAE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25684A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код классификации доходов бюджетов, в соответствии с действующей бюджетной классификацией Российской Федерации.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C2B4C1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11DC6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C41260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subsidy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A5D70E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DC11FE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код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цели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субсидии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(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субвенции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).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4F13CB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5B38FA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49BAD1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34C7C5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84ACA6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844B9F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\w+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F9F786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3DAACF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72A0CE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33E6C0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purpose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CC2846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5F6BE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назначение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.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0BAF44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F3B0C1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74B60D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1CFD30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210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CDF9E1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9C0BD6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230266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C3F6BB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14C51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description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FD8F8B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CB432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прочая необходимая информация.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DDBF69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A8F433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512585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BD3E6C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210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B48829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7C578F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BDC35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3FAC76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BF9CB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FEB24F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originalDetailType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AF507F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53E92F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Тип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хранения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реквизитов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уточняемого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документа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которые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могут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быть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уточнены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.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C984B6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9922B3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791245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clrf:paymentDetailType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62CEAE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amount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xsd:unsignedLong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43BDDE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BCE62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Целое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число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показывающее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сумму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копейках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.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D6039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15586A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1AE49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BF884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9DC2AD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E65520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setDetailType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008A60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6D6C33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Тип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хранения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реквизитов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уточняемого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документа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которые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могут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быть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уточнены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.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0B2EC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00E6B6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3BF3F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clrf:paymentDetailType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B0BFE0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amount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xsd:unsignedLong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61C8F6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0B66C3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Целое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число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показывающее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сумму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копейках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.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1622EF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EB0309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44E48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600CAF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76519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125307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ClarificationApplicationType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AC08BC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7BE858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Тип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хранения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реквизитов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документа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.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315E6D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A45623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2D5432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OriginalDetails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clrf:originalDetailType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A7DF5F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52444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Реквизиты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уточняемого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документа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.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811203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40DDD7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2F4C40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SetDetails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clrf:setDetailType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3118FD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3C9287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Новые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реквизиты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документа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.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723326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C508D8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952492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CD90E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ordinalNumber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D3D7E3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B1F943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уникальный цифровой порядковый номер строки распоряжения в пределах оформляемого распоряжения.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586D1F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031902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872F9A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DE0A0A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D804C2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7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DF78A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\w+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C80B28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04D3AE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DAB98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B0BDCD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applicationName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124D0F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C70926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наименование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уточняемого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документа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.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5AD65F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2E7C5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A640E5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B87BE9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160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1A727D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4AFD7B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8F3704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E283E9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appCode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8F63A8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309A7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Код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документа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8A3D63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05E2BB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BED6C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F417F7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PP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EC3811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D3B7A0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Платежное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поручение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DC4A33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BB5BAC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5CA9F9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PL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95901C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A50EC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Поручение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перечислении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счет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5357F1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59DDF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2A423B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ZR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DFA1F8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F98835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Заявка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кассовый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расход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8F37FC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0794FE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8FB389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ZK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8B7EE3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33ADF0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Сводная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заявка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кассовый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расход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(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уплаты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налогов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)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48B76C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558523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857AC7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ZS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681892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276C71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Заявка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получение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наличных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денег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1C0090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F28402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32828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ZN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AC6EEE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CC8F18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Заявка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получение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денежных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средств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перечисляемых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карту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3E6DCC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AB0873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13F7F4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UF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C019E4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521F67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Уведомление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об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уточнении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вида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принадлежности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2F80F3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16C735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892B47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ZV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F211DF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487F23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Заявка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возврат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E64CFB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C81C39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38B04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ED041E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67D232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9BA0F5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appNum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1EA7E3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BF85A5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уточняемого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документа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.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ADD5E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4F4D2A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F41CCD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A5C708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756DB9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A3402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857B59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DE164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E0A8DD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appDate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5F16E3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A1D20E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уточняемого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документа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.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A83DBE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F97867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0EEF8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incomeId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com:IncomeIdType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F08F06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4FA924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УИЗ извещения о зачислении, в отношении которого формируется уведомление об уточнении вида и принадлежности платежа.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BC9995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00D3EC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72E48C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sourceIDDoc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optional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5AA2D0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C8ECE6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 зачисления в ИС, формирующей уточнение вида и принадлежности платежа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D91CD6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D814C2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453FB7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4E2E90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011D75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[^\s]+(\s+[^\s]+)*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77E970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E755F8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DFBAE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12147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sourceIDIS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optional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9A836A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545968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Код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ИС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формирующей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уточнение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вида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принадлежности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9ADC96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B13A1D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B34D53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4E4F24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E2F705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[^\s]+(\s+[^\s]+)*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CF4F48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55806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72B29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DDBAEC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applicationNumber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FCC2F2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738D92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номер распоряжения, полученного территориальным органом Федерального казначейства в качестве приложения к выписке из казначейского счета.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AEEC69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545758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B9D03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775E5F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102E9C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7CE421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\d+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ECB4AC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013C0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26933D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F74BC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applicationDate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223B8E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F78A5E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дата распоряжения, полученного территориальным органом Федерального казначейства в качестве приложения к выписке из казначейского счета.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2811C5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E28B00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9F71ED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868084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SignsClarificationType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A139A7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1A748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Тип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хранения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подписей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AF4D44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D7F957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2958D2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HeadPost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E5527B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3E0D4B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Руководитель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(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уполномоченное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лицо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),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должность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34D76D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DD470A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9F2244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967D7B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FCB92B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FC7A33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CE163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536A7D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CD128D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HeadName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F17814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3C6CF0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Руководитель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(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уполномоченное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лицо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),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расшифровка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подписи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D019B7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1B5B5C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30AE72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452EA4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BF1C23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4B4827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FDB1A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E9408E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026BEE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ExecutorPost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97702F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5BA273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Ответственный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исполнитель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должность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17EF5C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EA848E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01D62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681894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27B82D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7565D9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7518FF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F0D11A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36C325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ExecutorName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8D38C7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6C19EC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ФИО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ответственного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исполнителя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CF6274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A4E35A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56CED2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ED2044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9FBB45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843758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F01A8A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DAF968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2EE26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ExecutorNum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5AF908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49985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Телефон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ответственного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исполнителя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165112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D4FC1B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7C733F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021643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C0DA75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2DA3C0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93EBFD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51DA3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A2D64A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SignDate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A7AE0A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09A19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подписания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распоряжения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.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89E55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0311F1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837ED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TOFKheadPost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AA4E55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2FE935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ТОФК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Руководитель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(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уполномоченное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лицо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),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должность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6769E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95712C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C77E47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E8454F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5BD4AC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9E95D3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8AB2E4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A1A2A7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8DBC93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TOFKheadName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2C2D60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799105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ТОФК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Руководитель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(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уполномоченное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лицо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),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расшифровка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подписи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61414D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B6F9FD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454F0D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9A88F9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298AC9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622849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546276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F62158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0E17D1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TOFKexecutorPost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589B90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F8CD05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Должность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исполнителя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ТОФК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82137F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D6C54C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FFCEE3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54ACBD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17A71C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16C09D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8C1F3B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3B07EE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500B38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TOFKexecutorName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6F39BC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AAB1BE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Исполнитель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ТОФК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15AFA4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A409C4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B8673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C5CD34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022B91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F228C5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B6E537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285247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8D3FAF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TOFKexecutorNum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74E94A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CA92E0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Телефон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исполнителя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ТОФК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1584D5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39CBBC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EDDB19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9F1D87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E09866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E76C47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D5CAE9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7A21C0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11A6EE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TOFKsignDate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E1E0B8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1AE2CC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отметки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1F91D7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CEC678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44B6A5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C3BB1C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920B44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ClarificationType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6B1DBF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050857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Данные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нового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уточнения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вида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принадлежности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C1C43D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363C91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625D7A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clrf:AbstractClarificationType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04CF4EA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00A2C5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ClarificationApplication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clrf:ClarificationApplicationType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maxOccurs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154229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3BF763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Реквизиты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платежного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документа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326C56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1705E8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EE6636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Signs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clrf:SignsClarificationType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minOccurs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77FB5B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96B04C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Подписи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отметка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ТОФК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9A2EAD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A18C5F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xsd:element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36FC94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xsd:sequence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28AAC1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clarificationNumber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CF9112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A14B9E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уникальный цифровой порядковый номер распоряжения о совершении казначейского платежа (далее - распоряжение), присвоенный прямым участником системы казначейских платежей, в пределах даты составления распоряжения.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82B87A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FF5A1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72F46E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BC0922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5B44B9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0C3F29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\w+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83F2AF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A5FBC2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5C1815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B8B3BA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clarificationDate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77D0C4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34BDA2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дата составления распоряжения, не превышающая дату его представления в орган Федерального казначейства. В распоряжении на бумажном носителе указываются день, месяц и год составления распоряжения цифрами в формате "ДД.ММ.ГГГГ". В распоряжении в электронной форме указываются день, месяц и год составления распоряжения цифрами.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FFBE68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DC787E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AB5B86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clarificationId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com:ClarificationIdType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87041A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5927AC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уточнении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вида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принадлежности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платежа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-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УВПП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F7D147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C86C97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9EC72F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paymentId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com:PaymentIdType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optional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F041EB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C1A2A6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УПНО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2DA149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355279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4DCCF4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supplierBillID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608C79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9DCA0F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УИН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17689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D151CC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DFF1FD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xsd:union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memberTypes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com:SupplierBillIDType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F766C6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2A773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12BC50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73388B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F10E47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1A93F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xsd:union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4AB044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FD015B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CDF274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authorAccount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com:PayeeAccountType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optional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7F21E3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E7EEF6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лицевого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счета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ПБС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/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АДБ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/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АИФДБ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.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номер лицевого счета прямого участника системы казначейских платежей, соответствующий номеру лицевого счета, открытого в территориальном органе Федерального казначейства.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6B2920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B98704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2174E6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authorName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32852C8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CFCC2C8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наименование получателя бюджетных средств, администратора доходов бюджета или администратора источников финансирования дефицита бюджета - прямого участника системы казначейских платежей, формирующего распоряжение.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7C963E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4094D8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3F04D5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4D41B3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2000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7825A6B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7796CC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4E23D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8C104D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FE4300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codeUBP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org:kodUBPType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013810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74955A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уникальный код плательщика - прямого участника системы казначейских платежей в соответствии со Сводным реестром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369159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16EBF0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0A3B36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mainAuthorName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73266F4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487DB9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полное наименование главного распорядителя бюджетных средств, главного администратора доходов бюджета или главного администратора источников финансирования дефицита бюджета, в ведении которого находится прямой участник системы казначейских платежей, формирующий распоряжение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B00C59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7A9FEF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FA7F96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A18389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2000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E40C87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657202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7791E0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C81022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C3C5A5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kbkGlavaCode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261F8F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39A163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код главы по бюджетной классификации вышестоящего участника бюджетного процесса, в ведении которого находится прямой участник системы казначейских платежей, в соответствии со Сводным реестром.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952418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3A9797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7A6A45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EFADDE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\d{3}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9204B3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6F2B52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81C852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92C861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budgetLevel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optional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5C216CF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95EDBB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lastRenderedPageBreak/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Уровень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бюджета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.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Допустимые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значения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: 1 - «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федеральный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»; 2 – «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бюджет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субъекта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РФ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»; 3 – «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местный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бюджет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»; 4 – «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бюджет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ГВФ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РФ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»; 5 – «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бюджет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ТГВФ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РФ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»; 6 – «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средства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 xml:space="preserve">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ЮЛ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».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xsd:documentation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1F98A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22F253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5B388D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394B1F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A7C03C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2A8F7B3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333DC9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3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7338026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333DC9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4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DC7D76B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333DC9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5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6A004C1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xsd:enumeration</w:t>
            </w:r>
            <w:r w:rsidRPr="00333DC9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6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53E334A2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E67007E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8AD337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8D5BEF8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333DC9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okpo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333DC9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optional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B0C0FB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8C33D8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код финансового органа, органа управления государственным внебюджетным фондом по Общероссийскому классификатору предприятий и организаций.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51CA61B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71D44E2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8E85B3B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333DC9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500CB0F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333DC9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\d{8}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A7AFC7A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B34C218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206CA2B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98696FB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333DC9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finBodyAccount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333DC9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com:PayeeAccountType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B5B005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D28DC5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номер лицевого счета прямого участника системы казначейских платежей (финансового органа), соответствующий номеру лицевого счета, открытого в территориальном органе Федерального казначейства.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3994A5E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AC6FFC4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F4EF9B7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333DC9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financialBody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333DC9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optional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3CEB07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B543D3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Указывается:для прямого участника системы казначейских платежей, являющегося участником бюджетного процесса федерального уровня, - "Министерство финансов Российской Федерации"; для прямого участника системы казначейских платежей, являющегося участником бюджетного процесса субъекта Российской Федерации, муниципального образования, государственного внебюджетного фонда - полное наименование финансового органа соответствующего бюджета, органа управления государственным внебюджетным фондом.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9BD301D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9EB86CD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B9F3E24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333DC9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471FB27C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333DC9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2000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60F1CDC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333DC9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CD2E749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1FF9A50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5CFAAC8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AD78B93" w14:textId="77777777" w:rsidR="00BF065B" w:rsidRPr="00333DC9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333DC9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333DC9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tofkName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333DC9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use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required</w:t>
            </w:r>
            <w:r w:rsidRPr="00333DC9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A128D3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333DC9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4BFAEA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полное наименование территориального органа Федерального казначейства, в котором осуществляется обслуживание лицевого счета прямого участника системы казначейских платежей.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89CF1D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lastRenderedPageBreak/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7F5F08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xsd:simpleType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118A8B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xsd:restriction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base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xsd:string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"&gt;</w:t>
            </w:r>
          </w:p>
          <w:p w14:paraId="5A0DF14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xsd:maxLength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value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2000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"/&gt;</w:t>
            </w:r>
          </w:p>
          <w:p w14:paraId="63EE785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xsd:pattern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value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\S+([\S\s]*\S+)*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"/&gt;</w:t>
            </w:r>
          </w:p>
          <w:p w14:paraId="4E8AFD3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xsd:restriction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520100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xsd:simpleType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A12A99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xsd:attribute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901CF2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xsd:attribute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name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tofkCode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use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optional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"&gt;</w:t>
            </w:r>
          </w:p>
          <w:p w14:paraId="1575641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38D741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код территориального органа Федерального казначейства, в котором осуществляется обслуживание лицевого счета прямого участника системы казначейских платежей, присвоенный Федеральным казначейством.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4AA5C0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6989C88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xsd:simpleType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7B9E52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xsd:restriction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base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xsd:string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"&gt;</w:t>
            </w:r>
          </w:p>
          <w:p w14:paraId="6198B12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xsd:pattern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value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\d{4}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"/&gt;</w:t>
            </w:r>
          </w:p>
          <w:p w14:paraId="39D20B6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xsd:restriction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A0C322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xsd:simpleType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0ECE3C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xsd:attribute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AEBFCF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xsd:attribute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name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payerName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"&gt;</w:t>
            </w:r>
          </w:p>
          <w:p w14:paraId="3A53C91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B55ACB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наименование учреждения, организации-плательщика или фамилия, имя, отчество физического лица -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0D038B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F1C492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xsd:simpleType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B2E348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xsd:restriction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base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xsd:string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"&gt;</w:t>
            </w:r>
          </w:p>
          <w:p w14:paraId="66A1179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xsd:maxLength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value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2000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"/&gt;</w:t>
            </w:r>
          </w:p>
          <w:p w14:paraId="4D122CA8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xsd:pattern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value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\S+([\S\s]*\S+)*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"/&gt;</w:t>
            </w:r>
          </w:p>
          <w:p w14:paraId="4D480318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xsd:restriction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EAB964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xsd:simpleType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7B1AEA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xsd:attribute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685729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xsd:attribute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name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payerIdentifier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com:PayerIdentifierType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"&gt;</w:t>
            </w:r>
          </w:p>
          <w:p w14:paraId="7888E5E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6EA0A1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идентификационный номер плательщика.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B930A5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2FFDB6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xsd:attribute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C91FD88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xsd:attribute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name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inn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com:INNAllType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"&gt;</w:t>
            </w:r>
          </w:p>
          <w:p w14:paraId="57B7F37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7040AC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ИНН плательщика.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11D3E8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9F434D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xsd:attribute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89B91E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xsd:attribute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name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kpp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com:KPPType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"&gt;</w:t>
            </w:r>
          </w:p>
          <w:p w14:paraId="5339AEB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6EFEA0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код причины постановки на учет в налоговом органе плательщика.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CF323E8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6B548A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xsd:attribute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3B22D6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xsd:attribute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name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payerDocument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"&gt;</w:t>
            </w:r>
          </w:p>
          <w:p w14:paraId="45849B5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B491B8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 xml:space="preserve">Указываются для физического лица - плательщика - серия и номер паспорта, кем и когда выдан 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lastRenderedPageBreak/>
              <w:t>соответствующий документ в соответствии с полученным территориальным органом Федерального казначейства в качестве приложения к выписке из казначейского счета распоряжением (при необходимости). Для учреждения, организации-плательщика строка не заполняется.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EB29EC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581243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657EEA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66A98CA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1000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274526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\S+([\S\s]*\S+)*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238AFFA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67EA4A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37E6AB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3D19B9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payerAccount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B4BD6C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477AD2E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номер банковского счета или казначейского счета плательщика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DFAB10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5654436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8F6A51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6927EBD2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34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B8EC54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F334DD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[A-Z0-9]+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E3F416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BBBBFE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CBF3FA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FF94E5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findingoutRequestNum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A3E6E3E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817FAE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номер Запроса на выяснение принадлежности платежа, направленного прямому участнику системы казначейских платежей.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B00E9C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152ED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0B1D25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20DEC89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DC22E2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3D71A48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\w+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4BC27DE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F64E81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28F77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7AAC87C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findingoutRequestDate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xsd:date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3DD9E34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AF04D3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Указывается дата Запроса на выяснение принадлежности платежа, направленного прямому участнику системы казначейских платежей.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FD01D7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0E062A5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D92ADC9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xsd:extension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F21C69F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xsd:complexContent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6DCD89FD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CF72DFB" w14:textId="0133B303" w:rsidR="009251AC" w:rsidRPr="00BF065B" w:rsidRDefault="00BF065B" w:rsidP="00BF065B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xsd:schema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</w:tc>
      </w:tr>
    </w:tbl>
    <w:p w14:paraId="6552DF21" w14:textId="77777777" w:rsidR="00160CEE" w:rsidRPr="00884E25" w:rsidRDefault="00160CEE" w:rsidP="00160CEE">
      <w:pPr>
        <w:ind w:left="709"/>
        <w:rPr>
          <w:lang w:val="en-US"/>
        </w:rPr>
      </w:pPr>
    </w:p>
    <w:p w14:paraId="3746DB6B" w14:textId="7638FA3D" w:rsidR="00160CEE" w:rsidRPr="00C476CC" w:rsidRDefault="00160CEE" w:rsidP="00160CEE">
      <w:pPr>
        <w:ind w:left="709"/>
        <w:rPr>
          <w:lang w:val="en-US"/>
        </w:rPr>
      </w:pPr>
      <w:r w:rsidRPr="00203C8E">
        <w:t>Импортированная</w:t>
      </w:r>
      <w:r w:rsidRPr="00C476CC">
        <w:rPr>
          <w:lang w:val="en-US"/>
        </w:rPr>
        <w:t xml:space="preserve"> </w:t>
      </w:r>
      <w:r w:rsidRPr="00203C8E">
        <w:t>схема</w:t>
      </w:r>
      <w:r w:rsidRPr="00C476CC">
        <w:rPr>
          <w:lang w:val="en-US"/>
        </w:rPr>
        <w:t xml:space="preserve"> </w:t>
      </w:r>
      <w:r w:rsidRPr="00C476CC">
        <w:rPr>
          <w:b/>
          <w:bCs/>
          <w:lang w:val="en-US"/>
        </w:rPr>
        <w:t>«</w:t>
      </w:r>
      <w:r w:rsidRPr="00FE5104">
        <w:rPr>
          <w:b/>
          <w:bCs/>
          <w:lang w:val="en-US"/>
        </w:rPr>
        <w:t>Renouncement</w:t>
      </w:r>
      <w:r w:rsidRPr="00C476CC">
        <w:rPr>
          <w:b/>
          <w:bCs/>
          <w:lang w:val="en-US"/>
        </w:rPr>
        <w:t>.</w:t>
      </w:r>
      <w:r w:rsidRPr="00FE5104">
        <w:rPr>
          <w:b/>
          <w:bCs/>
          <w:lang w:val="en-US"/>
        </w:rPr>
        <w:t>xsd</w:t>
      </w:r>
      <w:r w:rsidRPr="00C476CC">
        <w:rPr>
          <w:b/>
          <w:bCs/>
          <w:lang w:val="en-US"/>
        </w:rPr>
        <w:t>»</w:t>
      </w:r>
      <w:r w:rsidRPr="00C476CC">
        <w:rPr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160CEE" w:rsidRPr="00BF065B" w14:paraId="5580F2F5" w14:textId="77777777" w:rsidTr="008477AC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A2FC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8080"/>
                <w:sz w:val="20"/>
                <w:highlight w:val="white"/>
                <w:bdr w:val="nil"/>
                <w:lang w:eastAsia="ru-RU"/>
              </w:rPr>
              <w:t>&lt;?xml version="1.0" encoding="UTF-8"?&gt;</w:t>
            </w:r>
          </w:p>
          <w:p w14:paraId="0267178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xsd:schema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xmlns:xsd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http://www.w3.org/2001/XMLSchema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</w:t>
            </w:r>
          </w:p>
          <w:p w14:paraId="47FE0E5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ab/>
              <w:t>xmlns:com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http://roskazna.ru/gisgmp/xsd/Common/2.5.0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</w:t>
            </w:r>
          </w:p>
          <w:p w14:paraId="78786B28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ab/>
              <w:t>targetNamespace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http://roskazna.ru/gisgmp/xsd/Renouncement/2.5.0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</w:t>
            </w:r>
          </w:p>
          <w:p w14:paraId="3EB3C8A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ab/>
              <w:t>elementFormDefault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qualified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xmlns:dv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http://roskazna.ru/gisgmp/xsd/Renouncement/2.5.0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</w:t>
            </w:r>
          </w:p>
          <w:p w14:paraId="12268B7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lastRenderedPageBreak/>
              <w:tab/>
              <w:t>xmlns:ns2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http://roskazna.ru/gisgmp/xsd/Common/2.5.0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"&gt;</w:t>
            </w:r>
          </w:p>
          <w:p w14:paraId="6BC0F5F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xsd:import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namespace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http://roskazna.ru/gisgmp/xsd/Common/2.5.0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schemaLocation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Common.xsd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"/&gt;</w:t>
            </w:r>
          </w:p>
          <w:p w14:paraId="64A83B1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xsd:complexType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name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RenouncementType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"&gt;</w:t>
            </w:r>
          </w:p>
          <w:p w14:paraId="24EF32F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xsd:sequence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78369F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xsd:element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name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Approver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"&gt;</w:t>
            </w:r>
          </w:p>
          <w:p w14:paraId="578473E8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F5F62F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Информация об утверждении постановления об отказе в возбуждении ИП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963CBA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489D66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xsd:complexType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6F2575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xsd:attribute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name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positionCode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use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required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"&gt;</w:t>
            </w:r>
          </w:p>
          <w:p w14:paraId="6A0CF04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D6BC26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Код должности СПИ/должностного лица ФССП России, утвердившего документ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A0E53C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2B1732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xsd:simpleType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C9C7CD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xsd:restriction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base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xsd:string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"&gt;</w:t>
            </w:r>
          </w:p>
          <w:p w14:paraId="5A6ED2E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xsd:minLength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value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1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"/&gt;</w:t>
            </w:r>
          </w:p>
          <w:p w14:paraId="689D864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xsd:maxLength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value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25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"/&gt;</w:t>
            </w:r>
          </w:p>
          <w:p w14:paraId="7E34A7D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xsd:restriction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5177B0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xsd:simpleType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0D6D378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xsd:attribute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C7B70F8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xsd:attribute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name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positionName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use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required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"&gt;</w:t>
            </w:r>
          </w:p>
          <w:p w14:paraId="66A9B3C8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762E9C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Наименование должности лица, утвердившего документ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8AE72B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774D6D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xsd:simpleType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863AF1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xsd:restriction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base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xsd:string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"&gt;</w:t>
            </w:r>
          </w:p>
          <w:p w14:paraId="7340877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xsd:minLength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value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1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"/&gt;</w:t>
            </w:r>
          </w:p>
          <w:p w14:paraId="0D994A48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xsd:maxLength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value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255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"/&gt;</w:t>
            </w:r>
          </w:p>
          <w:p w14:paraId="4CC3573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xsd:pattern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value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\S+([\S\s]*\S+)*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"/&gt;</w:t>
            </w:r>
          </w:p>
          <w:p w14:paraId="7CF6AA0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xsd:restriction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DE4E95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xsd:simpleType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1D7932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xsd:attribute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634367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xsd:attribute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name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personApproving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use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required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"&gt;</w:t>
            </w:r>
          </w:p>
          <w:p w14:paraId="4C1B9A5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9FD3E0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ФИО лица, утвердившего документ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342138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8F4BCB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xsd:simpleType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FF9D1E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xsd:restriction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base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com:FIOFSSPType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"/&gt;</w:t>
            </w:r>
          </w:p>
          <w:p w14:paraId="0DF5DDE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xsd:simpleType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C4E20F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xsd:attribute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C52580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xsd:attribute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name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approvalDate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xsd:date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use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required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"&gt;</w:t>
            </w:r>
          </w:p>
          <w:p w14:paraId="0E06D66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75C4EE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 утверждения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B4B450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1A3692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xsd:attribute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50671C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xsd:complexType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348EE3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xsd:element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FE7698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xsd:element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name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Executor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"&gt;</w:t>
            </w:r>
          </w:p>
          <w:p w14:paraId="5BC9418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2E4BDA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Данные должностного лица (исполнителя), вынесшего постановление об отказе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C4D6E9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lastRenderedPageBreak/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197668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xsd:complexType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845F9B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xsd:attribute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name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VKSPCode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use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required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"&gt;</w:t>
            </w:r>
          </w:p>
          <w:p w14:paraId="4F8936F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E0FAED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Код ВКСП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AB3AF5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A5AAE1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xsd:simpleType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3D6850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xsd:restriction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base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xsd:string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"&gt;</w:t>
            </w:r>
          </w:p>
          <w:p w14:paraId="57B90B38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xsd:pattern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value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\d{5}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"/&gt;</w:t>
            </w:r>
          </w:p>
          <w:p w14:paraId="70F0425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xsd:length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value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5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"/&gt;</w:t>
            </w:r>
          </w:p>
          <w:p w14:paraId="4C2E5CD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xsd:restriction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9ABD44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xsd:simpleType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FFCA36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xsd:attribute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A14A16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xsd:attribute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name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structuralUnitName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use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required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"&gt;</w:t>
            </w:r>
          </w:p>
          <w:p w14:paraId="6481764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5A2D3D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Наименование структурного подразделения ФССП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2A691D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B36973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xsd:simpleType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852E65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xsd:restriction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base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xsd:string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"&gt;</w:t>
            </w:r>
          </w:p>
          <w:p w14:paraId="4F5BE35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xsd:minLength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value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1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"/&gt;</w:t>
            </w:r>
          </w:p>
          <w:p w14:paraId="132D2F8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xsd:maxLength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value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1000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"/&gt;</w:t>
            </w:r>
          </w:p>
          <w:p w14:paraId="4784833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xsd:pattern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value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\S+([\S\s]*\S+)*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"/&gt;</w:t>
            </w:r>
          </w:p>
          <w:p w14:paraId="41A9B708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xsd:restriction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6DF8BA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xsd:simpleType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8FCF55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xsd:attribute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B5CA72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xsd:attribute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name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structuralUnitAddress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com:AdrType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use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required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"&gt;</w:t>
            </w:r>
          </w:p>
          <w:p w14:paraId="3C8564E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47BB9D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Адрес структурного подразделения ФССП России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9947BF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06481E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xsd:attribute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AD9612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xsd:attribute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name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structuralLocality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use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required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"&gt;</w:t>
            </w:r>
          </w:p>
          <w:p w14:paraId="4070D8E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43DF78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Населенный пункт структурного подразделения ФССП России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84EA9B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CD10AD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xsd:simpleType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A990F7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xsd:restriction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base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xsd:string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"&gt;</w:t>
            </w:r>
          </w:p>
          <w:p w14:paraId="7CF3987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xsd:minLength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value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1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"/&gt;</w:t>
            </w:r>
          </w:p>
          <w:p w14:paraId="282C91E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xsd:maxLength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value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80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"/&gt;</w:t>
            </w:r>
          </w:p>
          <w:p w14:paraId="50E5226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xsd:pattern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value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\S+([\S\s]*\S+)*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"/&gt;</w:t>
            </w:r>
          </w:p>
          <w:p w14:paraId="0165B61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xsd:restriction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6066C3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xsd:simpleType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F71484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xsd:attribute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7EDAA4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xsd:attribute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name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executorFullName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com:FIOFSSPType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use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required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"&gt;</w:t>
            </w:r>
          </w:p>
          <w:p w14:paraId="63A91B6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98D73E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ФИО судебного пристава-исполнителя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2A3EF7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62732F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xsd:attribute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8DB6CD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xsd:complexType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4EC8ED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xsd:element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23184D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xsd:element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ref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com:DeedInfo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"&gt;</w:t>
            </w:r>
          </w:p>
          <w:p w14:paraId="50C1C35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lastRenderedPageBreak/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46F798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Данные исполнительного документа, по которому вынесено постановление об отказе в возбуждении ИП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397291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90FE51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xsd:element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1D3A03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xsd:sequence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EB6D638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xsd:attribute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name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supplierBillID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com:SupplierBillIDType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use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required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"&gt;</w:t>
            </w:r>
          </w:p>
          <w:p w14:paraId="3744F39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B40EE9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Уникальный идентификатор начисления (УИН)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50F27A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170D5B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xsd:attribute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0C368C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xsd:attribute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name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renouncementID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dv:RenouncementIDType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use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required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"&gt;</w:t>
            </w:r>
          </w:p>
          <w:p w14:paraId="6396927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27D138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 извещения об отказе в возбуждении исполнительного производства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364025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EBB39B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xsd:attribute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FA3225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xsd:attribute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name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rulingDate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xsd:date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use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required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"&gt;</w:t>
            </w:r>
          </w:p>
          <w:p w14:paraId="00682D4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79EE5C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Дата постановления об отказе в возбуждении ИП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5E2A27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280ACC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xsd:attribute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5D70B1B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xsd:attribute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name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rulingNum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use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required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"&gt;</w:t>
            </w:r>
          </w:p>
          <w:p w14:paraId="475FBE5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F169E5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Номер постановления об отказе в возбуждении ИП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1C493E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D6A857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xsd:simpleType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A8E244F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xsd:restriction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base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xsd:string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"&gt;</w:t>
            </w:r>
          </w:p>
          <w:p w14:paraId="0A139F8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xsd:minLength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value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1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"/&gt;</w:t>
            </w:r>
          </w:p>
          <w:p w14:paraId="2DDBB3B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xsd:maxLength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value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25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"/&gt;</w:t>
            </w:r>
          </w:p>
          <w:p w14:paraId="6089693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xsd:pattern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value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\S+([\S\s]*\S+)*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"/&gt;</w:t>
            </w:r>
          </w:p>
          <w:p w14:paraId="12971E2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xsd:restriction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A6BB11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xsd:simpleType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07524F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xsd:attribute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9188D6C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xsd:attribute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name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refusalGround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use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required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"&gt;</w:t>
            </w:r>
          </w:p>
          <w:p w14:paraId="4DF632B6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9045F1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Обстоятельства, послужившие основанием для отказа в возбуждении ИП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37C0A93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5282467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xsd:simpleType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20096E9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xsd:restriction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base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xsd:string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"&gt;</w:t>
            </w:r>
          </w:p>
          <w:p w14:paraId="24E380ED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xsd:minLength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value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1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"/&gt;</w:t>
            </w:r>
          </w:p>
          <w:p w14:paraId="46D5CC2E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xsd:maxLength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value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1000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"/&gt;</w:t>
            </w:r>
          </w:p>
          <w:p w14:paraId="1306D083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xsd:pattern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value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\S+([\S\s]*\S+)*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"/&gt;</w:t>
            </w:r>
          </w:p>
          <w:p w14:paraId="0779F63A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xsd:restriction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CE7D13B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xsd:simpleType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452AD3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xsd:attribute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42CABB8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xsd:attribute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name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reasonCode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use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required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"&gt;</w:t>
            </w:r>
          </w:p>
          <w:p w14:paraId="76888FD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0022F19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Код причины отказа (пункт ч. 1 ст. 31 Федерального закона от 02.10.2007 N 229-ФЗ)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1ED5BAC2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xsd:annotation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086A74E1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xsd:simpleType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77128B64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xsd:restriction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base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xsd:string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"&gt;</w:t>
            </w:r>
          </w:p>
          <w:p w14:paraId="1D7A6940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xsd:minLength</w:t>
            </w:r>
            <w:r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eastAsia="ru-RU"/>
              </w:rPr>
              <w:t xml:space="preserve"> value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="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1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"/&gt;</w:t>
            </w:r>
          </w:p>
          <w:p w14:paraId="7C2481B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lastRenderedPageBreak/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F90E53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4B5DDD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00BAAA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xsd:attribute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7A9E17E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xsd:complexType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1E075627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name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RenouncementIDType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A80E538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DE66105" w14:textId="77777777" w:rsid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>Идентификатор извещения об отказе в возбуждении исполнительного производства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&lt;/</w:t>
            </w:r>
            <w:r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eastAsia="ru-RU"/>
              </w:rPr>
              <w:t>xsd:documentation</w:t>
            </w:r>
            <w:r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eastAsia="ru-RU"/>
              </w:rPr>
              <w:t>&gt;</w:t>
            </w:r>
          </w:p>
          <w:p w14:paraId="6A24E830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xsd:annotation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24EC5E71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base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xsd:string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"&gt;</w:t>
            </w:r>
          </w:p>
          <w:p w14:paraId="1AEFE933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xsd:pattern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F[0-9a-fA-F]{6}((0[1-9]|[12][0-9]|3[01])(0[1-9]|1[012])\d{4})\d{10}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00D1FC55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xsd:minLength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1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12CA023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xsd:maxLength</w:t>
            </w:r>
            <w:r w:rsidRPr="00BF065B">
              <w:rPr>
                <w:rFonts w:ascii="Consolas" w:eastAsia="Arial Unicode MS" w:hAnsi="Consolas" w:cs="Consolas"/>
                <w:color w:val="FF0000"/>
                <w:sz w:val="20"/>
                <w:highlight w:val="white"/>
                <w:bdr w:val="nil"/>
                <w:lang w:val="en-US" w:eastAsia="ru-RU"/>
              </w:rPr>
              <w:t xml:space="preserve"> value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="</w:t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>25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"/&gt;</w:t>
            </w:r>
          </w:p>
          <w:p w14:paraId="6AC336A4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xsd:restriction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5E142E4B" w14:textId="77777777" w:rsidR="00BF065B" w:rsidRPr="00BF065B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  <w:tab/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xsd:simpleType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  <w:p w14:paraId="345C56F6" w14:textId="0585EE66" w:rsidR="00160CEE" w:rsidRPr="006C27A6" w:rsidRDefault="00BF065B" w:rsidP="00BF065B">
            <w:pPr>
              <w:autoSpaceDE w:val="0"/>
              <w:autoSpaceDN w:val="0"/>
              <w:adjustRightInd w:val="0"/>
              <w:rPr>
                <w:rFonts w:ascii="Consolas" w:eastAsia="Arial Unicode MS" w:hAnsi="Consolas" w:cs="Consolas"/>
                <w:color w:val="000000"/>
                <w:sz w:val="20"/>
                <w:highlight w:val="white"/>
                <w:bdr w:val="nil"/>
                <w:lang w:val="en-US" w:eastAsia="ru-RU"/>
              </w:rPr>
            </w:pP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&lt;/</w:t>
            </w:r>
            <w:r w:rsidRPr="00BF065B">
              <w:rPr>
                <w:rFonts w:ascii="Consolas" w:eastAsia="Arial Unicode MS" w:hAnsi="Consolas" w:cs="Consolas"/>
                <w:color w:val="800000"/>
                <w:sz w:val="20"/>
                <w:highlight w:val="white"/>
                <w:bdr w:val="nil"/>
                <w:lang w:val="en-US" w:eastAsia="ru-RU"/>
              </w:rPr>
              <w:t>xsd:schema</w:t>
            </w:r>
            <w:r w:rsidRPr="00BF065B">
              <w:rPr>
                <w:rFonts w:ascii="Consolas" w:eastAsia="Arial Unicode MS" w:hAnsi="Consolas" w:cs="Consolas"/>
                <w:color w:val="0000FF"/>
                <w:sz w:val="20"/>
                <w:highlight w:val="white"/>
                <w:bdr w:val="nil"/>
                <w:lang w:val="en-US" w:eastAsia="ru-RU"/>
              </w:rPr>
              <w:t>&gt;</w:t>
            </w:r>
          </w:p>
        </w:tc>
      </w:tr>
    </w:tbl>
    <w:p w14:paraId="5816CDD4" w14:textId="77777777" w:rsidR="00160CEE" w:rsidRPr="00C476CC" w:rsidRDefault="00160CEE" w:rsidP="00A063C4">
      <w:pPr>
        <w:rPr>
          <w:lang w:val="en-US" w:eastAsia="ru-RU"/>
        </w:rPr>
      </w:pPr>
    </w:p>
    <w:p w14:paraId="4F8E4391" w14:textId="77777777" w:rsidR="00A505CB" w:rsidRPr="00C476CC" w:rsidRDefault="00E16896" w:rsidP="00042435">
      <w:pPr>
        <w:pStyle w:val="Head2"/>
        <w:rPr>
          <w:snapToGrid w:val="0"/>
          <w:lang w:val="en-US"/>
        </w:rPr>
      </w:pPr>
      <w:bookmarkStart w:id="13" w:name="_Ref497929976"/>
      <w:bookmarkStart w:id="14" w:name="_Toc106790672"/>
      <w:r w:rsidRPr="00203C8E">
        <w:rPr>
          <w:snapToGrid w:val="0"/>
        </w:rPr>
        <w:t>Эталонные</w:t>
      </w:r>
      <w:r w:rsidRPr="00C476CC">
        <w:rPr>
          <w:snapToGrid w:val="0"/>
          <w:lang w:val="en-US"/>
        </w:rPr>
        <w:t xml:space="preserve"> </w:t>
      </w:r>
      <w:r w:rsidRPr="00203C8E">
        <w:rPr>
          <w:snapToGrid w:val="0"/>
        </w:rPr>
        <w:t>запросы</w:t>
      </w:r>
      <w:r w:rsidRPr="00C476CC">
        <w:rPr>
          <w:snapToGrid w:val="0"/>
          <w:lang w:val="en-US"/>
        </w:rPr>
        <w:t xml:space="preserve"> </w:t>
      </w:r>
      <w:r w:rsidRPr="00203C8E">
        <w:rPr>
          <w:snapToGrid w:val="0"/>
        </w:rPr>
        <w:t>и</w:t>
      </w:r>
      <w:r w:rsidRPr="00C476CC">
        <w:rPr>
          <w:snapToGrid w:val="0"/>
          <w:lang w:val="en-US"/>
        </w:rPr>
        <w:t xml:space="preserve"> </w:t>
      </w:r>
      <w:r w:rsidRPr="00203C8E">
        <w:rPr>
          <w:snapToGrid w:val="0"/>
        </w:rPr>
        <w:t>ответы</w:t>
      </w:r>
      <w:bookmarkEnd w:id="13"/>
      <w:bookmarkEnd w:id="14"/>
    </w:p>
    <w:p w14:paraId="1FC2E200" w14:textId="77777777" w:rsidR="00E16896" w:rsidRPr="00C476CC" w:rsidRDefault="00E16896" w:rsidP="00010005">
      <w:pPr>
        <w:ind w:firstLine="709"/>
        <w:rPr>
          <w:lang w:val="en-US"/>
        </w:rPr>
      </w:pPr>
      <w:r w:rsidRPr="00203C8E">
        <w:t>Эталонный</w:t>
      </w:r>
      <w:r w:rsidRPr="00C476CC">
        <w:rPr>
          <w:lang w:val="en-US"/>
        </w:rPr>
        <w:t xml:space="preserve"> </w:t>
      </w:r>
      <w:r w:rsidRPr="00203C8E">
        <w:t>запрос</w:t>
      </w:r>
      <w:r w:rsidR="00AB49AF" w:rsidRPr="00C476CC">
        <w:rPr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BF065B" w14:paraId="444D6366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BEF8E" w14:textId="77777777" w:rsidR="00BE67F4" w:rsidRPr="00BE67F4" w:rsidRDefault="00BE67F4" w:rsidP="00BE67F4">
            <w:pPr>
              <w:rPr>
                <w:i/>
                <w:iCs/>
                <w:szCs w:val="22"/>
                <w:lang w:val="en-US"/>
              </w:rPr>
            </w:pPr>
            <w:r w:rsidRPr="00BE67F4">
              <w:rPr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41E1D302" w14:textId="5B1ED213" w:rsidR="00BE67F4" w:rsidRPr="00BE67F4" w:rsidRDefault="00BE67F4" w:rsidP="00BE67F4">
            <w:pPr>
              <w:rPr>
                <w:i/>
                <w:iCs/>
                <w:szCs w:val="22"/>
                <w:lang w:val="en-US"/>
              </w:rPr>
            </w:pPr>
            <w:r w:rsidRPr="00BE67F4">
              <w:rPr>
                <w:i/>
                <w:iCs/>
                <w:szCs w:val="22"/>
                <w:lang w:val="en-US"/>
              </w:rPr>
              <w:t>&lt;req:ImportIncomesRequest xmlns:com="http://roskazna.ru/gisgmp/xsd/Common/2.5.0" xmlns:inc="http://roskazna.ru/gisgmp/xsd/Income/2.5.0" xmlns:pkg="http://roskazna.ru/gisgmp/xsd/Package/2.5.0" xmlns:pmnt="http://roskazna.ru/gisgmp/xsd/Payment/2.5.0" xmlns:org="http://roskazna.ru/gisgmp/xsd/Organization/2.5.0" xmlns:req="urn://roskazna.ru/gisgmp/xsd/services/import-incomes/2.5.0" Id="G_fce0c522-b08d-44bc-55d8-738f10e9d068" timestamp="2021-07-01T16:03:05.041+03:00" senderIdentifier="aaa111" senderRole="70" xmlns:xsi="http://www.</w:t>
            </w:r>
            <w:r w:rsidR="0016396F">
              <w:rPr>
                <w:i/>
                <w:iCs/>
                <w:szCs w:val="22"/>
                <w:lang w:val="en-US"/>
              </w:rPr>
              <w:t>w3.org/2001/XMLSchema-instance"</w:t>
            </w:r>
            <w:r w:rsidRPr="00BE67F4">
              <w:rPr>
                <w:i/>
                <w:iCs/>
                <w:szCs w:val="22"/>
                <w:lang w:val="en-US"/>
              </w:rPr>
              <w:t>&gt;</w:t>
            </w:r>
          </w:p>
          <w:p w14:paraId="0F68C4F4" w14:textId="77777777" w:rsidR="00BE67F4" w:rsidRPr="00BE67F4" w:rsidRDefault="00BE67F4" w:rsidP="00BE67F4">
            <w:pPr>
              <w:rPr>
                <w:i/>
                <w:iCs/>
                <w:szCs w:val="22"/>
                <w:lang w:val="en-US"/>
              </w:rPr>
            </w:pPr>
            <w:r w:rsidRPr="00BE67F4">
              <w:rPr>
                <w:i/>
                <w:iCs/>
                <w:szCs w:val="22"/>
                <w:lang w:val="en-US"/>
              </w:rPr>
              <w:tab/>
              <w:t>&lt;pkg:IncomesPackage&gt;</w:t>
            </w:r>
          </w:p>
          <w:p w14:paraId="41587438" w14:textId="77777777" w:rsidR="00BE67F4" w:rsidRPr="00BE67F4" w:rsidRDefault="00BE67F4" w:rsidP="00BE67F4">
            <w:pPr>
              <w:rPr>
                <w:i/>
                <w:iCs/>
                <w:szCs w:val="22"/>
                <w:lang w:val="en-US"/>
              </w:rPr>
            </w:pP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  <w:t>&lt;pkg:ImportedIncome incomeId="49999010720210000000000000301067" incomeDate="2021-07-01T15:01:30.511+03:00" edCode="ED101" edNo="0012345" edDate="2020-07-01" supplierBillID="18817072416285972102" paymentId="10471020010005230107202100000001" purpose="Штраф" amount="50000" kbk="18811630020016000140" oktmo="45348000" transKind="01" isUncertain="0" Id="I_22ccd2c6-a33a-3ea2-959d-8e198ba673a9" sourceIDDoc="accc4568-105e-4374-95e3-c7fab8c969cd" sourceIDIS="ASFK"&gt;</w:t>
            </w:r>
          </w:p>
          <w:p w14:paraId="796F6F4B" w14:textId="77777777" w:rsidR="00BE67F4" w:rsidRPr="00BE67F4" w:rsidRDefault="00BE67F4" w:rsidP="00BE67F4">
            <w:pPr>
              <w:rPr>
                <w:i/>
                <w:iCs/>
                <w:szCs w:val="22"/>
                <w:lang w:val="en-US"/>
              </w:rPr>
            </w:pP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  <w:t>&lt;pmnt:PaymentOrg&gt;</w:t>
            </w:r>
          </w:p>
          <w:p w14:paraId="430D801D" w14:textId="77777777" w:rsidR="00BE67F4" w:rsidRPr="00BE67F4" w:rsidRDefault="00BE67F4" w:rsidP="00BE67F4">
            <w:pPr>
              <w:rPr>
                <w:i/>
                <w:iCs/>
                <w:szCs w:val="22"/>
                <w:lang w:val="en-US"/>
              </w:rPr>
            </w:pP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  <w:t>&lt;org:Bank bik="047252006"/&gt;</w:t>
            </w:r>
          </w:p>
          <w:p w14:paraId="77F8B9B7" w14:textId="77777777" w:rsidR="00BE67F4" w:rsidRPr="00BE67F4" w:rsidRDefault="00BE67F4" w:rsidP="00BE67F4">
            <w:pPr>
              <w:rPr>
                <w:i/>
                <w:iCs/>
                <w:szCs w:val="22"/>
                <w:lang w:val="en-US"/>
              </w:rPr>
            </w:pP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  <w:t>&lt;/pmnt:PaymentOrg&gt;</w:t>
            </w:r>
          </w:p>
          <w:p w14:paraId="1BF991E0" w14:textId="77777777" w:rsidR="00BE67F4" w:rsidRPr="00BE67F4" w:rsidRDefault="00BE67F4" w:rsidP="00BE67F4">
            <w:pPr>
              <w:rPr>
                <w:i/>
                <w:iCs/>
                <w:szCs w:val="22"/>
                <w:lang w:val="en-US"/>
              </w:rPr>
            </w:pP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  <w:t>&lt;pmnt:Payer payerIdentifier="1010000000003751379232" payerName="Тестовый плательщик"/&gt;</w:t>
            </w:r>
          </w:p>
          <w:p w14:paraId="505E0388" w14:textId="77777777" w:rsidR="00BE67F4" w:rsidRPr="00BE67F4" w:rsidRDefault="00BE67F4" w:rsidP="00BE67F4">
            <w:pPr>
              <w:rPr>
                <w:i/>
                <w:iCs/>
                <w:szCs w:val="22"/>
              </w:rPr>
            </w:pP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</w:rPr>
              <w:t>&lt;</w:t>
            </w:r>
            <w:r w:rsidRPr="00BE67F4">
              <w:rPr>
                <w:i/>
                <w:iCs/>
                <w:szCs w:val="22"/>
                <w:lang w:val="en-US"/>
              </w:rPr>
              <w:t>org</w:t>
            </w:r>
            <w:r w:rsidRPr="00BE67F4">
              <w:rPr>
                <w:i/>
                <w:iCs/>
                <w:szCs w:val="22"/>
              </w:rPr>
              <w:t>:</w:t>
            </w:r>
            <w:r w:rsidRPr="00BE67F4">
              <w:rPr>
                <w:i/>
                <w:iCs/>
                <w:szCs w:val="22"/>
                <w:lang w:val="en-US"/>
              </w:rPr>
              <w:t>Payee</w:t>
            </w:r>
            <w:r w:rsidRPr="00BE67F4">
              <w:rPr>
                <w:i/>
                <w:iCs/>
                <w:szCs w:val="22"/>
              </w:rPr>
              <w:t xml:space="preserve"> </w:t>
            </w:r>
            <w:r w:rsidRPr="00BE67F4">
              <w:rPr>
                <w:i/>
                <w:iCs/>
                <w:szCs w:val="22"/>
                <w:lang w:val="en-US"/>
              </w:rPr>
              <w:t>name</w:t>
            </w:r>
            <w:r w:rsidRPr="00BE67F4">
              <w:rPr>
                <w:i/>
                <w:iCs/>
                <w:szCs w:val="22"/>
              </w:rPr>
              <w:t xml:space="preserve">="УВД по ЦАО ГУ МВД России по г. Москве" </w:t>
            </w:r>
            <w:r w:rsidRPr="00BE67F4">
              <w:rPr>
                <w:i/>
                <w:iCs/>
                <w:szCs w:val="22"/>
                <w:lang w:val="en-US"/>
              </w:rPr>
              <w:t>inn</w:t>
            </w:r>
            <w:r w:rsidRPr="00BE67F4">
              <w:rPr>
                <w:i/>
                <w:iCs/>
                <w:szCs w:val="22"/>
              </w:rPr>
              <w:t xml:space="preserve">="7706012716" </w:t>
            </w:r>
            <w:r w:rsidRPr="00BE67F4">
              <w:rPr>
                <w:i/>
                <w:iCs/>
                <w:szCs w:val="22"/>
                <w:lang w:val="en-US"/>
              </w:rPr>
              <w:t>kpp</w:t>
            </w:r>
            <w:r w:rsidRPr="00BE67F4">
              <w:rPr>
                <w:i/>
                <w:iCs/>
                <w:szCs w:val="22"/>
              </w:rPr>
              <w:t>="770901011"&gt;</w:t>
            </w:r>
          </w:p>
          <w:p w14:paraId="41BA6B59" w14:textId="77777777" w:rsidR="00BE67F4" w:rsidRPr="00BE67F4" w:rsidRDefault="00BE67F4" w:rsidP="00BE67F4">
            <w:pPr>
              <w:rPr>
                <w:i/>
                <w:iCs/>
                <w:szCs w:val="22"/>
                <w:lang w:val="en-US"/>
              </w:rPr>
            </w:pPr>
            <w:r w:rsidRPr="00BE67F4">
              <w:rPr>
                <w:i/>
                <w:iCs/>
                <w:szCs w:val="22"/>
              </w:rPr>
              <w:tab/>
            </w:r>
            <w:r w:rsidRPr="00BE67F4">
              <w:rPr>
                <w:i/>
                <w:iCs/>
                <w:szCs w:val="22"/>
              </w:rPr>
              <w:tab/>
            </w:r>
            <w:r w:rsidRPr="00BE67F4">
              <w:rPr>
                <w:i/>
                <w:iCs/>
                <w:szCs w:val="22"/>
              </w:rPr>
              <w:tab/>
            </w:r>
            <w:r w:rsidRPr="00BE67F4">
              <w:rPr>
                <w:i/>
                <w:iCs/>
                <w:szCs w:val="22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>&lt;com:OrgAccount accountNumber="03100643000000019500"&gt;</w:t>
            </w:r>
          </w:p>
          <w:p w14:paraId="27B5013C" w14:textId="77777777" w:rsidR="00BE67F4" w:rsidRPr="00BE67F4" w:rsidRDefault="00BE67F4" w:rsidP="00BE67F4">
            <w:pPr>
              <w:rPr>
                <w:i/>
                <w:iCs/>
                <w:szCs w:val="22"/>
                <w:lang w:val="en-US"/>
              </w:rPr>
            </w:pP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  <w:t>&lt;com:Bank bik="024501901" correspondentBankAccount="40102810045370000002"/&gt;</w:t>
            </w:r>
          </w:p>
          <w:p w14:paraId="65FD34B5" w14:textId="77777777" w:rsidR="00BE67F4" w:rsidRPr="00BE67F4" w:rsidRDefault="00BE67F4" w:rsidP="00BE67F4">
            <w:pPr>
              <w:rPr>
                <w:i/>
                <w:iCs/>
                <w:szCs w:val="22"/>
                <w:lang w:val="en-US"/>
              </w:rPr>
            </w:pP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  <w:t>&lt;/com:OrgAccount&gt;</w:t>
            </w:r>
          </w:p>
          <w:p w14:paraId="3DDC02C2" w14:textId="77777777" w:rsidR="00BE67F4" w:rsidRPr="00BE67F4" w:rsidRDefault="00BE67F4" w:rsidP="00BE67F4">
            <w:pPr>
              <w:rPr>
                <w:i/>
                <w:iCs/>
                <w:szCs w:val="22"/>
                <w:lang w:val="en-US"/>
              </w:rPr>
            </w:pP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  <w:t>&lt;/org:Payee&gt;</w:t>
            </w:r>
          </w:p>
          <w:p w14:paraId="3C62A1BF" w14:textId="77777777" w:rsidR="00BE67F4" w:rsidRPr="00BE67F4" w:rsidRDefault="00BE67F4" w:rsidP="00BE67F4">
            <w:pPr>
              <w:rPr>
                <w:i/>
                <w:iCs/>
                <w:szCs w:val="22"/>
                <w:lang w:val="en-US"/>
              </w:rPr>
            </w:pPr>
            <w:r w:rsidRPr="00BE67F4">
              <w:rPr>
                <w:i/>
                <w:iCs/>
                <w:szCs w:val="22"/>
                <w:lang w:val="en-US"/>
              </w:rPr>
              <w:lastRenderedPageBreak/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  <w:t>&lt;pmnt:BudgetIndex status="01" paytReason="0" taxPeriod="0" taxDocNumber="0" taxDocDate="0"/&gt;</w:t>
            </w:r>
          </w:p>
          <w:p w14:paraId="2EE3EAFD" w14:textId="77777777" w:rsidR="00BE67F4" w:rsidRPr="00BE67F4" w:rsidRDefault="00BE67F4" w:rsidP="00BE67F4">
            <w:pPr>
              <w:rPr>
                <w:i/>
                <w:iCs/>
                <w:szCs w:val="22"/>
                <w:lang w:val="en-US"/>
              </w:rPr>
            </w:pPr>
            <w:r w:rsidRPr="00BE67F4">
              <w:rPr>
                <w:i/>
                <w:iCs/>
                <w:szCs w:val="22"/>
                <w:lang w:val="en-US"/>
              </w:rPr>
              <w:tab/>
            </w:r>
            <w:r w:rsidRPr="00BE67F4">
              <w:rPr>
                <w:i/>
                <w:iCs/>
                <w:szCs w:val="22"/>
                <w:lang w:val="en-US"/>
              </w:rPr>
              <w:tab/>
              <w:t>&lt;/pkg:ImportedIncome&gt;</w:t>
            </w:r>
          </w:p>
          <w:p w14:paraId="78BAB423" w14:textId="77777777" w:rsidR="00BE67F4" w:rsidRPr="00BE67F4" w:rsidRDefault="00BE67F4" w:rsidP="00BE67F4">
            <w:pPr>
              <w:rPr>
                <w:i/>
                <w:iCs/>
                <w:szCs w:val="22"/>
                <w:lang w:val="en-US"/>
              </w:rPr>
            </w:pPr>
            <w:r w:rsidRPr="00BE67F4">
              <w:rPr>
                <w:i/>
                <w:iCs/>
                <w:szCs w:val="22"/>
                <w:lang w:val="en-US"/>
              </w:rPr>
              <w:tab/>
              <w:t>&lt;/pkg:IncomesPackage&gt;</w:t>
            </w:r>
          </w:p>
          <w:p w14:paraId="1264E90D" w14:textId="2D9DA6D1" w:rsidR="00E16896" w:rsidRPr="00203C8E" w:rsidRDefault="00BE67F4" w:rsidP="00BE67F4">
            <w:pPr>
              <w:rPr>
                <w:i/>
                <w:iCs/>
                <w:szCs w:val="22"/>
                <w:lang w:val="en-US"/>
              </w:rPr>
            </w:pPr>
            <w:r w:rsidRPr="00BE67F4">
              <w:rPr>
                <w:i/>
                <w:iCs/>
                <w:szCs w:val="22"/>
                <w:lang w:val="en-US"/>
              </w:rPr>
              <w:t>&lt;/req:ImportIncomesRequest&gt;</w:t>
            </w:r>
          </w:p>
        </w:tc>
      </w:tr>
    </w:tbl>
    <w:p w14:paraId="67EB2B6D" w14:textId="77777777" w:rsidR="00336992" w:rsidRPr="00203C8E" w:rsidRDefault="00336992" w:rsidP="00AB49AF">
      <w:pPr>
        <w:pStyle w:val="af4"/>
        <w:widowControl w:val="0"/>
        <w:spacing w:line="240" w:lineRule="auto"/>
        <w:ind w:firstLine="851"/>
        <w:rPr>
          <w:rFonts w:eastAsia="Arial Unicode MS"/>
          <w:lang w:val="en-US"/>
        </w:rPr>
      </w:pPr>
      <w:bookmarkStart w:id="15" w:name="_Toc6"/>
    </w:p>
    <w:p w14:paraId="43EDD99A" w14:textId="77777777" w:rsidR="00E16896" w:rsidRPr="00203C8E" w:rsidRDefault="00AB49AF" w:rsidP="00010005">
      <w:pPr>
        <w:pStyle w:val="af4"/>
        <w:widowControl w:val="0"/>
        <w:spacing w:line="240" w:lineRule="auto"/>
        <w:rPr>
          <w:rFonts w:eastAsia="Arial Unicode MS"/>
          <w:lang w:val="en-US"/>
        </w:rPr>
      </w:pPr>
      <w:r w:rsidRPr="00203C8E">
        <w:rPr>
          <w:rFonts w:eastAsia="Arial Unicode MS"/>
        </w:rPr>
        <w:t>Эталонный</w:t>
      </w:r>
      <w:r w:rsidRPr="00203C8E">
        <w:rPr>
          <w:rFonts w:eastAsia="Arial Unicode MS"/>
          <w:lang w:val="en-US"/>
        </w:rPr>
        <w:t xml:space="preserve"> </w:t>
      </w:r>
      <w:r w:rsidRPr="00203C8E">
        <w:rPr>
          <w:rFonts w:eastAsia="Arial Unicode MS"/>
        </w:rPr>
        <w:t>ответ</w:t>
      </w:r>
      <w:r w:rsidRPr="00203C8E">
        <w:rPr>
          <w:rFonts w:eastAsia="Arial Unicode MS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B49AF" w:rsidRPr="00BF065B" w14:paraId="217FF486" w14:textId="77777777" w:rsidTr="00FA5842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EC080" w14:textId="77777777" w:rsidR="00CD74FB" w:rsidRPr="00CD74FB" w:rsidRDefault="00CD74FB" w:rsidP="00CD74FB">
            <w:pPr>
              <w:rPr>
                <w:i/>
                <w:iCs/>
                <w:szCs w:val="22"/>
                <w:lang w:val="en-US"/>
              </w:rPr>
            </w:pPr>
            <w:r w:rsidRPr="00CD74FB">
              <w:rPr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6C3BC0D8" w14:textId="77777777" w:rsidR="00CD74FB" w:rsidRPr="00CD74FB" w:rsidRDefault="00CD74FB" w:rsidP="00CD74FB">
            <w:pPr>
              <w:rPr>
                <w:i/>
                <w:iCs/>
                <w:szCs w:val="22"/>
                <w:lang w:val="en-US"/>
              </w:rPr>
            </w:pPr>
            <w:r w:rsidRPr="00CD74FB">
              <w:rPr>
                <w:i/>
                <w:iCs/>
                <w:szCs w:val="22"/>
                <w:lang w:val="en-US"/>
              </w:rPr>
              <w:t>&lt;req:ImportIncomesResponse xmlns:com="http://roskazna.ru/gisgmp/xsd/Common/2.5.0"</w:t>
            </w:r>
          </w:p>
          <w:p w14:paraId="4B621036" w14:textId="77777777" w:rsidR="00CD74FB" w:rsidRPr="00CD74FB" w:rsidRDefault="00CD74FB" w:rsidP="00CD74FB">
            <w:pPr>
              <w:rPr>
                <w:i/>
                <w:iCs/>
                <w:szCs w:val="22"/>
                <w:lang w:val="en-US"/>
              </w:rPr>
            </w:pPr>
            <w:r w:rsidRPr="00CD74FB">
              <w:rPr>
                <w:i/>
                <w:iCs/>
                <w:szCs w:val="22"/>
                <w:lang w:val="en-US"/>
              </w:rPr>
              <w:t xml:space="preserve">    xmlns:inc="http://roskazna.ru/gisgmp/xsd/Income/2.5.0"</w:t>
            </w:r>
          </w:p>
          <w:p w14:paraId="0C14B745" w14:textId="77777777" w:rsidR="00CD74FB" w:rsidRPr="00CD74FB" w:rsidRDefault="00CD74FB" w:rsidP="00CD74FB">
            <w:pPr>
              <w:rPr>
                <w:i/>
                <w:iCs/>
                <w:szCs w:val="22"/>
                <w:lang w:val="en-US"/>
              </w:rPr>
            </w:pPr>
            <w:r w:rsidRPr="00CD74FB">
              <w:rPr>
                <w:i/>
                <w:iCs/>
                <w:szCs w:val="22"/>
                <w:lang w:val="en-US"/>
              </w:rPr>
              <w:t xml:space="preserve">    xmlns:pkg="http://roskazna.ru/gisgmp/xsd/Package/2.5.0"</w:t>
            </w:r>
          </w:p>
          <w:p w14:paraId="11C788C4" w14:textId="77777777" w:rsidR="00CD74FB" w:rsidRPr="00CD74FB" w:rsidRDefault="00CD74FB" w:rsidP="00CD74FB">
            <w:pPr>
              <w:rPr>
                <w:i/>
                <w:iCs/>
                <w:szCs w:val="22"/>
                <w:lang w:val="en-US"/>
              </w:rPr>
            </w:pPr>
            <w:r w:rsidRPr="00CD74FB">
              <w:rPr>
                <w:i/>
                <w:iCs/>
                <w:szCs w:val="22"/>
                <w:lang w:val="en-US"/>
              </w:rPr>
              <w:t xml:space="preserve">    xmlns:pmnt="http://roskazna.ru/gisgmp/xsd/Payment/2.5.0"</w:t>
            </w:r>
          </w:p>
          <w:p w14:paraId="2ED6919C" w14:textId="77777777" w:rsidR="00CD74FB" w:rsidRPr="00CD74FB" w:rsidRDefault="00CD74FB" w:rsidP="00CD74FB">
            <w:pPr>
              <w:rPr>
                <w:i/>
                <w:iCs/>
                <w:szCs w:val="22"/>
                <w:lang w:val="en-US"/>
              </w:rPr>
            </w:pPr>
            <w:r w:rsidRPr="00CD74FB">
              <w:rPr>
                <w:i/>
                <w:iCs/>
                <w:szCs w:val="22"/>
                <w:lang w:val="en-US"/>
              </w:rPr>
              <w:t xml:space="preserve">    xmlns:org="http://roskazna.ru/gisgmp/xsd/Organization/2.5.0"</w:t>
            </w:r>
          </w:p>
          <w:p w14:paraId="789CCF4E" w14:textId="77777777" w:rsidR="00CD74FB" w:rsidRPr="00CD74FB" w:rsidRDefault="00CD74FB" w:rsidP="00CD74FB">
            <w:pPr>
              <w:rPr>
                <w:i/>
                <w:iCs/>
                <w:szCs w:val="22"/>
                <w:lang w:val="en-US"/>
              </w:rPr>
            </w:pPr>
            <w:r w:rsidRPr="00CD74FB">
              <w:rPr>
                <w:i/>
                <w:iCs/>
                <w:szCs w:val="22"/>
                <w:lang w:val="en-US"/>
              </w:rPr>
              <w:t xml:space="preserve">    xmlns:req="urn://roskazna.ru/gisgmp/xsd/services/import-incomes/2.5.0"</w:t>
            </w:r>
          </w:p>
          <w:p w14:paraId="32C9E809" w14:textId="77777777" w:rsidR="00CD74FB" w:rsidRPr="00CD74FB" w:rsidRDefault="00CD74FB" w:rsidP="00CD74FB">
            <w:pPr>
              <w:rPr>
                <w:i/>
                <w:iCs/>
                <w:szCs w:val="22"/>
                <w:lang w:val="en-US"/>
              </w:rPr>
            </w:pPr>
            <w:r w:rsidRPr="00CD74FB">
              <w:rPr>
                <w:i/>
                <w:iCs/>
                <w:szCs w:val="22"/>
                <w:lang w:val="en-US"/>
              </w:rPr>
              <w:t xml:space="preserve">    Id="I_1bb7dbca-d28f-48b1-7b39-b4a5f16d5e5c" RqId="G_fce0c522-b08d-44bc-55d8-738f10e9d068"</w:t>
            </w:r>
          </w:p>
          <w:p w14:paraId="06D76F20" w14:textId="77777777" w:rsidR="00CD74FB" w:rsidRPr="00CD74FB" w:rsidRDefault="00CD74FB" w:rsidP="00CD74FB">
            <w:pPr>
              <w:rPr>
                <w:i/>
                <w:iCs/>
                <w:szCs w:val="22"/>
                <w:lang w:val="en-US"/>
              </w:rPr>
            </w:pPr>
            <w:r w:rsidRPr="00CD74FB">
              <w:rPr>
                <w:i/>
                <w:iCs/>
                <w:szCs w:val="22"/>
                <w:lang w:val="en-US"/>
              </w:rPr>
              <w:t xml:space="preserve">    recipientIdentifier="aaa111" timestamp="2021-07-01T16:03:25.932+03:00"&gt;</w:t>
            </w:r>
          </w:p>
          <w:p w14:paraId="11CEC78A" w14:textId="77777777" w:rsidR="00CD74FB" w:rsidRPr="00CD74FB" w:rsidRDefault="00CD74FB" w:rsidP="00CD74FB">
            <w:pPr>
              <w:rPr>
                <w:i/>
                <w:iCs/>
                <w:szCs w:val="22"/>
                <w:lang w:val="en-US"/>
              </w:rPr>
            </w:pPr>
            <w:r w:rsidRPr="00CD74FB">
              <w:rPr>
                <w:i/>
                <w:iCs/>
                <w:szCs w:val="22"/>
                <w:lang w:val="en-US"/>
              </w:rPr>
              <w:t xml:space="preserve">    &lt;com:ImportProtocol entityID="I_22ccd2c6-a33a-3ea2-959d-8e198ba673a9" code="0"</w:t>
            </w:r>
          </w:p>
          <w:p w14:paraId="44C9B35A" w14:textId="77777777" w:rsidR="00CD74FB" w:rsidRPr="00CD74FB" w:rsidRDefault="00CD74FB" w:rsidP="00CD74FB">
            <w:pPr>
              <w:rPr>
                <w:i/>
                <w:iCs/>
                <w:szCs w:val="22"/>
                <w:lang w:val="en-US"/>
              </w:rPr>
            </w:pPr>
            <w:r w:rsidRPr="00CD74FB">
              <w:rPr>
                <w:i/>
                <w:iCs/>
                <w:szCs w:val="22"/>
                <w:lang w:val="en-US"/>
              </w:rPr>
              <w:t xml:space="preserve">        description="Успешно (ТЕСТОВЫЕ ДАННЫЕ!)"/&gt;</w:t>
            </w:r>
          </w:p>
          <w:p w14:paraId="16C1BD18" w14:textId="08F262B5" w:rsidR="00AB49AF" w:rsidRPr="00203C8E" w:rsidRDefault="00CD74FB" w:rsidP="00CD74FB">
            <w:pPr>
              <w:rPr>
                <w:i/>
                <w:iCs/>
                <w:szCs w:val="22"/>
                <w:lang w:val="en-US"/>
              </w:rPr>
            </w:pPr>
            <w:r w:rsidRPr="00CD74FB">
              <w:rPr>
                <w:i/>
                <w:iCs/>
                <w:szCs w:val="22"/>
                <w:lang w:val="en-US"/>
              </w:rPr>
              <w:t>&lt;/req:ImportIncomesResponse&gt;</w:t>
            </w:r>
          </w:p>
        </w:tc>
      </w:tr>
      <w:bookmarkEnd w:id="15"/>
    </w:tbl>
    <w:p w14:paraId="44D47200" w14:textId="77777777" w:rsidR="00892EBE" w:rsidRPr="00203C8E" w:rsidRDefault="00892EBE" w:rsidP="00892EBE">
      <w:pPr>
        <w:jc w:val="both"/>
        <w:rPr>
          <w:lang w:val="en-US"/>
        </w:rPr>
        <w:sectPr w:rsidR="00892EBE" w:rsidRPr="00203C8E">
          <w:pgSz w:w="11900" w:h="16840"/>
          <w:pgMar w:top="1134" w:right="746" w:bottom="1134" w:left="1701" w:header="709" w:footer="709" w:gutter="0"/>
          <w:cols w:space="720"/>
        </w:sectPr>
      </w:pPr>
    </w:p>
    <w:p w14:paraId="2526421E" w14:textId="5F0CEBBA" w:rsidR="00D259E4" w:rsidRPr="00203C8E" w:rsidRDefault="005D037D" w:rsidP="00042435">
      <w:pPr>
        <w:pStyle w:val="Head1"/>
        <w:rPr>
          <w:snapToGrid w:val="0"/>
        </w:rPr>
      </w:pPr>
      <w:bookmarkStart w:id="16" w:name="_Ref518987844"/>
      <w:bookmarkStart w:id="17" w:name="_Toc106790673"/>
      <w:r w:rsidRPr="00203C8E">
        <w:rPr>
          <w:snapToGrid w:val="0"/>
        </w:rPr>
        <w:lastRenderedPageBreak/>
        <w:t>ТЕСТОВЫЕ СЦЕНАРИИ</w:t>
      </w:r>
      <w:bookmarkEnd w:id="16"/>
      <w:bookmarkEnd w:id="17"/>
    </w:p>
    <w:p w14:paraId="47C343C0" w14:textId="77777777" w:rsidR="00E16896" w:rsidRPr="00203C8E" w:rsidRDefault="00D259E4" w:rsidP="00042435">
      <w:pPr>
        <w:pStyle w:val="Head2"/>
        <w:rPr>
          <w:snapToGrid w:val="0"/>
        </w:rPr>
      </w:pPr>
      <w:bookmarkStart w:id="18" w:name="_Ref497929990"/>
      <w:bookmarkStart w:id="19" w:name="_Toc106790674"/>
      <w:r w:rsidRPr="00203C8E">
        <w:rPr>
          <w:snapToGrid w:val="0"/>
        </w:rPr>
        <w:t>Тестовы</w:t>
      </w:r>
      <w:r w:rsidR="00FD30B3" w:rsidRPr="00203C8E">
        <w:rPr>
          <w:snapToGrid w:val="0"/>
        </w:rPr>
        <w:t>й</w:t>
      </w:r>
      <w:r w:rsidRPr="00203C8E">
        <w:rPr>
          <w:snapToGrid w:val="0"/>
        </w:rPr>
        <w:t xml:space="preserve"> сценари</w:t>
      </w:r>
      <w:r w:rsidR="00FD30B3" w:rsidRPr="00203C8E">
        <w:rPr>
          <w:snapToGrid w:val="0"/>
        </w:rPr>
        <w:t>й</w:t>
      </w:r>
      <w:bookmarkEnd w:id="18"/>
      <w:bookmarkEnd w:id="19"/>
    </w:p>
    <w:p w14:paraId="13F931F8" w14:textId="77777777" w:rsidR="008D0B3C" w:rsidRPr="0019498A" w:rsidRDefault="008D0B3C" w:rsidP="008D0B3C">
      <w:pPr>
        <w:ind w:firstLine="709"/>
        <w:jc w:val="both"/>
      </w:pPr>
      <w:r w:rsidRPr="008E500A">
        <w:t>Наименование</w:t>
      </w:r>
      <w:r w:rsidRPr="0019498A">
        <w:t xml:space="preserve"> </w:t>
      </w:r>
      <w:r w:rsidRPr="008E500A">
        <w:t>сценария</w:t>
      </w:r>
      <w:r w:rsidRPr="0019498A">
        <w:t>: «</w:t>
      </w:r>
      <w:r>
        <w:t xml:space="preserve">Успешный прием </w:t>
      </w:r>
      <w:r w:rsidRPr="00C06E9D">
        <w:t>информации о</w:t>
      </w:r>
      <w:r>
        <w:t xml:space="preserve"> зачислении»</w:t>
      </w:r>
    </w:p>
    <w:tbl>
      <w:tblPr>
        <w:tblStyle w:val="aff0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8D0B3C" w:rsidRPr="00266CBA" w14:paraId="6A969E49" w14:textId="77777777" w:rsidTr="00A063C4">
        <w:trPr>
          <w:trHeight w:val="493"/>
        </w:trPr>
        <w:tc>
          <w:tcPr>
            <w:tcW w:w="4237" w:type="dxa"/>
            <w:vAlign w:val="center"/>
            <w:hideMark/>
          </w:tcPr>
          <w:p w14:paraId="59FEA5EC" w14:textId="77777777" w:rsidR="008D0B3C" w:rsidRPr="00266CBA" w:rsidRDefault="008D0B3C" w:rsidP="00A063C4">
            <w:pPr>
              <w:keepNext/>
              <w:jc w:val="center"/>
              <w:rPr>
                <w:b/>
                <w:lang w:val="en-US"/>
              </w:rPr>
            </w:pPr>
            <w:r w:rsidRPr="00266CBA">
              <w:rPr>
                <w:b/>
              </w:rPr>
              <w:t>Идентификатор</w:t>
            </w:r>
            <w:r w:rsidRPr="00266CBA">
              <w:rPr>
                <w:b/>
                <w:lang w:val="en-US"/>
              </w:rPr>
              <w:t xml:space="preserve"> </w:t>
            </w:r>
            <w:r w:rsidRPr="00266CBA">
              <w:rPr>
                <w:b/>
              </w:rPr>
              <w:t>сценария</w:t>
            </w:r>
            <w:r w:rsidRPr="00266CBA">
              <w:rPr>
                <w:b/>
                <w:lang w:val="en-US"/>
              </w:rPr>
              <w:t xml:space="preserve"> (xpath)</w:t>
            </w:r>
          </w:p>
        </w:tc>
        <w:tc>
          <w:tcPr>
            <w:tcW w:w="5134" w:type="dxa"/>
            <w:vAlign w:val="center"/>
            <w:hideMark/>
          </w:tcPr>
          <w:p w14:paraId="19303CBB" w14:textId="77777777" w:rsidR="008D0B3C" w:rsidRPr="00266CBA" w:rsidRDefault="008D0B3C" w:rsidP="00A063C4">
            <w:pPr>
              <w:keepNext/>
              <w:jc w:val="center"/>
              <w:rPr>
                <w:b/>
              </w:rPr>
            </w:pPr>
            <w:r w:rsidRPr="00266CBA">
              <w:rPr>
                <w:b/>
              </w:rPr>
              <w:t xml:space="preserve">Пространство имен, используемое в </w:t>
            </w:r>
            <w:r w:rsidRPr="00266CBA">
              <w:rPr>
                <w:b/>
                <w:lang w:val="en-US"/>
              </w:rPr>
              <w:t>xpat</w:t>
            </w:r>
            <w:r w:rsidRPr="00266CBA">
              <w:rPr>
                <w:b/>
              </w:rPr>
              <w:t>h</w:t>
            </w:r>
          </w:p>
        </w:tc>
      </w:tr>
      <w:tr w:rsidR="008D0B3C" w:rsidRPr="00BF065B" w14:paraId="2BDAE1F9" w14:textId="77777777" w:rsidTr="00A063C4">
        <w:trPr>
          <w:trHeight w:val="557"/>
        </w:trPr>
        <w:tc>
          <w:tcPr>
            <w:tcW w:w="4237" w:type="dxa"/>
          </w:tcPr>
          <w:p w14:paraId="2F4333E2" w14:textId="773C7BF1" w:rsidR="008D0B3C" w:rsidRPr="00C90F62" w:rsidRDefault="009108B3" w:rsidP="00A063C4">
            <w:pPr>
              <w:rPr>
                <w:i/>
                <w:szCs w:val="22"/>
              </w:rPr>
            </w:pPr>
            <w:r w:rsidRPr="009108B3">
              <w:rPr>
                <w:i/>
                <w:szCs w:val="22"/>
              </w:rPr>
              <w:t>//req:ImportIncomesRequest/pkg:IncomesPackage/pkg:ImportedIncome[@incomeId = '49999010720210000000000000301067']</w:t>
            </w:r>
          </w:p>
        </w:tc>
        <w:tc>
          <w:tcPr>
            <w:tcW w:w="5134" w:type="dxa"/>
          </w:tcPr>
          <w:p w14:paraId="402A2504" w14:textId="3CD9C204" w:rsidR="008D0B3C" w:rsidRPr="00597D8E" w:rsidRDefault="008D0B3C" w:rsidP="00067BEB">
            <w:pPr>
              <w:rPr>
                <w:i/>
                <w:szCs w:val="22"/>
                <w:lang w:val="en-US"/>
              </w:rPr>
            </w:pPr>
            <w:r w:rsidRPr="00BC076A">
              <w:rPr>
                <w:i/>
                <w:iCs/>
                <w:szCs w:val="22"/>
                <w:lang w:val="en-US"/>
              </w:rPr>
              <w:t>xmlns:req=urn://roskazna.ru/gisgmp/x</w:t>
            </w:r>
            <w:r w:rsidR="00501B1F">
              <w:rPr>
                <w:i/>
                <w:iCs/>
                <w:szCs w:val="22"/>
                <w:lang w:val="en-US"/>
              </w:rPr>
              <w:t>sd/services/import-incomes/</w:t>
            </w:r>
            <w:r w:rsidR="00F75BB4">
              <w:rPr>
                <w:i/>
                <w:iCs/>
                <w:szCs w:val="22"/>
                <w:lang w:val="en-US"/>
              </w:rPr>
              <w:t>2.5.0</w:t>
            </w:r>
            <w:r w:rsidRPr="00597D8E">
              <w:rPr>
                <w:i/>
                <w:lang w:val="en-US"/>
              </w:rPr>
              <w:t xml:space="preserve"> xmlns:pkg=</w:t>
            </w:r>
            <w:r w:rsidRPr="00501B1F">
              <w:rPr>
                <w:i/>
                <w:lang w:val="en-US"/>
              </w:rPr>
              <w:t>http://roskazna.ru/gisgmp/xsd/Package</w:t>
            </w:r>
            <w:r w:rsidR="00501B1F">
              <w:rPr>
                <w:i/>
                <w:lang w:val="en-US"/>
              </w:rPr>
              <w:t>/</w:t>
            </w:r>
            <w:r w:rsidR="00F75BB4">
              <w:rPr>
                <w:i/>
                <w:lang w:val="en-US"/>
              </w:rPr>
              <w:t>2.5.0</w:t>
            </w:r>
          </w:p>
        </w:tc>
      </w:tr>
    </w:tbl>
    <w:p w14:paraId="071BC6EE" w14:textId="77777777" w:rsidR="008D0B3C" w:rsidRPr="00597D8E" w:rsidRDefault="008D0B3C" w:rsidP="008D0B3C">
      <w:pPr>
        <w:ind w:firstLine="709"/>
        <w:rPr>
          <w:lang w:val="en-US"/>
        </w:rPr>
      </w:pPr>
    </w:p>
    <w:p w14:paraId="4FAB5826" w14:textId="77777777" w:rsidR="008D0B3C" w:rsidRPr="008E500A" w:rsidRDefault="008D0B3C" w:rsidP="008D0B3C">
      <w:pPr>
        <w:ind w:firstLine="709"/>
      </w:pPr>
      <w:r w:rsidRPr="008E500A">
        <w:t xml:space="preserve">Наименование </w:t>
      </w:r>
      <w:r w:rsidRPr="008E500A">
        <w:rPr>
          <w:lang w:val="en-US"/>
        </w:rPr>
        <w:t>XSL</w:t>
      </w:r>
      <w:r w:rsidRPr="008E500A">
        <w:t>-файла, используемого для генерации автоматического ответа</w:t>
      </w:r>
      <w:r>
        <w:t xml:space="preserve"> в данном сценарии:</w:t>
      </w:r>
      <w:r w:rsidRPr="00A113ED">
        <w:rPr>
          <w:i/>
        </w:rPr>
        <w:t xml:space="preserve"> </w:t>
      </w:r>
      <w:r w:rsidRPr="00266CBA">
        <w:rPr>
          <w:i/>
        </w:rPr>
        <w:t>Response.xsl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8D0B3C" w:rsidRPr="0037459D" w14:paraId="7261E045" w14:textId="77777777" w:rsidTr="00A063C4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FFAAE" w14:textId="77777777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77E0C69D" w14:textId="77777777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>&lt;xsl:stylesheet version="2.0" xmlns:xs="http://www.w3.org/2001/XMLSchema"</w:t>
            </w:r>
          </w:p>
          <w:p w14:paraId="05307A56" w14:textId="77777777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  <w:t>xmlns:xsl="http://www.w3.org/1999/XSL/Transform"</w:t>
            </w:r>
          </w:p>
          <w:p w14:paraId="2FD1EE1D" w14:textId="603DDC4C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  <w:t>xmlns:pkg="http://roskazna.ru/gisgmp/xsd/Package/</w:t>
            </w:r>
            <w:r w:rsidR="00F75BB4">
              <w:rPr>
                <w:i/>
                <w:iCs/>
                <w:szCs w:val="22"/>
                <w:lang w:val="en-US"/>
              </w:rPr>
              <w:t>2.5.0</w:t>
            </w:r>
            <w:r w:rsidRPr="00895A09">
              <w:rPr>
                <w:i/>
                <w:iCs/>
                <w:szCs w:val="22"/>
                <w:lang w:val="en-US"/>
              </w:rPr>
              <w:t>"&gt;</w:t>
            </w:r>
          </w:p>
          <w:p w14:paraId="23A8A335" w14:textId="77777777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  <w:t>&lt;xsl:template</w:t>
            </w:r>
          </w:p>
          <w:p w14:paraId="1789E579" w14:textId="4E11D2C8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match="//pkg:ImportedIncome[@incomeId/string() = '49999</w:t>
            </w:r>
            <w:r w:rsidR="00AB5EF4" w:rsidRPr="00AB5EF4">
              <w:rPr>
                <w:i/>
                <w:iCs/>
                <w:szCs w:val="22"/>
                <w:lang w:val="en-US"/>
              </w:rPr>
              <w:t>01</w:t>
            </w:r>
            <w:r w:rsidRPr="00895A09">
              <w:rPr>
                <w:i/>
                <w:iCs/>
                <w:szCs w:val="22"/>
                <w:lang w:val="en-US"/>
              </w:rPr>
              <w:t>0</w:t>
            </w:r>
            <w:r w:rsidR="00AB5EF4" w:rsidRPr="00AB5EF4">
              <w:rPr>
                <w:i/>
                <w:iCs/>
                <w:szCs w:val="22"/>
                <w:lang w:val="en-US"/>
              </w:rPr>
              <w:t>7</w:t>
            </w:r>
            <w:r w:rsidRPr="00895A09">
              <w:rPr>
                <w:i/>
                <w:iCs/>
                <w:szCs w:val="22"/>
                <w:lang w:val="en-US"/>
              </w:rPr>
              <w:t>202</w:t>
            </w:r>
            <w:r w:rsidR="00AB5EF4" w:rsidRPr="00AB5EF4">
              <w:rPr>
                <w:i/>
                <w:iCs/>
                <w:szCs w:val="22"/>
                <w:lang w:val="en-US"/>
              </w:rPr>
              <w:t>1</w:t>
            </w:r>
            <w:r w:rsidRPr="00895A09">
              <w:rPr>
                <w:i/>
                <w:iCs/>
                <w:szCs w:val="22"/>
                <w:lang w:val="en-US"/>
              </w:rPr>
              <w:t>0000000000000301067']"&gt;</w:t>
            </w:r>
          </w:p>
          <w:p w14:paraId="203515CC" w14:textId="31733CC9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&lt;req:ImportIncomesResponse xmlns:com="http://roskazna.ru/gisgmp/xsd/Common/</w:t>
            </w:r>
            <w:r w:rsidR="00F75BB4">
              <w:rPr>
                <w:i/>
                <w:iCs/>
                <w:szCs w:val="22"/>
                <w:lang w:val="en-US"/>
              </w:rPr>
              <w:t>2.5.0</w:t>
            </w:r>
            <w:r w:rsidRPr="00895A09">
              <w:rPr>
                <w:i/>
                <w:iCs/>
                <w:szCs w:val="22"/>
                <w:lang w:val="en-US"/>
              </w:rPr>
              <w:t>"</w:t>
            </w:r>
          </w:p>
          <w:p w14:paraId="2F91E77C" w14:textId="3CF6109B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xmlns:inc="http://roskazna.ru/gisgmp/xsd/Income/</w:t>
            </w:r>
            <w:r w:rsidR="00F75BB4">
              <w:rPr>
                <w:i/>
                <w:iCs/>
                <w:szCs w:val="22"/>
                <w:lang w:val="en-US"/>
              </w:rPr>
              <w:t>2.5.0</w:t>
            </w:r>
            <w:r w:rsidRPr="00895A09">
              <w:rPr>
                <w:i/>
                <w:iCs/>
                <w:szCs w:val="22"/>
                <w:lang w:val="en-US"/>
              </w:rPr>
              <w:t>"</w:t>
            </w:r>
          </w:p>
          <w:p w14:paraId="0B6A589E" w14:textId="1BDE0AAB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xmlns:pkg="http://roskazna.ru/gisgmp/xsd/Package/</w:t>
            </w:r>
            <w:r w:rsidR="00F75BB4">
              <w:rPr>
                <w:i/>
                <w:iCs/>
                <w:szCs w:val="22"/>
                <w:lang w:val="en-US"/>
              </w:rPr>
              <w:t>2.5.0</w:t>
            </w:r>
            <w:r w:rsidRPr="00895A09">
              <w:rPr>
                <w:i/>
                <w:iCs/>
                <w:szCs w:val="22"/>
                <w:lang w:val="en-US"/>
              </w:rPr>
              <w:t>"</w:t>
            </w:r>
          </w:p>
          <w:p w14:paraId="09D64D57" w14:textId="7C31BFB8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xmlns:pmnt="http://roskazna.ru/gisgmp/xsd/Payment/</w:t>
            </w:r>
            <w:r w:rsidR="00F75BB4">
              <w:rPr>
                <w:i/>
                <w:iCs/>
                <w:szCs w:val="22"/>
                <w:lang w:val="en-US"/>
              </w:rPr>
              <w:t>2.5.0</w:t>
            </w:r>
            <w:r w:rsidRPr="00895A09">
              <w:rPr>
                <w:i/>
                <w:iCs/>
                <w:szCs w:val="22"/>
                <w:lang w:val="en-US"/>
              </w:rPr>
              <w:t>"</w:t>
            </w:r>
          </w:p>
          <w:p w14:paraId="7D61AEF6" w14:textId="0D4DD09B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xmlns:org="http://roskazna.ru/gisgmp/xsd/Organization/</w:t>
            </w:r>
            <w:r w:rsidR="00F75BB4">
              <w:rPr>
                <w:i/>
                <w:iCs/>
                <w:szCs w:val="22"/>
                <w:lang w:val="en-US"/>
              </w:rPr>
              <w:t>2.5.0</w:t>
            </w:r>
            <w:r w:rsidRPr="00895A09">
              <w:rPr>
                <w:i/>
                <w:iCs/>
                <w:szCs w:val="22"/>
                <w:lang w:val="en-US"/>
              </w:rPr>
              <w:t>"</w:t>
            </w:r>
          </w:p>
          <w:p w14:paraId="27820197" w14:textId="782459DB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xmlns:req="urn://roskazna.ru/gisgmp/xsd/services/import-incomes/</w:t>
            </w:r>
            <w:r w:rsidR="00F75BB4">
              <w:rPr>
                <w:i/>
                <w:iCs/>
                <w:szCs w:val="22"/>
                <w:lang w:val="en-US"/>
              </w:rPr>
              <w:t>2.5.0</w:t>
            </w:r>
            <w:r w:rsidRPr="00895A09">
              <w:rPr>
                <w:i/>
                <w:iCs/>
                <w:szCs w:val="22"/>
                <w:lang w:val="en-US"/>
              </w:rPr>
              <w:t>"</w:t>
            </w:r>
          </w:p>
          <w:p w14:paraId="4183B8D3" w14:textId="77777777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Id="I_1bb7dbca-d28f-48b1-7b39-b4a5f16d5e5c"</w:t>
            </w:r>
          </w:p>
          <w:p w14:paraId="75564E9D" w14:textId="77777777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RqId="G_fce0c522-b08d-44bc-55d8-738f10e9d068" recipientIdentifier="aaa111"</w:t>
            </w:r>
          </w:p>
          <w:p w14:paraId="0B12E6AF" w14:textId="029E995A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timestamp="202</w:t>
            </w:r>
            <w:r w:rsidR="00AB5EF4" w:rsidRPr="004463A3">
              <w:rPr>
                <w:i/>
                <w:iCs/>
                <w:szCs w:val="22"/>
                <w:lang w:val="en-US"/>
              </w:rPr>
              <w:t>1</w:t>
            </w:r>
            <w:r w:rsidRPr="00895A09">
              <w:rPr>
                <w:i/>
                <w:iCs/>
                <w:szCs w:val="22"/>
                <w:lang w:val="en-US"/>
              </w:rPr>
              <w:t>-0</w:t>
            </w:r>
            <w:r w:rsidR="00AB5EF4" w:rsidRPr="004463A3">
              <w:rPr>
                <w:i/>
                <w:iCs/>
                <w:szCs w:val="22"/>
                <w:lang w:val="en-US"/>
              </w:rPr>
              <w:t>7</w:t>
            </w:r>
            <w:r w:rsidRPr="00895A09">
              <w:rPr>
                <w:i/>
                <w:iCs/>
                <w:szCs w:val="22"/>
                <w:lang w:val="en-US"/>
              </w:rPr>
              <w:t>-</w:t>
            </w:r>
            <w:r w:rsidR="00AB5EF4" w:rsidRPr="004463A3">
              <w:rPr>
                <w:i/>
                <w:iCs/>
                <w:szCs w:val="22"/>
                <w:lang w:val="en-US"/>
              </w:rPr>
              <w:t>01</w:t>
            </w:r>
            <w:r w:rsidRPr="00895A09">
              <w:rPr>
                <w:i/>
                <w:iCs/>
                <w:szCs w:val="22"/>
                <w:lang w:val="en-US"/>
              </w:rPr>
              <w:t>T16:03:25.932+03:00"&gt;</w:t>
            </w:r>
          </w:p>
          <w:p w14:paraId="6F286E9C" w14:textId="77777777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&lt;com:ImportProtocol entityID="I_22ccd2c6-a33a-3ea2-959d-8e198ba673a9" code="0"</w:t>
            </w:r>
          </w:p>
          <w:p w14:paraId="7D2848DC" w14:textId="77777777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description="Успешно (ТЕСТОВЫЕ ДАННЫЕ!)"/&gt;</w:t>
            </w:r>
          </w:p>
          <w:p w14:paraId="0D80193C" w14:textId="77777777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</w:r>
            <w:r w:rsidRPr="00895A09">
              <w:rPr>
                <w:i/>
                <w:iCs/>
                <w:szCs w:val="22"/>
                <w:lang w:val="en-US"/>
              </w:rPr>
              <w:tab/>
              <w:t>&lt;/req:ImportIncomesResponse&gt;</w:t>
            </w:r>
          </w:p>
          <w:p w14:paraId="0654C946" w14:textId="77777777" w:rsidR="00895A09" w:rsidRPr="00895A09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ab/>
              <w:t>&lt;/xsl:template&gt;</w:t>
            </w:r>
          </w:p>
          <w:p w14:paraId="19B29098" w14:textId="7DBA37ED" w:rsidR="008D0B3C" w:rsidRPr="00BC076A" w:rsidRDefault="00895A09" w:rsidP="00895A09">
            <w:pPr>
              <w:rPr>
                <w:i/>
                <w:iCs/>
                <w:szCs w:val="22"/>
                <w:lang w:val="en-US"/>
              </w:rPr>
            </w:pPr>
            <w:r w:rsidRPr="00895A09">
              <w:rPr>
                <w:i/>
                <w:iCs/>
                <w:szCs w:val="22"/>
                <w:lang w:val="en-US"/>
              </w:rPr>
              <w:t>&lt;/xsl:stylesheet&gt;</w:t>
            </w:r>
          </w:p>
        </w:tc>
      </w:tr>
    </w:tbl>
    <w:p w14:paraId="2FE5BB17" w14:textId="77777777" w:rsidR="008D0B3C" w:rsidRPr="00BC076A" w:rsidRDefault="008D0B3C" w:rsidP="008D0B3C">
      <w:pPr>
        <w:ind w:firstLine="851"/>
        <w:rPr>
          <w:lang w:val="en-US"/>
        </w:rPr>
      </w:pPr>
    </w:p>
    <w:p w14:paraId="1B473D4C" w14:textId="77777777" w:rsidR="008D0B3C" w:rsidRPr="00266CBA" w:rsidRDefault="008D0B3C" w:rsidP="008D0B3C">
      <w:pPr>
        <w:ind w:firstLine="709"/>
      </w:pPr>
      <w:bookmarkStart w:id="20" w:name="_Toc416447907"/>
      <w:r w:rsidRPr="00266CBA">
        <w:t>Контрольные примеры</w:t>
      </w:r>
      <w:bookmarkEnd w:id="20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8D0B3C" w:rsidRPr="00266CBA" w14:paraId="46F1CBAD" w14:textId="77777777" w:rsidTr="00A063C4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073B38" w14:textId="77777777" w:rsidR="008D0B3C" w:rsidRPr="00266CBA" w:rsidRDefault="008D0B3C" w:rsidP="00A063C4">
            <w:pPr>
              <w:keepNext/>
              <w:jc w:val="center"/>
              <w:rPr>
                <w:b/>
              </w:rPr>
            </w:pPr>
            <w:r w:rsidRPr="00266CBA">
              <w:rPr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778613" w14:textId="77777777" w:rsidR="008D0B3C" w:rsidRPr="00266CBA" w:rsidRDefault="008D0B3C" w:rsidP="00A063C4">
            <w:pPr>
              <w:keepNext/>
              <w:jc w:val="center"/>
              <w:rPr>
                <w:b/>
              </w:rPr>
            </w:pPr>
            <w:r w:rsidRPr="00266CBA">
              <w:rPr>
                <w:b/>
              </w:rPr>
              <w:t>Идентификатор контрольного примера (xpath)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5F3942" w14:textId="77777777" w:rsidR="008D0B3C" w:rsidRPr="00266CBA" w:rsidRDefault="008D0B3C" w:rsidP="00A063C4">
            <w:pPr>
              <w:keepNext/>
              <w:jc w:val="center"/>
              <w:rPr>
                <w:b/>
              </w:rPr>
            </w:pPr>
            <w:r w:rsidRPr="00266CBA">
              <w:rPr>
                <w:b/>
              </w:rPr>
              <w:t>Пространство имен, используемое в xpath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244ED9" w14:textId="77777777" w:rsidR="008D0B3C" w:rsidRPr="00266CBA" w:rsidRDefault="008D0B3C" w:rsidP="00A063C4">
            <w:pPr>
              <w:keepNext/>
              <w:jc w:val="center"/>
              <w:rPr>
                <w:b/>
              </w:rPr>
            </w:pPr>
            <w:r w:rsidRPr="00266CBA">
              <w:rPr>
                <w:b/>
              </w:rPr>
              <w:t>XSL файл для сценария</w:t>
            </w:r>
          </w:p>
        </w:tc>
      </w:tr>
      <w:tr w:rsidR="008D0B3C" w:rsidRPr="008E500A" w14:paraId="649A7341" w14:textId="77777777" w:rsidTr="00A063C4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F749A" w14:textId="77777777" w:rsidR="008D0B3C" w:rsidRPr="00266CBA" w:rsidRDefault="008D0B3C" w:rsidP="00A063C4">
            <w:pPr>
              <w:rPr>
                <w:i/>
              </w:rPr>
            </w:pPr>
            <w:r w:rsidRPr="00266CBA">
              <w:rPr>
                <w:i/>
              </w:rPr>
              <w:t>КП</w:t>
            </w:r>
            <w:r w:rsidRPr="00266CBA">
              <w:rPr>
                <w:i/>
                <w:lang w:val="en-US"/>
              </w:rPr>
              <w:t xml:space="preserve"> </w:t>
            </w:r>
            <w:r w:rsidRPr="00266CBA">
              <w:rPr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92018" w14:textId="38DBA613" w:rsidR="008D0B3C" w:rsidRPr="00266CBA" w:rsidRDefault="009108B3" w:rsidP="00A063C4">
            <w:pPr>
              <w:rPr>
                <w:i/>
              </w:rPr>
            </w:pPr>
            <w:r w:rsidRPr="009108B3">
              <w:rPr>
                <w:i/>
                <w:szCs w:val="22"/>
              </w:rPr>
              <w:t>//req:ImportIncomesRequest/pkg:IncomesPackage/pkg:ImportedIncome[@incomeId = '49999010720210000000000000301067']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124FD" w14:textId="583B498F" w:rsidR="008D0B3C" w:rsidRPr="00501B1F" w:rsidRDefault="008D0B3C" w:rsidP="00067BEB">
            <w:pPr>
              <w:rPr>
                <w:i/>
                <w:lang w:val="en-US"/>
              </w:rPr>
            </w:pPr>
            <w:r w:rsidRPr="00BC076A">
              <w:rPr>
                <w:i/>
                <w:iCs/>
                <w:szCs w:val="22"/>
                <w:lang w:val="en-US"/>
              </w:rPr>
              <w:t>xmlns</w:t>
            </w:r>
            <w:r w:rsidRPr="00501B1F">
              <w:rPr>
                <w:i/>
                <w:iCs/>
                <w:szCs w:val="22"/>
                <w:lang w:val="en-US"/>
              </w:rPr>
              <w:t>:</w:t>
            </w:r>
            <w:r w:rsidRPr="00BC076A">
              <w:rPr>
                <w:i/>
                <w:iCs/>
                <w:szCs w:val="22"/>
                <w:lang w:val="en-US"/>
              </w:rPr>
              <w:t>req</w:t>
            </w:r>
            <w:r w:rsidRPr="00501B1F">
              <w:rPr>
                <w:i/>
                <w:iCs/>
                <w:szCs w:val="22"/>
                <w:lang w:val="en-US"/>
              </w:rPr>
              <w:t>=</w:t>
            </w:r>
            <w:r w:rsidRPr="00BC076A">
              <w:rPr>
                <w:i/>
                <w:iCs/>
                <w:szCs w:val="22"/>
                <w:lang w:val="en-US"/>
              </w:rPr>
              <w:t>urn</w:t>
            </w:r>
            <w:r w:rsidRPr="00501B1F">
              <w:rPr>
                <w:i/>
                <w:iCs/>
                <w:szCs w:val="22"/>
                <w:lang w:val="en-US"/>
              </w:rPr>
              <w:t>://</w:t>
            </w:r>
            <w:r w:rsidRPr="00BC076A">
              <w:rPr>
                <w:i/>
                <w:iCs/>
                <w:szCs w:val="22"/>
                <w:lang w:val="en-US"/>
              </w:rPr>
              <w:t>roskazna</w:t>
            </w:r>
            <w:r w:rsidRPr="00501B1F">
              <w:rPr>
                <w:i/>
                <w:iCs/>
                <w:szCs w:val="22"/>
                <w:lang w:val="en-US"/>
              </w:rPr>
              <w:t>.</w:t>
            </w:r>
            <w:r w:rsidRPr="00BC076A">
              <w:rPr>
                <w:i/>
                <w:iCs/>
                <w:szCs w:val="22"/>
                <w:lang w:val="en-US"/>
              </w:rPr>
              <w:t>ru</w:t>
            </w:r>
            <w:r w:rsidRPr="00501B1F">
              <w:rPr>
                <w:i/>
                <w:iCs/>
                <w:szCs w:val="22"/>
                <w:lang w:val="en-US"/>
              </w:rPr>
              <w:t>/</w:t>
            </w:r>
            <w:r w:rsidRPr="00BC076A">
              <w:rPr>
                <w:i/>
                <w:iCs/>
                <w:szCs w:val="22"/>
                <w:lang w:val="en-US"/>
              </w:rPr>
              <w:t>gisgmp</w:t>
            </w:r>
            <w:r w:rsidRPr="00501B1F">
              <w:rPr>
                <w:i/>
                <w:iCs/>
                <w:szCs w:val="22"/>
                <w:lang w:val="en-US"/>
              </w:rPr>
              <w:t>/</w:t>
            </w:r>
            <w:r w:rsidRPr="00BC076A">
              <w:rPr>
                <w:i/>
                <w:iCs/>
                <w:szCs w:val="22"/>
                <w:lang w:val="en-US"/>
              </w:rPr>
              <w:t>x</w:t>
            </w:r>
            <w:r w:rsidR="00501B1F">
              <w:rPr>
                <w:i/>
                <w:iCs/>
                <w:szCs w:val="22"/>
                <w:lang w:val="en-US"/>
              </w:rPr>
              <w:t>sd</w:t>
            </w:r>
            <w:r w:rsidR="00501B1F" w:rsidRPr="00501B1F">
              <w:rPr>
                <w:i/>
                <w:iCs/>
                <w:szCs w:val="22"/>
                <w:lang w:val="en-US"/>
              </w:rPr>
              <w:t>/</w:t>
            </w:r>
            <w:r w:rsidR="00501B1F">
              <w:rPr>
                <w:i/>
                <w:iCs/>
                <w:szCs w:val="22"/>
                <w:lang w:val="en-US"/>
              </w:rPr>
              <w:t>services</w:t>
            </w:r>
            <w:r w:rsidR="00501B1F" w:rsidRPr="00501B1F">
              <w:rPr>
                <w:i/>
                <w:iCs/>
                <w:szCs w:val="22"/>
                <w:lang w:val="en-US"/>
              </w:rPr>
              <w:t>/</w:t>
            </w:r>
            <w:r w:rsidR="00501B1F">
              <w:rPr>
                <w:i/>
                <w:iCs/>
                <w:szCs w:val="22"/>
                <w:lang w:val="en-US"/>
              </w:rPr>
              <w:t>import</w:t>
            </w:r>
            <w:r w:rsidR="00501B1F" w:rsidRPr="00501B1F">
              <w:rPr>
                <w:i/>
                <w:iCs/>
                <w:szCs w:val="22"/>
                <w:lang w:val="en-US"/>
              </w:rPr>
              <w:t>-</w:t>
            </w:r>
            <w:r w:rsidR="00501B1F">
              <w:rPr>
                <w:i/>
                <w:iCs/>
                <w:szCs w:val="22"/>
                <w:lang w:val="en-US"/>
              </w:rPr>
              <w:t>incomes</w:t>
            </w:r>
            <w:r w:rsidR="00501B1F" w:rsidRPr="00501B1F">
              <w:rPr>
                <w:i/>
                <w:iCs/>
                <w:szCs w:val="22"/>
                <w:lang w:val="en-US"/>
              </w:rPr>
              <w:t>/</w:t>
            </w:r>
            <w:r w:rsidR="00F75BB4">
              <w:rPr>
                <w:i/>
                <w:iCs/>
                <w:szCs w:val="22"/>
                <w:lang w:val="en-US"/>
              </w:rPr>
              <w:t>2.5.0</w:t>
            </w:r>
            <w:r w:rsidRPr="00501B1F">
              <w:rPr>
                <w:i/>
                <w:lang w:val="en-US"/>
              </w:rPr>
              <w:t xml:space="preserve"> </w:t>
            </w:r>
            <w:r w:rsidRPr="00597D8E">
              <w:rPr>
                <w:i/>
                <w:lang w:val="en-US"/>
              </w:rPr>
              <w:t>xmlns</w:t>
            </w:r>
            <w:r w:rsidRPr="00501B1F">
              <w:rPr>
                <w:i/>
                <w:lang w:val="en-US"/>
              </w:rPr>
              <w:t>:</w:t>
            </w:r>
            <w:r w:rsidRPr="00597D8E">
              <w:rPr>
                <w:i/>
                <w:lang w:val="en-US"/>
              </w:rPr>
              <w:t>pkg</w:t>
            </w:r>
            <w:r w:rsidRPr="00501B1F">
              <w:rPr>
                <w:i/>
                <w:lang w:val="en-US"/>
              </w:rPr>
              <w:t>=http://roskazna.ru/gisgmp/xsd/Package</w:t>
            </w:r>
            <w:r w:rsidR="00501B1F">
              <w:rPr>
                <w:i/>
                <w:lang w:val="en-US"/>
              </w:rPr>
              <w:t>/</w:t>
            </w:r>
            <w:r w:rsidR="00F75BB4">
              <w:rPr>
                <w:i/>
                <w:lang w:val="en-US"/>
              </w:rPr>
              <w:t>2.5.0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4E9CE" w14:textId="77777777" w:rsidR="008D0B3C" w:rsidRPr="0080086F" w:rsidRDefault="008D0B3C" w:rsidP="00A063C4">
            <w:pPr>
              <w:rPr>
                <w:i/>
              </w:rPr>
            </w:pPr>
            <w:r w:rsidRPr="00266CBA">
              <w:rPr>
                <w:i/>
              </w:rPr>
              <w:t>Response.xsl</w:t>
            </w:r>
          </w:p>
        </w:tc>
      </w:tr>
    </w:tbl>
    <w:p w14:paraId="1FD99FDC" w14:textId="77777777" w:rsidR="00A05E7C" w:rsidRPr="00501B1F" w:rsidRDefault="00A05E7C" w:rsidP="001D5A2C">
      <w:pPr>
        <w:ind w:firstLine="851"/>
      </w:pPr>
    </w:p>
    <w:p w14:paraId="75861056" w14:textId="6776EA85" w:rsidR="0031009B" w:rsidRPr="00203C8E" w:rsidRDefault="003F0705" w:rsidP="00042435">
      <w:pPr>
        <w:pStyle w:val="Head1"/>
        <w:rPr>
          <w:snapToGrid w:val="0"/>
        </w:rPr>
      </w:pPr>
      <w:bookmarkStart w:id="21" w:name="_Toc106790675"/>
      <w:r w:rsidRPr="00203C8E">
        <w:rPr>
          <w:snapToGrid w:val="0"/>
        </w:rPr>
        <w:lastRenderedPageBreak/>
        <w:t>СОСТАВ ПЕРЕДАВАЕМОЙ ИНФОРМАЦИИ</w:t>
      </w:r>
      <w:bookmarkEnd w:id="21"/>
    </w:p>
    <w:p w14:paraId="332DBC10" w14:textId="77777777" w:rsidR="0031009B" w:rsidRPr="00203C8E" w:rsidRDefault="0031009B" w:rsidP="00042435">
      <w:pPr>
        <w:pStyle w:val="Head2"/>
        <w:rPr>
          <w:snapToGrid w:val="0"/>
        </w:rPr>
      </w:pPr>
      <w:bookmarkStart w:id="22" w:name="_Ref517778742"/>
      <w:bookmarkStart w:id="23" w:name="_Toc106790676"/>
      <w:r w:rsidRPr="00203C8E">
        <w:rPr>
          <w:snapToGrid w:val="0"/>
        </w:rPr>
        <w:t>Описание полей запроса</w:t>
      </w:r>
      <w:bookmarkEnd w:id="22"/>
      <w:bookmarkEnd w:id="23"/>
    </w:p>
    <w:tbl>
      <w:tblPr>
        <w:tblStyle w:val="TableNormal"/>
        <w:tblW w:w="11114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9"/>
        <w:gridCol w:w="1418"/>
        <w:gridCol w:w="2268"/>
        <w:gridCol w:w="1417"/>
        <w:gridCol w:w="2127"/>
        <w:gridCol w:w="2835"/>
      </w:tblGrid>
      <w:tr w:rsidR="0031009B" w:rsidRPr="00203C8E" w14:paraId="5D85F0F6" w14:textId="77777777" w:rsidTr="006D5F5D">
        <w:trPr>
          <w:trHeight w:val="1018"/>
          <w:tblHeader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947F5C" w14:textId="77777777" w:rsidR="0031009B" w:rsidRPr="00203C8E" w:rsidRDefault="0031009B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  <w:szCs w:val="20"/>
              </w:rPr>
              <w:t>№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6EC8C" w14:textId="77777777" w:rsidR="0031009B" w:rsidRPr="00203C8E" w:rsidRDefault="0031009B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  <w:szCs w:val="20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DA814" w14:textId="77777777" w:rsidR="0031009B" w:rsidRPr="00203C8E" w:rsidRDefault="0031009B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  <w:szCs w:val="20"/>
              </w:rPr>
              <w:t>Описание поля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F5CC5A" w14:textId="3D326DD7" w:rsidR="0031009B" w:rsidRPr="00203C8E" w:rsidRDefault="0031009B" w:rsidP="0040198B">
            <w:pPr>
              <w:pStyle w:val="af3"/>
              <w:ind w:left="-80" w:right="-81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  <w:szCs w:val="20"/>
              </w:rPr>
              <w:t>Требования к заполнению</w:t>
            </w:r>
            <w:r w:rsidR="0040198B" w:rsidRPr="00203C8E">
              <w:rPr>
                <w:rStyle w:val="afff"/>
                <w:rFonts w:cs="Times New Roman"/>
                <w:szCs w:val="20"/>
              </w:rPr>
              <w:footnoteReference w:id="1"/>
            </w:r>
            <w:r w:rsidRPr="00203C8E">
              <w:rPr>
                <w:rFonts w:ascii="Times New Roman" w:cs="Times New Roman"/>
                <w:szCs w:val="2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D5E4E" w14:textId="77777777" w:rsidR="0031009B" w:rsidRPr="00203C8E" w:rsidRDefault="0031009B" w:rsidP="00010005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  <w:szCs w:val="20"/>
              </w:rPr>
              <w:t xml:space="preserve">Способ заполнения/Тип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7A65C" w14:textId="77777777" w:rsidR="0031009B" w:rsidRPr="00203C8E" w:rsidRDefault="0031009B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  <w:szCs w:val="20"/>
              </w:rPr>
              <w:t xml:space="preserve">Комментарий </w:t>
            </w:r>
          </w:p>
        </w:tc>
      </w:tr>
      <w:tr w:rsidR="000B5DEE" w:rsidRPr="00203C8E" w14:paraId="2715B35A" w14:textId="77777777" w:rsidTr="006D5F5D">
        <w:trPr>
          <w:trHeight w:val="1201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9E987" w14:textId="77777777" w:rsidR="000B5DEE" w:rsidRPr="00203C8E" w:rsidRDefault="000B5DEE" w:rsidP="00294E43">
            <w:pPr>
              <w:pStyle w:val="aff5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0C9EB" w14:textId="0A82637F" w:rsidR="000B5DEE" w:rsidRPr="00203C8E" w:rsidRDefault="00DC5939" w:rsidP="00052BED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ImportIncomesRequest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F092C" w14:textId="598452D9" w:rsidR="000B5DEE" w:rsidRPr="00203C8E" w:rsidRDefault="000B5DEE" w:rsidP="000D48EE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8"/>
              </w:rPr>
              <w:t xml:space="preserve">Прием информации </w:t>
            </w:r>
            <w:r w:rsidR="008C779F" w:rsidRPr="00203C8E">
              <w:rPr>
                <w:rFonts w:ascii="Times New Roman" w:hAnsi="Times New Roman"/>
                <w:sz w:val="24"/>
                <w:szCs w:val="28"/>
              </w:rPr>
              <w:t>о</w:t>
            </w:r>
            <w:r w:rsidR="000D48EE">
              <w:rPr>
                <w:rFonts w:ascii="Times New Roman" w:hAnsi="Times New Roman"/>
                <w:sz w:val="24"/>
                <w:szCs w:val="28"/>
              </w:rPr>
              <w:t xml:space="preserve"> зачислениях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FBDCA" w14:textId="77777777" w:rsidR="000B5DEE" w:rsidRPr="00203C8E" w:rsidRDefault="000B5DEE" w:rsidP="000B5DEE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0E24D" w14:textId="77777777" w:rsidR="000B5DEE" w:rsidRPr="00203C8E" w:rsidRDefault="000B5DEE" w:rsidP="000B5DEE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74B6575F" w14:textId="36389AB1" w:rsidR="000B5DEE" w:rsidRPr="00D130F6" w:rsidRDefault="000B5DEE" w:rsidP="00C17E32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RequestType</w:t>
            </w:r>
            <w:r w:rsidR="00D130F6">
              <w:rPr>
                <w:rFonts w:ascii="Times New Roman" w:hAnsi="Times New Roman"/>
                <w:sz w:val="24"/>
                <w:szCs w:val="24"/>
              </w:rPr>
              <w:t xml:space="preserve"> (см. описание </w:t>
            </w:r>
            <w:r w:rsidR="006A504D">
              <w:rPr>
                <w:rFonts w:ascii="Times New Roman" w:hAnsi="Times New Roman"/>
                <w:sz w:val="24"/>
                <w:szCs w:val="24"/>
              </w:rPr>
              <w:t xml:space="preserve">в таблице - </w:t>
            </w:r>
            <w:r w:rsidR="006A504D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A504D">
              <w:rPr>
                <w:rFonts w:ascii="Times New Roman" w:hAnsi="Times New Roman"/>
                <w:sz w:val="24"/>
                <w:szCs w:val="24"/>
              </w:rPr>
              <w:instrText xml:space="preserve"> REF _Ref483569073 \h  \* MERGEFORMAT </w:instrText>
            </w:r>
            <w:r w:rsidR="006A504D">
              <w:rPr>
                <w:rFonts w:ascii="Times New Roman" w:hAnsi="Times New Roman"/>
                <w:sz w:val="24"/>
                <w:szCs w:val="24"/>
              </w:rPr>
            </w:r>
            <w:r w:rsidR="006A504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 w:rsidRPr="001A2DED">
              <w:rPr>
                <w:rFonts w:ascii="Times New Roman" w:hAnsi="Times New Roman"/>
                <w:sz w:val="24"/>
                <w:szCs w:val="24"/>
              </w:rPr>
              <w:t>Таблица 1</w:t>
            </w:r>
            <w:r w:rsidR="006A504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72337D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72337D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72337D">
              <w:rPr>
                <w:rFonts w:ascii="Times New Roman" w:hAnsi="Times New Roman"/>
                <w:sz w:val="24"/>
                <w:szCs w:val="24"/>
              </w:rPr>
              <w:instrText xml:space="preserve"> REF _Ref488757793 \r \h </w:instrText>
            </w:r>
            <w:r w:rsidR="0072337D">
              <w:rPr>
                <w:rFonts w:ascii="Times New Roman" w:hAnsi="Times New Roman"/>
                <w:sz w:val="24"/>
                <w:szCs w:val="24"/>
              </w:rPr>
            </w:r>
            <w:r w:rsidR="0072337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4.3</w:t>
            </w:r>
            <w:r w:rsidR="0072337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D130F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2C895" w14:textId="77777777" w:rsidR="000B5DEE" w:rsidRPr="00203C8E" w:rsidRDefault="000B5DEE" w:rsidP="000B5DEE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B5DEE" w:rsidRPr="00203C8E" w14:paraId="62E0DECB" w14:textId="77777777" w:rsidTr="006D5F5D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E5885" w14:textId="77777777" w:rsidR="000B5DEE" w:rsidRPr="00203C8E" w:rsidRDefault="000B5DEE" w:rsidP="00294E43">
            <w:pPr>
              <w:pStyle w:val="aff5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68B1C" w14:textId="77777777" w:rsidR="000B5DEE" w:rsidRPr="00203C8E" w:rsidRDefault="000B5DEE" w:rsidP="000B5DEE">
            <w:pPr>
              <w:pStyle w:val="aff5"/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36BC4" w14:textId="77777777" w:rsidR="000B5DEE" w:rsidRPr="00203C8E" w:rsidRDefault="000B5DEE" w:rsidP="000B5DEE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8"/>
              </w:rPr>
              <w:t>Идентификатор запроса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A19B1" w14:textId="77777777" w:rsidR="000B5DEE" w:rsidRPr="00D130F6" w:rsidRDefault="000B5DEE" w:rsidP="000B5DEE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130F6">
              <w:rPr>
                <w:rFonts w:ascii="Times New Roman" w:hAnsi="Times New Roman"/>
                <w:sz w:val="24"/>
                <w:szCs w:val="24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3A61A" w14:textId="233DB694" w:rsidR="000B5DEE" w:rsidRPr="00724CF5" w:rsidRDefault="000B5DEE" w:rsidP="00724CF5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="00724CF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724CF5"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="00724CF5"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ормат определен стандартом XML/XSD, опубликованным по адресу </w:t>
            </w:r>
            <w:hyperlink r:id="rId9" w:history="1">
              <w:r w:rsidR="00724CF5" w:rsidRPr="00724CF5">
                <w:rPr>
                  <w:rStyle w:val="a8"/>
                  <w:rFonts w:ascii="Times New Roman" w:hAnsi="Times New Roman"/>
                  <w:sz w:val="24"/>
                  <w:szCs w:val="24"/>
                </w:rPr>
                <w:t>https://www.w3.org/TR/xmlschema-2/</w:t>
              </w:r>
            </w:hyperlink>
            <w:r w:rsidR="00724CF5" w:rsidRPr="00724CF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83048" w14:textId="77777777" w:rsidR="000B5DEE" w:rsidRPr="00203C8E" w:rsidRDefault="000B5DEE" w:rsidP="000B5DEE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B5DEE" w:rsidRPr="00203C8E" w14:paraId="1498EAEC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00B21" w14:textId="77777777" w:rsidR="000B5DEE" w:rsidRPr="00203C8E" w:rsidRDefault="000B5DEE" w:rsidP="00294E43">
            <w:pPr>
              <w:pStyle w:val="aff5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7D4B8" w14:textId="77777777" w:rsidR="000B5DEE" w:rsidRPr="00203C8E" w:rsidRDefault="000B5DEE" w:rsidP="000B5DEE">
            <w:pPr>
              <w:pStyle w:val="aff5"/>
              <w:spacing w:after="0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timestamp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30F6">
              <w:rPr>
                <w:rFonts w:ascii="Times New Roman" w:hAnsi="Times New Roman"/>
                <w:sz w:val="24"/>
                <w:szCs w:val="24"/>
              </w:rPr>
              <w:t>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8679D" w14:textId="77777777" w:rsidR="000B5DEE" w:rsidRPr="00203C8E" w:rsidRDefault="000B5DEE" w:rsidP="000B5DEE">
            <w:pPr>
              <w:pStyle w:val="aff5"/>
              <w:rPr>
                <w:rFonts w:ascii="Times New Roman" w:hAnsi="Times New Roman"/>
                <w:b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8"/>
              </w:rPr>
              <w:t>Дата и время формирования запроса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BEAE4" w14:textId="77777777" w:rsidR="000B5DEE" w:rsidRPr="00203C8E" w:rsidRDefault="000B5DEE" w:rsidP="000B5DEE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2B011" w14:textId="5B50EC2D" w:rsidR="00AF6ADB" w:rsidRDefault="00AF6ADB" w:rsidP="000B5DEE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ормат определен стандартом XML/XSD, опубликованным по адресу </w:t>
            </w:r>
            <w:hyperlink r:id="rId10" w:history="1">
              <w:r w:rsidRPr="00582AE0">
                <w:rPr>
                  <w:rStyle w:val="a8"/>
                  <w:rFonts w:ascii="Times New Roman" w:hAnsi="Times New Roman"/>
                  <w:sz w:val="24"/>
                  <w:szCs w:val="24"/>
                </w:rPr>
                <w:t>https://www.w3.org/TR/xmlschema-2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D1F2C82" w14:textId="519288F0" w:rsidR="000B5DEE" w:rsidRPr="00AF6ADB" w:rsidRDefault="00AF6ADB" w:rsidP="000B5DEE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/ </w:t>
            </w:r>
            <w:r w:rsidR="000B5DEE" w:rsidRPr="00203C8E">
              <w:rPr>
                <w:rFonts w:ascii="Times New Roman" w:hAnsi="Times New Roman"/>
                <w:sz w:val="24"/>
                <w:szCs w:val="24"/>
                <w:lang w:val="en-US"/>
              </w:rPr>
              <w:t>dateTime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B3E7B" w14:textId="77777777" w:rsidR="000B5DEE" w:rsidRPr="00203C8E" w:rsidRDefault="000B5DEE" w:rsidP="000B5DEE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B5DEE" w:rsidRPr="00203C8E" w14:paraId="0192FA91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92B7D" w14:textId="77777777" w:rsidR="000B5DEE" w:rsidRPr="00AF6ADB" w:rsidRDefault="000B5DEE" w:rsidP="00294E43">
            <w:pPr>
              <w:pStyle w:val="aff5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62663" w14:textId="77777777" w:rsidR="000B5DEE" w:rsidRPr="00203C8E" w:rsidRDefault="000B5DEE" w:rsidP="000B5DEE">
            <w:pPr>
              <w:pStyle w:val="aff5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B84D8" w14:textId="77777777" w:rsidR="000B5DEE" w:rsidRPr="00203C8E" w:rsidRDefault="000B5DEE" w:rsidP="000B5DEE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8"/>
              </w:rPr>
              <w:t>УРН участника-отправителя запроса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44D59" w14:textId="77777777" w:rsidR="000B5DEE" w:rsidRPr="00203C8E" w:rsidRDefault="000B5DEE" w:rsidP="000B5DEE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84B57" w14:textId="27B9A8A6" w:rsidR="000B5DEE" w:rsidRPr="00203C8E" w:rsidRDefault="000B5DEE" w:rsidP="00215098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="006A0D01" w:rsidRPr="00203C8E">
              <w:rPr>
                <w:rFonts w:ascii="Times New Roman" w:hAnsi="Times New Roman"/>
                <w:sz w:val="24"/>
                <w:szCs w:val="24"/>
              </w:rPr>
              <w:t>пункте</w:t>
            </w:r>
            <w:r w:rsidR="00215098"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="005368FA"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5368FA" w:rsidRPr="00203C8E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241DE3" w:rsidRPr="00203C8E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5368FA" w:rsidRPr="00203C8E">
              <w:rPr>
                <w:rFonts w:ascii="Times New Roman" w:hAnsi="Times New Roman"/>
                <w:sz w:val="24"/>
                <w:szCs w:val="24"/>
              </w:rPr>
            </w:r>
            <w:r w:rsidR="005368FA"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1</w:t>
            </w:r>
            <w:r w:rsidR="005368FA"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AF6ADB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892E16"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="00892E1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892E16"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 w:rsidR="00892E16">
              <w:rPr>
                <w:rFonts w:ascii="Times New Roman" w:hAnsi="Times New Roman"/>
                <w:sz w:val="24"/>
                <w:szCs w:val="24"/>
              </w:rPr>
            </w:r>
            <w:r w:rsidR="00892E1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="00892E1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F13AF" w14:textId="77777777" w:rsidR="000B5DEE" w:rsidRPr="00203C8E" w:rsidRDefault="000B5DEE" w:rsidP="000B5DEE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C779F" w:rsidRPr="00203C8E" w14:paraId="7E4DDAE1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345EB" w14:textId="77777777" w:rsidR="008C779F" w:rsidRPr="00203C8E" w:rsidRDefault="008C779F" w:rsidP="008C779F">
            <w:pPr>
              <w:pStyle w:val="aff5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E3FE2" w14:textId="39C7C0D1" w:rsidR="008C779F" w:rsidRPr="00203C8E" w:rsidRDefault="009C35A8" w:rsidP="008C779F">
            <w:pPr>
              <w:pStyle w:val="aff5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senderRole </w:t>
            </w:r>
            <w:r w:rsidR="008C779F" w:rsidRPr="00203C8E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="008C779F"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="008C779F" w:rsidRPr="00203C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59BB1" w14:textId="78A04B8A" w:rsidR="008C779F" w:rsidRPr="00203C8E" w:rsidRDefault="008C779F" w:rsidP="00B1413C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8"/>
              </w:rPr>
              <w:t>Полномочие участника-отправителя сообщения, с которым происходит обращение к ГИС</w:t>
            </w:r>
            <w:r w:rsidR="00B1413C"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203C8E">
              <w:rPr>
                <w:rFonts w:ascii="Times New Roman" w:hAnsi="Times New Roman"/>
                <w:sz w:val="24"/>
                <w:szCs w:val="28"/>
              </w:rPr>
              <w:t>ГМП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29FEF" w14:textId="69C3BB13" w:rsidR="008C779F" w:rsidRPr="00203C8E" w:rsidRDefault="00B52B7B" w:rsidP="00B52B7B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</w:t>
            </w:r>
            <w:r w:rsidR="008C779F"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146A9" w14:textId="77777777" w:rsidR="00466B53" w:rsidRPr="00203C8E" w:rsidRDefault="00466B53" w:rsidP="00466B53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>Строка длиной до 10 символов 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\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{1,10}</w:t>
            </w: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AC0940B" w14:textId="77777777" w:rsidR="00466B53" w:rsidRPr="00203C8E" w:rsidRDefault="00466B53" w:rsidP="00466B53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35CE4401" w14:textId="08FC2AE3" w:rsidR="008C779F" w:rsidRPr="00203C8E" w:rsidRDefault="00466B53" w:rsidP="00466B53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49ABD" w14:textId="76D43FE3" w:rsidR="008C779F" w:rsidRPr="00203C8E" w:rsidRDefault="008C779F" w:rsidP="008C779F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8"/>
              </w:rPr>
              <w:t xml:space="preserve">Полномочие участника-отправителя сообщения (УРН которого передается в атрибуте </w:t>
            </w:r>
            <w:r w:rsidRPr="00203C8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senderIdentifier</w:t>
            </w:r>
            <w:r w:rsidRPr="00203C8E">
              <w:rPr>
                <w:rFonts w:ascii="Times New Roman" w:hAnsi="Times New Roman"/>
                <w:sz w:val="24"/>
                <w:szCs w:val="28"/>
              </w:rPr>
              <w:t>), с которым происходит обращение к ГИС</w:t>
            </w:r>
            <w:r w:rsidR="00B1413C"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203C8E">
              <w:rPr>
                <w:rFonts w:ascii="Times New Roman" w:hAnsi="Times New Roman"/>
                <w:sz w:val="24"/>
                <w:szCs w:val="28"/>
              </w:rPr>
              <w:t xml:space="preserve">ГМП. </w:t>
            </w:r>
          </w:p>
          <w:p w14:paraId="6F5FEA4F" w14:textId="77777777" w:rsidR="008C779F" w:rsidRPr="00203C8E" w:rsidRDefault="008C779F" w:rsidP="008C779F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8"/>
              </w:rPr>
              <w:t>Допустимые значения:</w:t>
            </w:r>
          </w:p>
          <w:p w14:paraId="5FD15F9C" w14:textId="79D02338" w:rsidR="007313E8" w:rsidRPr="00203C8E" w:rsidRDefault="000D48EE" w:rsidP="00892E16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70</w:t>
            </w:r>
            <w:r w:rsidR="008C779F" w:rsidRPr="00203C8E">
              <w:rPr>
                <w:rFonts w:ascii="Times New Roman" w:hAnsi="Times New Roman"/>
                <w:sz w:val="24"/>
                <w:szCs w:val="28"/>
              </w:rPr>
              <w:t xml:space="preserve"> —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Администратор зачислений </w:t>
            </w:r>
            <w:r w:rsidR="008C779F" w:rsidRPr="00203C8E">
              <w:rPr>
                <w:rFonts w:ascii="Times New Roman" w:hAnsi="Times New Roman"/>
                <w:sz w:val="24"/>
                <w:szCs w:val="28"/>
              </w:rPr>
              <w:t>(</w:t>
            </w:r>
            <w:r>
              <w:rPr>
                <w:rFonts w:ascii="Times New Roman" w:hAnsi="Times New Roman"/>
                <w:sz w:val="24"/>
                <w:szCs w:val="28"/>
              </w:rPr>
              <w:t>Тер</w:t>
            </w:r>
            <w:r w:rsidR="00892E16">
              <w:rPr>
                <w:rFonts w:ascii="Times New Roman" w:hAnsi="Times New Roman"/>
                <w:sz w:val="24"/>
                <w:szCs w:val="28"/>
              </w:rPr>
              <w:t>р</w:t>
            </w:r>
            <w:r>
              <w:rPr>
                <w:rFonts w:ascii="Times New Roman" w:hAnsi="Times New Roman"/>
                <w:sz w:val="24"/>
                <w:szCs w:val="28"/>
              </w:rPr>
              <w:t>и</w:t>
            </w:r>
            <w:r w:rsidR="00892E16">
              <w:rPr>
                <w:rFonts w:ascii="Times New Roman" w:hAnsi="Times New Roman"/>
                <w:sz w:val="24"/>
                <w:szCs w:val="28"/>
              </w:rPr>
              <w:t>то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риальный орган </w:t>
            </w:r>
            <w:r w:rsidR="00892E16">
              <w:rPr>
                <w:rFonts w:ascii="Times New Roman" w:hAnsi="Times New Roman"/>
                <w:sz w:val="24"/>
                <w:szCs w:val="28"/>
              </w:rPr>
              <w:lastRenderedPageBreak/>
              <w:t>Ф</w:t>
            </w:r>
            <w:r>
              <w:rPr>
                <w:rFonts w:ascii="Times New Roman" w:hAnsi="Times New Roman"/>
                <w:sz w:val="24"/>
                <w:szCs w:val="28"/>
              </w:rPr>
              <w:t>едерального казначейства</w:t>
            </w:r>
            <w:r w:rsidR="008C779F" w:rsidRPr="00203C8E">
              <w:rPr>
                <w:rFonts w:ascii="Times New Roman" w:hAnsi="Times New Roman"/>
                <w:sz w:val="24"/>
                <w:szCs w:val="28"/>
              </w:rPr>
              <w:t>)</w:t>
            </w:r>
          </w:p>
        </w:tc>
      </w:tr>
      <w:tr w:rsidR="00705B8C" w:rsidRPr="00203C8E" w14:paraId="1D8AFE99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62D11" w14:textId="58903ECB" w:rsidR="00705B8C" w:rsidRPr="00203C8E" w:rsidRDefault="00705B8C" w:rsidP="00705B8C">
            <w:pPr>
              <w:pStyle w:val="aff5"/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BF137" w14:textId="7ED8B4A7" w:rsidR="00705B8C" w:rsidRPr="00203C8E" w:rsidRDefault="00EA5226" w:rsidP="00EA5226">
            <w:pPr>
              <w:pStyle w:val="aff5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A5226">
              <w:rPr>
                <w:rFonts w:ascii="Times New Roman" w:hAnsi="Times New Roman"/>
                <w:sz w:val="24"/>
                <w:szCs w:val="24"/>
                <w:lang w:val="en-US"/>
              </w:rPr>
              <w:t>IncomesPackage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1B78E" w14:textId="7F4A6EFA" w:rsidR="00705B8C" w:rsidRPr="00203C8E" w:rsidRDefault="00705B8C" w:rsidP="00EA5226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8"/>
              </w:rPr>
              <w:t xml:space="preserve">Пакет, содержащий направляемые </w:t>
            </w:r>
            <w:r w:rsidR="00EA5226">
              <w:rPr>
                <w:rFonts w:ascii="Times New Roman" w:hAnsi="Times New Roman"/>
                <w:sz w:val="24"/>
                <w:szCs w:val="28"/>
              </w:rPr>
              <w:t>зачисления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B7DB5" w14:textId="5373B53B" w:rsidR="00705B8C" w:rsidRPr="00203C8E" w:rsidRDefault="00705B8C" w:rsidP="00705B8C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2484C" w14:textId="460C4FB2" w:rsidR="00705B8C" w:rsidRPr="00203C8E" w:rsidRDefault="00EC7339" w:rsidP="00705B8C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C4049" w14:textId="65906F7E" w:rsidR="00705B8C" w:rsidRPr="00203C8E" w:rsidRDefault="00705B8C" w:rsidP="00705B8C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A5226" w:rsidRPr="00203C8E" w14:paraId="490E13DE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6F4D9" w14:textId="77777777" w:rsidR="00EA5226" w:rsidRPr="00203C8E" w:rsidRDefault="00EA5226" w:rsidP="00EA5226">
            <w:pPr>
              <w:pStyle w:val="aff5"/>
              <w:numPr>
                <w:ilvl w:val="2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BDEEF" w14:textId="5EE291E7" w:rsidR="00EA5226" w:rsidRPr="00EA5226" w:rsidRDefault="00AE7DEA" w:rsidP="00AE7DEA">
            <w:pPr>
              <w:pStyle w:val="aff5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7DEA">
              <w:rPr>
                <w:rFonts w:ascii="Times New Roman" w:hAnsi="Times New Roman"/>
                <w:sz w:val="24"/>
                <w:szCs w:val="24"/>
                <w:lang w:val="en-US"/>
              </w:rPr>
              <w:t>ImportedIncome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42FD9" w14:textId="7B67939E" w:rsidR="00EA5226" w:rsidRPr="00203C8E" w:rsidRDefault="00EA5226" w:rsidP="00AE7DEA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8"/>
              </w:rPr>
              <w:t xml:space="preserve">Направляемое новое извещение о </w:t>
            </w:r>
            <w:r w:rsidR="00AE7DEA">
              <w:rPr>
                <w:rFonts w:ascii="Times New Roman" w:hAnsi="Times New Roman"/>
                <w:sz w:val="24"/>
                <w:szCs w:val="28"/>
              </w:rPr>
              <w:t>зачислении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C5412" w14:textId="2399D8F6" w:rsidR="00EA5226" w:rsidRPr="00203C8E" w:rsidRDefault="00EA5226" w:rsidP="00EA5226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…100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642DA" w14:textId="77777777" w:rsidR="00385F95" w:rsidRDefault="00385F95" w:rsidP="00385F95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2D52383E" w14:textId="0027B50C" w:rsidR="00385F95" w:rsidRPr="00203C8E" w:rsidRDefault="00ED04AB" w:rsidP="005C4E01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D04AB">
              <w:rPr>
                <w:rFonts w:ascii="Times New Roman" w:hAnsi="Times New Roman"/>
                <w:sz w:val="24"/>
                <w:szCs w:val="24"/>
                <w:lang w:val="en-US"/>
              </w:rPr>
              <w:t>ImportedIncomeType</w:t>
            </w:r>
            <w:r w:rsidR="00385F95">
              <w:rPr>
                <w:rFonts w:ascii="Times New Roman" w:hAnsi="Times New Roman"/>
                <w:sz w:val="24"/>
                <w:szCs w:val="24"/>
              </w:rPr>
              <w:t>, который</w:t>
            </w:r>
            <w:r w:rsidR="00EA5226" w:rsidRPr="00203C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5F95" w:rsidRPr="00203C8E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="00385F95" w:rsidRPr="000D48EE">
              <w:rPr>
                <w:rFonts w:ascii="Times New Roman" w:hAnsi="Times New Roman"/>
                <w:sz w:val="24"/>
                <w:szCs w:val="24"/>
                <w:lang w:val="en-US"/>
              </w:rPr>
              <w:t>Income</w:t>
            </w:r>
            <w:r w:rsidR="00385F95" w:rsidRPr="00203C8E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="00385F95">
              <w:rPr>
                <w:rFonts w:ascii="Times New Roman" w:hAnsi="Times New Roman"/>
                <w:sz w:val="24"/>
                <w:szCs w:val="24"/>
              </w:rPr>
              <w:t xml:space="preserve"> (см. описание </w:t>
            </w:r>
            <w:r w:rsidR="00385F95" w:rsidRPr="00203C8E">
              <w:rPr>
                <w:rFonts w:ascii="Times New Roman" w:hAnsi="Times New Roman"/>
                <w:sz w:val="24"/>
                <w:szCs w:val="24"/>
              </w:rPr>
              <w:t>в</w:t>
            </w:r>
            <w:r w:rsidR="00385F95" w:rsidRPr="00E207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5F95" w:rsidRPr="00203C8E">
              <w:rPr>
                <w:rFonts w:ascii="Times New Roman" w:hAnsi="Times New Roman"/>
                <w:sz w:val="24"/>
                <w:szCs w:val="24"/>
              </w:rPr>
              <w:t>таблице</w:t>
            </w:r>
            <w:r w:rsidR="00385F95" w:rsidRPr="00E2071A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="00385F95" w:rsidRPr="001958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5F95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385F95">
              <w:rPr>
                <w:rFonts w:ascii="Times New Roman" w:hAnsi="Times New Roman"/>
                <w:sz w:val="24"/>
                <w:szCs w:val="24"/>
              </w:rPr>
              <w:instrText xml:space="preserve"> REF _Ref488326948 \h  \* MERGEFORMAT </w:instrText>
            </w:r>
            <w:r w:rsidR="00385F95">
              <w:rPr>
                <w:rFonts w:ascii="Times New Roman" w:hAnsi="Times New Roman"/>
                <w:sz w:val="24"/>
                <w:szCs w:val="24"/>
              </w:rPr>
            </w:r>
            <w:r w:rsidR="00385F9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 w:rsidRPr="001A2DED">
              <w:rPr>
                <w:rFonts w:ascii="Times New Roman" w:hAnsi="Times New Roman"/>
                <w:sz w:val="24"/>
                <w:szCs w:val="24"/>
              </w:rPr>
              <w:t>Таблица 5</w:t>
            </w:r>
            <w:r w:rsidR="00385F95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385F95" w:rsidRPr="00917B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5F95">
              <w:rPr>
                <w:rFonts w:ascii="Times New Roman" w:hAnsi="Times New Roman"/>
                <w:sz w:val="24"/>
                <w:szCs w:val="24"/>
              </w:rPr>
              <w:t>раздела</w:t>
            </w:r>
            <w:r w:rsidR="00385F95"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="00385F95"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385F95" w:rsidRPr="00203C8E">
              <w:rPr>
                <w:rFonts w:ascii="Times New Roman" w:hAnsi="Times New Roman"/>
                <w:sz w:val="24"/>
                <w:szCs w:val="24"/>
              </w:rPr>
              <w:instrText xml:space="preserve"> REF _Ref488757793 \r  \* MERGEFORMAT </w:instrText>
            </w:r>
            <w:r w:rsidR="00385F95"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4.3</w:t>
            </w:r>
            <w:r w:rsidR="00385F95"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385F95" w:rsidRPr="00203C8E">
              <w:rPr>
                <w:rFonts w:ascii="Times New Roman" w:hAnsi="Times New Roman"/>
                <w:sz w:val="24"/>
                <w:szCs w:val="24"/>
              </w:rPr>
              <w:t xml:space="preserve">) с указанием </w:t>
            </w:r>
            <w:r w:rsidR="005C4E01">
              <w:rPr>
                <w:rFonts w:ascii="Times New Roman" w:hAnsi="Times New Roman"/>
                <w:sz w:val="24"/>
                <w:szCs w:val="24"/>
              </w:rPr>
              <w:t xml:space="preserve">дополнительных атрибутов </w:t>
            </w:r>
            <w:r w:rsidR="00385F95" w:rsidRPr="00203C8E">
              <w:rPr>
                <w:rFonts w:ascii="Times New Roman" w:hAnsi="Times New Roman"/>
                <w:sz w:val="24"/>
                <w:szCs w:val="24"/>
              </w:rPr>
              <w:t>«originatorId»</w:t>
            </w:r>
            <w:r w:rsidR="005C4E01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="00385F95" w:rsidRPr="00203C8E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1A2DED" w:rsidRPr="00203C8E">
              <w:rPr>
                <w:rFonts w:ascii="Times New Roman" w:hAnsi="Times New Roman"/>
                <w:sz w:val="24"/>
                <w:szCs w:val="24"/>
              </w:rPr>
              <w:t>I</w:t>
            </w:r>
            <w:r w:rsidR="005C4E01" w:rsidRPr="00203C8E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="00385F95" w:rsidRPr="00203C8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4661C" w14:textId="086C5129" w:rsidR="00EA5226" w:rsidRPr="00203C8E" w:rsidRDefault="00EA5226" w:rsidP="00EA5226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>Наличие данного контейнера исключает наличие контейнера ImportedChange</w:t>
            </w:r>
          </w:p>
        </w:tc>
      </w:tr>
      <w:tr w:rsidR="00385F95" w:rsidRPr="00203C8E" w14:paraId="3A8077F4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CA824" w14:textId="583F6422" w:rsidR="00385F95" w:rsidRPr="00203C8E" w:rsidRDefault="00385F95" w:rsidP="00385F95">
            <w:pPr>
              <w:pStyle w:val="aff5"/>
              <w:numPr>
                <w:ilvl w:val="3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118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B1A8F" w14:textId="5836EB99" w:rsidR="00385F95" w:rsidRPr="00AE7DEA" w:rsidRDefault="00385F95" w:rsidP="00385F95">
            <w:pPr>
              <w:pStyle w:val="aff5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originatorId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6C39A" w14:textId="4DF941D8" w:rsidR="00385F95" w:rsidRPr="00203C8E" w:rsidRDefault="00385F95" w:rsidP="00385F95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УРН участника косвенного взаимодействия, сформировавшего сущность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ADB1D" w14:textId="6E5FDF92" w:rsidR="00385F95" w:rsidRPr="00203C8E" w:rsidRDefault="00385F95" w:rsidP="00385F95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4BE28" w14:textId="6F10D7A7" w:rsidR="00385F95" w:rsidRPr="00385F95" w:rsidRDefault="00385F95" w:rsidP="00385F95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URNType (см. описание в пункте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_Ref482795808 \n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FB71B" w14:textId="24A8E9DF" w:rsidR="00385F95" w:rsidRPr="00203C8E" w:rsidRDefault="00385F95" w:rsidP="00385F95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85F95" w:rsidRPr="00203C8E" w14:paraId="650B6781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6552F" w14:textId="77777777" w:rsidR="00385F95" w:rsidRPr="00203C8E" w:rsidRDefault="00385F95" w:rsidP="00385F95">
            <w:pPr>
              <w:pStyle w:val="aff5"/>
              <w:numPr>
                <w:ilvl w:val="3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118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EAADD" w14:textId="18DE7F75" w:rsidR="00385F95" w:rsidRPr="00AE7DEA" w:rsidRDefault="001A2DED" w:rsidP="00385F95">
            <w:pPr>
              <w:pStyle w:val="aff5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I</w:t>
            </w:r>
            <w:r w:rsidR="00385F95" w:rsidRPr="00203C8E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="00385F95" w:rsidRPr="00203C8E">
              <w:rPr>
                <w:rFonts w:ascii="Times New Roman" w:hAnsi="Times New Roman"/>
                <w:sz w:val="24"/>
                <w:szCs w:val="24"/>
              </w:rPr>
              <w:t xml:space="preserve"> (атрибут)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DC25D" w14:textId="29F6C95A" w:rsidR="00385F95" w:rsidRPr="00203C8E" w:rsidRDefault="00385F95" w:rsidP="00385F95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Идентификатор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зачисления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в пакете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66126" w14:textId="172D8D9B" w:rsidR="00385F95" w:rsidRPr="00203C8E" w:rsidRDefault="00385F95" w:rsidP="00385F95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9AFEC" w14:textId="2F1F03CC" w:rsidR="00385F95" w:rsidRPr="00385F95" w:rsidRDefault="00385F95" w:rsidP="00385F95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385F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ормат определен стандартом XML/XSD, опубликованным по адресу </w:t>
            </w:r>
            <w:hyperlink r:id="rId11" w:history="1">
              <w:r w:rsidRPr="00724CF5">
                <w:rPr>
                  <w:rStyle w:val="a8"/>
                  <w:rFonts w:ascii="Times New Roman" w:hAnsi="Times New Roman"/>
                  <w:sz w:val="24"/>
                  <w:szCs w:val="24"/>
                </w:rPr>
                <w:t>https://www.w3.org/TR/xmlschema-2/</w:t>
              </w:r>
            </w:hyperlink>
            <w:r w:rsidRPr="00724CF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E9E4B" w14:textId="77777777" w:rsidR="00385F95" w:rsidRPr="00203C8E" w:rsidRDefault="00385F95" w:rsidP="00385F95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C7339" w:rsidRPr="00203C8E" w14:paraId="268D58E7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66AAC" w14:textId="77777777" w:rsidR="00EC7339" w:rsidRPr="00203C8E" w:rsidRDefault="00EC7339" w:rsidP="00EC7339">
            <w:pPr>
              <w:pStyle w:val="aff5"/>
              <w:numPr>
                <w:ilvl w:val="2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7155C" w14:textId="3E724C90" w:rsidR="00EC7339" w:rsidRPr="00385F95" w:rsidRDefault="00EC7339" w:rsidP="00EC7339">
            <w:pPr>
              <w:pStyle w:val="aff5"/>
              <w:spacing w:after="0"/>
              <w:ind w:left="118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ImportedChange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B5232" w14:textId="21079A7C" w:rsidR="00EC7339" w:rsidRPr="00203C8E" w:rsidRDefault="00EC7339" w:rsidP="00EC7339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8"/>
              </w:rPr>
              <w:t xml:space="preserve">Направляемые изменения в извещение о </w:t>
            </w:r>
            <w:r>
              <w:rPr>
                <w:rFonts w:ascii="Times New Roman" w:hAnsi="Times New Roman"/>
                <w:sz w:val="24"/>
                <w:szCs w:val="28"/>
              </w:rPr>
              <w:t>зачислении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D37F4" w14:textId="320CDCF8" w:rsidR="00EC7339" w:rsidRPr="00203C8E" w:rsidRDefault="00EC7339" w:rsidP="00EC7339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…100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77AED" w14:textId="77777777" w:rsidR="00EC7339" w:rsidRDefault="00EC7339" w:rsidP="00EC7339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57888C24" w14:textId="0F83C538" w:rsidR="00EC7339" w:rsidRPr="00203C8E" w:rsidRDefault="00EC7339" w:rsidP="00EC7339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2071A">
              <w:rPr>
                <w:rFonts w:ascii="Times New Roman" w:hAnsi="Times New Roman"/>
                <w:sz w:val="24"/>
                <w:szCs w:val="24"/>
                <w:lang w:val="en-US"/>
              </w:rPr>
              <w:t>IncomeChangeType</w:t>
            </w:r>
            <w:r w:rsidRPr="00E2071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см</w:t>
            </w:r>
            <w:r w:rsidRPr="00E2071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описание</w:t>
            </w:r>
            <w:r w:rsidRPr="00E207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в</w:t>
            </w:r>
            <w:r w:rsidRPr="00E207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таблице</w:t>
            </w:r>
            <w:r w:rsidRPr="00E2071A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2071A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E2071A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E2071A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E2071A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E2071A">
              <w:rPr>
                <w:rFonts w:ascii="Times New Roman" w:hAnsi="Times New Roman"/>
                <w:sz w:val="24"/>
                <w:szCs w:val="24"/>
              </w:rPr>
              <w:instrText>514416020 \</w:instrText>
            </w:r>
            <w:r w:rsidRPr="00E2071A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E2071A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E2071A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E2071A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 w:rsidRPr="001A2DED">
              <w:rPr>
                <w:rFonts w:ascii="Times New Roman" w:hAnsi="Times New Roman"/>
                <w:sz w:val="24"/>
                <w:szCs w:val="24"/>
              </w:rPr>
              <w:t>Таблица 13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_Ref488757793 \r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4.3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E2071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52EB3" w14:textId="074B5943" w:rsidR="00EC7339" w:rsidRPr="00203C8E" w:rsidRDefault="00EC7339" w:rsidP="00EC7339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>Наличие данного контейнера исключает наличие контейнера Imported</w:t>
            </w:r>
            <w:r w:rsidRPr="00052BED">
              <w:rPr>
                <w:rFonts w:ascii="Times New Roman" w:hAnsi="Times New Roman"/>
                <w:i/>
                <w:sz w:val="24"/>
                <w:szCs w:val="24"/>
              </w:rPr>
              <w:t>Income</w:t>
            </w:r>
          </w:p>
        </w:tc>
      </w:tr>
      <w:tr w:rsidR="00010A02" w:rsidRPr="00203C8E" w14:paraId="19056928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01B33" w14:textId="77777777" w:rsidR="00010A02" w:rsidRPr="00203C8E" w:rsidRDefault="00010A02" w:rsidP="006D5F5D">
            <w:pPr>
              <w:pStyle w:val="aff5"/>
              <w:numPr>
                <w:ilvl w:val="3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118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06067" w14:textId="53DEF07B" w:rsidR="00010A02" w:rsidRPr="00203C8E" w:rsidRDefault="00010A02" w:rsidP="006D5F5D">
            <w:pPr>
              <w:pStyle w:val="aff5"/>
              <w:spacing w:after="0"/>
              <w:ind w:left="20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originatorId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EFFF8" w14:textId="2ABC7634" w:rsidR="00010A02" w:rsidRPr="00203C8E" w:rsidRDefault="00010A02" w:rsidP="00010A02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УРН участника косвенного взаимодействия, сформировавшего сущность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EC1E8" w14:textId="1B0F625D" w:rsidR="00010A02" w:rsidRPr="00203C8E" w:rsidRDefault="00010A02" w:rsidP="00010A02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1C204" w14:textId="649EBA95" w:rsidR="00010A02" w:rsidRPr="00203C8E" w:rsidRDefault="00010A02" w:rsidP="00010A02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URNType (см. описание в пункте</w:t>
            </w:r>
            <w:r w:rsidRPr="00865465">
              <w:rPr>
                <w:szCs w:val="24"/>
              </w:rPr>
              <w:t> 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_Ref482795808 \n \h 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1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szCs w:val="24"/>
              </w:rPr>
              <w:t> 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CDA09" w14:textId="77777777" w:rsidR="00010A02" w:rsidRPr="00203C8E" w:rsidRDefault="00010A02" w:rsidP="00010A02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10A02" w:rsidRPr="00203C8E" w14:paraId="3BC0A8F9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187FA" w14:textId="77777777" w:rsidR="00010A02" w:rsidRPr="00203C8E" w:rsidRDefault="00010A02" w:rsidP="006D5F5D">
            <w:pPr>
              <w:pStyle w:val="aff5"/>
              <w:numPr>
                <w:ilvl w:val="3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118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A7177" w14:textId="7055B18F" w:rsidR="00010A02" w:rsidRPr="00203C8E" w:rsidRDefault="001A2DED" w:rsidP="00010A02">
            <w:pPr>
              <w:pStyle w:val="aff5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I</w:t>
            </w:r>
            <w:r w:rsidR="00010A02" w:rsidRPr="00203C8E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="00010A02" w:rsidRPr="00203C8E">
              <w:rPr>
                <w:rFonts w:ascii="Times New Roman" w:hAnsi="Times New Roman"/>
                <w:sz w:val="24"/>
                <w:szCs w:val="24"/>
              </w:rPr>
              <w:t xml:space="preserve"> (атрибут)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FAE95" w14:textId="6EF689A8" w:rsidR="00010A02" w:rsidRPr="00203C8E" w:rsidRDefault="00010A02" w:rsidP="00010A02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Идентификатор изменяемого извещения в пакете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9677D" w14:textId="030BD6F7" w:rsidR="00010A02" w:rsidRPr="00203C8E" w:rsidRDefault="00010A02" w:rsidP="00010A02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40CAF" w14:textId="119C2B62" w:rsidR="00010A02" w:rsidRPr="00010A02" w:rsidRDefault="00010A02" w:rsidP="00010A02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ормат определен стандартом XML/XSD, опубликованным по адресу </w:t>
            </w:r>
            <w:hyperlink r:id="rId12" w:history="1">
              <w:r w:rsidRPr="00724CF5">
                <w:rPr>
                  <w:rStyle w:val="a8"/>
                  <w:rFonts w:ascii="Times New Roman" w:hAnsi="Times New Roman"/>
                  <w:sz w:val="24"/>
                  <w:szCs w:val="24"/>
                </w:rPr>
                <w:t>https://www.w3.org/TR/xmlschema-2/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79373" w14:textId="77777777" w:rsidR="00010A02" w:rsidRPr="00203C8E" w:rsidRDefault="00010A02" w:rsidP="00010A02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10A02" w:rsidRPr="00203C8E" w14:paraId="1B725794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18ABD" w14:textId="77777777" w:rsidR="00010A02" w:rsidRPr="00203C8E" w:rsidRDefault="00010A02" w:rsidP="006D5F5D">
            <w:pPr>
              <w:pStyle w:val="aff5"/>
              <w:numPr>
                <w:ilvl w:val="3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118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46BA5" w14:textId="34957BD5" w:rsidR="00010A02" w:rsidRPr="00203C8E" w:rsidRDefault="00315B7D" w:rsidP="00315B7D">
            <w:pPr>
              <w:pStyle w:val="aff5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IncomeId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283DD" w14:textId="4B494ABE" w:rsidR="00010A02" w:rsidRPr="00203C8E" w:rsidRDefault="00010A02" w:rsidP="00010A02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УИЗ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996D9" w14:textId="0BC8BA18" w:rsidR="00010A02" w:rsidRPr="00203C8E" w:rsidRDefault="00010A02" w:rsidP="00010A02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CA2FA" w14:textId="16199479" w:rsidR="00010A02" w:rsidRPr="00203C8E" w:rsidRDefault="00010A02" w:rsidP="00010A02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IncomeIdType (описание см. в п</w:t>
            </w:r>
            <w:r>
              <w:rPr>
                <w:rFonts w:ascii="Times New Roman" w:hAnsi="Times New Roman"/>
                <w:sz w:val="24"/>
                <w:szCs w:val="24"/>
              </w:rPr>
              <w:t>ункте</w:t>
            </w:r>
            <w:r w:rsidRPr="00865465">
              <w:rPr>
                <w:szCs w:val="24"/>
              </w:rPr>
              <w:t> 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_Ref5429770 \r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2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szCs w:val="24"/>
              </w:rPr>
              <w:t> 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527BD" w14:textId="32DA76E4" w:rsidR="00010A02" w:rsidRPr="00203C8E" w:rsidRDefault="00010A02" w:rsidP="00010A02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19582E">
              <w:rPr>
                <w:rFonts w:ascii="Times New Roman" w:hAnsi="Times New Roman"/>
                <w:sz w:val="24"/>
                <w:szCs w:val="24"/>
              </w:rPr>
              <w:t>Указывается УИЗ уточняемого извещения о зачислении</w:t>
            </w:r>
          </w:p>
        </w:tc>
      </w:tr>
      <w:tr w:rsidR="00010A02" w:rsidRPr="00203C8E" w14:paraId="10FEB559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ABCF9" w14:textId="77777777" w:rsidR="00010A02" w:rsidRPr="00203C8E" w:rsidRDefault="00010A02" w:rsidP="006D5F5D">
            <w:pPr>
              <w:pStyle w:val="aff5"/>
              <w:numPr>
                <w:ilvl w:val="3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118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05866" w14:textId="3AF68B63" w:rsidR="00010A02" w:rsidRPr="00203C8E" w:rsidRDefault="00010A02" w:rsidP="00010A02">
            <w:pPr>
              <w:pStyle w:val="aff5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Change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C26E1" w14:textId="121F0C46" w:rsidR="00010A02" w:rsidRPr="00203C8E" w:rsidRDefault="00010A02" w:rsidP="00010A02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42711B">
              <w:rPr>
                <w:rFonts w:ascii="Times New Roman" w:hAnsi="Times New Roman"/>
                <w:sz w:val="24"/>
                <w:szCs w:val="28"/>
              </w:rPr>
              <w:t>Изменяемые поля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C802B" w14:textId="00039A6C" w:rsidR="00010A02" w:rsidRPr="00203C8E" w:rsidRDefault="00010A02" w:rsidP="00010A02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0...∞, необязательно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DEA54" w14:textId="45259104" w:rsidR="00010A02" w:rsidRPr="00203C8E" w:rsidRDefault="00010A02" w:rsidP="00010A02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10A02">
              <w:rPr>
                <w:rFonts w:ascii="Times New Roman" w:hAnsi="Times New Roman"/>
                <w:sz w:val="24"/>
                <w:szCs w:val="24"/>
              </w:rPr>
              <w:t xml:space="preserve">Контейнер / Основан на типе ChangeType (см описание в таблице - </w:t>
            </w:r>
            <w:r w:rsidRPr="00010A02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010A02">
              <w:rPr>
                <w:rFonts w:ascii="Times New Roman" w:hAnsi="Times New Roman"/>
                <w:sz w:val="24"/>
                <w:szCs w:val="24"/>
              </w:rPr>
              <w:instrText xml:space="preserve"> REF _Ref523996035 \h  \* MERGEFORMAT </w:instrText>
            </w:r>
            <w:r w:rsidRPr="00010A02">
              <w:rPr>
                <w:rFonts w:ascii="Times New Roman" w:hAnsi="Times New Roman"/>
                <w:sz w:val="24"/>
                <w:szCs w:val="24"/>
              </w:rPr>
            </w:r>
            <w:r w:rsidRPr="00010A0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 w:rsidRPr="001A2DED">
              <w:rPr>
                <w:rFonts w:ascii="Times New Roman" w:hAnsi="Times New Roman"/>
                <w:sz w:val="24"/>
                <w:szCs w:val="24"/>
              </w:rPr>
              <w:t>Таблица 14</w:t>
            </w:r>
            <w:r w:rsidRPr="00010A0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_Ref488757793 \r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4.3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010A0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38A56" w14:textId="77777777" w:rsidR="00010A02" w:rsidRPr="00203C8E" w:rsidRDefault="00010A02" w:rsidP="00010A02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10A02" w:rsidRPr="00203C8E" w14:paraId="63142B47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21EEE" w14:textId="77777777" w:rsidR="00010A02" w:rsidRPr="00203C8E" w:rsidRDefault="00010A02" w:rsidP="006D5F5D">
            <w:pPr>
              <w:pStyle w:val="aff5"/>
              <w:numPr>
                <w:ilvl w:val="3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118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94E47" w14:textId="6CAD71E1" w:rsidR="00010A02" w:rsidRPr="00203C8E" w:rsidRDefault="00010A02" w:rsidP="006D5F5D">
            <w:pPr>
              <w:pStyle w:val="aff5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ChangeStatus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CCE04" w14:textId="18BD7102" w:rsidR="00010A02" w:rsidRPr="00203C8E" w:rsidRDefault="00010A02" w:rsidP="00010A02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Сведения о статусе и основаниях его изменения.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82939" w14:textId="782B90B4" w:rsidR="00010A02" w:rsidRPr="00203C8E" w:rsidRDefault="00010A02" w:rsidP="00010A02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8678E" w14:textId="77777777" w:rsidR="00010A02" w:rsidRPr="0042711B" w:rsidRDefault="00010A02" w:rsidP="00010A0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 xml:space="preserve">Контейнер / </w:t>
            </w:r>
          </w:p>
          <w:p w14:paraId="4C624B45" w14:textId="26F9860F" w:rsidR="00010A02" w:rsidRPr="00203C8E" w:rsidRDefault="00010A02" w:rsidP="00010A02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eastAsia="Arial Unicode MS" w:hAnsi="Times New Roman" w:cs="Arial Unicode MS"/>
                <w:color w:val="000000"/>
                <w:spacing w:val="0"/>
                <w:sz w:val="24"/>
                <w:szCs w:val="24"/>
                <w:bdr w:val="nil"/>
                <w:lang w:eastAsia="ru-RU"/>
              </w:rPr>
              <w:t>Основан на типе Change</w:t>
            </w: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Status</w:t>
            </w:r>
            <w:r w:rsidRPr="0042711B">
              <w:rPr>
                <w:rFonts w:ascii="Times New Roman" w:eastAsia="Arial Unicode MS" w:hAnsi="Times New Roman" w:cs="Arial Unicode MS"/>
                <w:color w:val="000000"/>
                <w:spacing w:val="0"/>
                <w:sz w:val="24"/>
                <w:szCs w:val="24"/>
                <w:bdr w:val="nil"/>
                <w:lang w:eastAsia="ru-RU"/>
              </w:rPr>
              <w:t xml:space="preserve">Type (см 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описание в таблице - 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_Ref524601408 \h 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 w:rsidRPr="001A2DED">
              <w:rPr>
                <w:rFonts w:ascii="Times New Roman" w:hAnsi="Times New Roman"/>
                <w:sz w:val="24"/>
                <w:szCs w:val="24"/>
              </w:rPr>
              <w:t>Таблица 15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>раздела</w:t>
            </w:r>
            <w:r w:rsidRPr="00865465">
              <w:rPr>
                <w:szCs w:val="24"/>
              </w:rPr>
              <w:t> 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4.3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eastAsia="Arial Unicode MS" w:hAnsi="Times New Roman" w:cs="Arial Unicode MS"/>
                <w:color w:val="000000"/>
                <w:spacing w:val="0"/>
                <w:sz w:val="24"/>
                <w:szCs w:val="24"/>
                <w:bdr w:val="nil"/>
                <w:lang w:eastAsia="ru-RU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E6E8E" w14:textId="77777777" w:rsidR="00010A02" w:rsidRPr="00203C8E" w:rsidRDefault="00010A02" w:rsidP="00010A02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010A02" w:rsidRPr="00203C8E" w14:paraId="778CF3E1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BC8AB" w14:textId="77777777" w:rsidR="00010A02" w:rsidRPr="00203C8E" w:rsidRDefault="00010A02" w:rsidP="006D5F5D">
            <w:pPr>
              <w:pStyle w:val="aff5"/>
              <w:numPr>
                <w:ilvl w:val="4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118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E190B" w14:textId="529AD682" w:rsidR="00010A02" w:rsidRPr="00203C8E" w:rsidRDefault="00010A02" w:rsidP="006D5F5D">
            <w:pPr>
              <w:pStyle w:val="aff5"/>
              <w:spacing w:after="0"/>
              <w:ind w:left="34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155BA">
              <w:rPr>
                <w:rFonts w:ascii="Times New Roman" w:hAnsi="Times New Roman"/>
                <w:sz w:val="24"/>
                <w:szCs w:val="24"/>
                <w:lang w:val="en-US"/>
              </w:rPr>
              <w:t>Meaning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39B6E" w14:textId="17F6851C" w:rsidR="00010A02" w:rsidRPr="00203C8E" w:rsidRDefault="00010A02" w:rsidP="00010A02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Статус, отражающий изменение данных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E9C09" w14:textId="7F314286" w:rsidR="00010A02" w:rsidRPr="00203C8E" w:rsidRDefault="00010A02" w:rsidP="00010A02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39201" w14:textId="77777777" w:rsidR="00010A02" w:rsidRPr="0042711B" w:rsidRDefault="00010A02" w:rsidP="00010A0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>Строка длиной 1 символ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D851477" w14:textId="77777777" w:rsidR="00010A02" w:rsidRPr="0042711B" w:rsidRDefault="00010A02" w:rsidP="00010A0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22C4CD47" w14:textId="256F0CD9" w:rsidR="00010A02" w:rsidRPr="00203C8E" w:rsidRDefault="00010A02" w:rsidP="00010A02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Основан на типе MeaningType (описание см. в пункте</w:t>
            </w:r>
            <w:r w:rsidRPr="00865465">
              <w:rPr>
                <w:szCs w:val="24"/>
              </w:rPr>
              <w:t> 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_Ref524601772 \n \h 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16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szCs w:val="24"/>
              </w:rPr>
              <w:t> 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4DA45" w14:textId="77777777" w:rsidR="00010A02" w:rsidRPr="0042711B" w:rsidRDefault="00010A02" w:rsidP="00010A0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4BE63A98" w14:textId="77777777" w:rsidR="00010A02" w:rsidRPr="0042711B" w:rsidRDefault="00010A02" w:rsidP="00010A0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2 – уточнение;</w:t>
            </w:r>
          </w:p>
          <w:p w14:paraId="5A62B587" w14:textId="77777777" w:rsidR="00010A02" w:rsidRPr="0042711B" w:rsidRDefault="00010A02" w:rsidP="00010A0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3 – уточнение об аннулировании;</w:t>
            </w:r>
          </w:p>
          <w:p w14:paraId="7303E59F" w14:textId="17DAF3DB" w:rsidR="00010A02" w:rsidRPr="00203C8E" w:rsidRDefault="00010A02" w:rsidP="00010A02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4 – уточнение о деаннулировании (отмена аннулирования).</w:t>
            </w:r>
          </w:p>
        </w:tc>
      </w:tr>
      <w:tr w:rsidR="00010A02" w:rsidRPr="00203C8E" w14:paraId="4CE6E733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B7963" w14:textId="77777777" w:rsidR="00010A02" w:rsidRPr="00203C8E" w:rsidRDefault="00010A02" w:rsidP="006D5F5D">
            <w:pPr>
              <w:pStyle w:val="aff5"/>
              <w:numPr>
                <w:ilvl w:val="4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118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C9ED0" w14:textId="2826803B" w:rsidR="00010A02" w:rsidRPr="00203C8E" w:rsidRDefault="00010A02" w:rsidP="006D5F5D">
            <w:pPr>
              <w:pStyle w:val="aff5"/>
              <w:spacing w:after="0"/>
              <w:ind w:left="34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155BA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54EDA" w14:textId="1CCDFE0B" w:rsidR="00010A02" w:rsidRPr="00203C8E" w:rsidRDefault="00010A02" w:rsidP="00010A02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Основание изменения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EF15E" w14:textId="48402EED" w:rsidR="00010A02" w:rsidRPr="00203C8E" w:rsidRDefault="00010A02" w:rsidP="00010A02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90F37" w14:textId="77777777" w:rsidR="00010A02" w:rsidRPr="0042711B" w:rsidRDefault="00010A02" w:rsidP="00010A0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>Строка длиной до 512 символов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8C975C4" w14:textId="77777777" w:rsidR="00010A02" w:rsidRPr="0042711B" w:rsidRDefault="00010A02" w:rsidP="00010A0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2FDE5367" w14:textId="050DB34E" w:rsidR="00010A02" w:rsidRPr="00203C8E" w:rsidRDefault="00010A02" w:rsidP="00010A02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>Type (описание см. в пункте</w:t>
            </w:r>
            <w:r w:rsidRPr="00865465">
              <w:rPr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_Ref5460078 \r \h </w:instrText>
            </w:r>
            <w:r w:rsidR="006D5F5D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szCs w:val="24"/>
              </w:rPr>
              <w:t> 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26F5B" w14:textId="77777777" w:rsidR="00010A02" w:rsidRPr="00203C8E" w:rsidRDefault="00010A02" w:rsidP="00010A02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6D5F5D" w:rsidRPr="00203C8E" w14:paraId="7313637C" w14:textId="77777777" w:rsidTr="006D5F5D">
        <w:trPr>
          <w:trHeight w:val="529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E30EF" w14:textId="77777777" w:rsidR="006D5F5D" w:rsidRPr="00203C8E" w:rsidRDefault="006D5F5D" w:rsidP="006D5F5D">
            <w:pPr>
              <w:pStyle w:val="aff5"/>
              <w:numPr>
                <w:ilvl w:val="4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118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84108" w14:textId="2A950B1D" w:rsidR="006D5F5D" w:rsidRPr="00203C8E" w:rsidRDefault="006D5F5D" w:rsidP="00417AFE">
            <w:pPr>
              <w:pStyle w:val="aff5"/>
              <w:spacing w:after="0"/>
              <w:ind w:left="34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155BA">
              <w:rPr>
                <w:rFonts w:ascii="Times New Roman" w:hAnsi="Times New Roman"/>
                <w:sz w:val="24"/>
                <w:szCs w:val="24"/>
                <w:lang w:val="en-US"/>
              </w:rPr>
              <w:t>ChangeDate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37B37" w14:textId="02445CBF" w:rsidR="006D5F5D" w:rsidRPr="00203C8E" w:rsidRDefault="003A03B5" w:rsidP="003A03B5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3A03B5">
              <w:rPr>
                <w:rFonts w:ascii="Times New Roman" w:hAnsi="Times New Roman"/>
                <w:bCs/>
                <w:sz w:val="24"/>
                <w:szCs w:val="24"/>
              </w:rPr>
              <w:t xml:space="preserve">Дата и время уточнения информации 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зачислении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AC660" w14:textId="51A179B3" w:rsidR="006D5F5D" w:rsidRPr="00203C8E" w:rsidRDefault="006D5F5D" w:rsidP="006D5F5D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AFD13" w14:textId="77777777" w:rsidR="006D5F5D" w:rsidRPr="00AF6ADB" w:rsidRDefault="006D5F5D" w:rsidP="006D5F5D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13" w:history="1">
              <w:r w:rsidRPr="00582AE0">
                <w:rPr>
                  <w:rStyle w:val="a8"/>
                  <w:rFonts w:ascii="Times New Roman" w:hAnsi="Times New Roman"/>
                  <w:i/>
                  <w:sz w:val="24"/>
                  <w:szCs w:val="24"/>
                </w:rPr>
                <w:t>http://www.w3.org/TR/xmlschema-2</w:t>
              </w:r>
            </w:hyperlink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14:paraId="1DF8F8BD" w14:textId="533BAF5F" w:rsidR="006D5F5D" w:rsidRPr="00203C8E" w:rsidRDefault="006D5F5D" w:rsidP="006D5F5D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B366A" w14:textId="33C3B7E3" w:rsidR="006D5F5D" w:rsidRPr="00203C8E" w:rsidRDefault="006D5F5D" w:rsidP="006D5F5D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141AAA47" w14:textId="77777777" w:rsidR="0031009B" w:rsidRPr="00203C8E" w:rsidRDefault="0031009B" w:rsidP="00042435">
      <w:pPr>
        <w:pStyle w:val="Head2"/>
        <w:rPr>
          <w:snapToGrid w:val="0"/>
        </w:rPr>
      </w:pPr>
      <w:bookmarkStart w:id="24" w:name="_Toc106790677"/>
      <w:r w:rsidRPr="00203C8E">
        <w:rPr>
          <w:snapToGrid w:val="0"/>
        </w:rPr>
        <w:t>Описание полей ответа на запрос</w:t>
      </w:r>
      <w:bookmarkEnd w:id="24"/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843"/>
        <w:gridCol w:w="3118"/>
      </w:tblGrid>
      <w:tr w:rsidR="0031009B" w:rsidRPr="00203C8E" w14:paraId="5E509CF5" w14:textId="77777777" w:rsidTr="00F754A9">
        <w:trPr>
          <w:trHeight w:val="6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31F90" w14:textId="77777777" w:rsidR="0031009B" w:rsidRPr="00203C8E" w:rsidRDefault="0031009B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  <w:szCs w:val="20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EB2E0" w14:textId="77777777" w:rsidR="0031009B" w:rsidRPr="00203C8E" w:rsidRDefault="0031009B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  <w:szCs w:val="20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8113DD" w14:textId="77777777" w:rsidR="0031009B" w:rsidRPr="00203C8E" w:rsidRDefault="0031009B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  <w:szCs w:val="20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3F2FB" w14:textId="728B7DA1" w:rsidR="0031009B" w:rsidRPr="00203C8E" w:rsidRDefault="0031009B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  <w:szCs w:val="20"/>
              </w:rPr>
              <w:t>Требования к заполнению</w:t>
            </w:r>
            <w:r w:rsidR="003F5A98" w:rsidRPr="00203C8E">
              <w:rPr>
                <w:rStyle w:val="afff"/>
                <w:rFonts w:cs="Times New Roman"/>
                <w:szCs w:val="20"/>
              </w:rPr>
              <w:footnoteReference w:id="2"/>
            </w:r>
            <w:r w:rsidRPr="00203C8E">
              <w:rPr>
                <w:rFonts w:ascii="Times New Roman" w:cs="Times New Roman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D5E07" w14:textId="77777777" w:rsidR="0031009B" w:rsidRPr="00203C8E" w:rsidRDefault="0031009B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  <w:szCs w:val="20"/>
              </w:rPr>
              <w:t xml:space="preserve">Способ заполнения/Тип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CFA07" w14:textId="77777777" w:rsidR="0031009B" w:rsidRPr="00203C8E" w:rsidRDefault="0031009B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  <w:szCs w:val="20"/>
              </w:rPr>
              <w:t xml:space="preserve">Комментарий </w:t>
            </w:r>
          </w:p>
        </w:tc>
      </w:tr>
      <w:tr w:rsidR="000B5DEE" w:rsidRPr="00203C8E" w14:paraId="120C5198" w14:textId="77777777" w:rsidTr="00634464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2489B" w14:textId="77777777" w:rsidR="000B5DEE" w:rsidRPr="00203C8E" w:rsidRDefault="000B5DEE" w:rsidP="000B5DEE">
            <w:r w:rsidRPr="00203C8E">
              <w:t>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847D6" w14:textId="694F076E" w:rsidR="000B5DEE" w:rsidRPr="00203C8E" w:rsidRDefault="00657828" w:rsidP="00D53523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ImportIncomesResponse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8BB4E" w14:textId="08C203B9" w:rsidR="000B5DEE" w:rsidRPr="00203C8E" w:rsidRDefault="000B5DEE" w:rsidP="008C105A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Ответ на запрос приема информации </w:t>
            </w:r>
            <w:r w:rsidR="00D53523" w:rsidRPr="00203C8E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="008C105A">
              <w:rPr>
                <w:rFonts w:ascii="Times New Roman" w:hAnsi="Times New Roman"/>
                <w:sz w:val="24"/>
                <w:szCs w:val="24"/>
              </w:rPr>
              <w:t>зачислении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65BA8" w14:textId="77777777" w:rsidR="000B5DEE" w:rsidRPr="00203C8E" w:rsidRDefault="000B5DEE" w:rsidP="000B5DEE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80399" w14:textId="77777777" w:rsidR="00892E16" w:rsidRDefault="00892E16" w:rsidP="00892E16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27E6F7FA" w14:textId="3AC87EC6" w:rsidR="000B5DEE" w:rsidRPr="00203C8E" w:rsidRDefault="000B5DEE" w:rsidP="006D5F5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ImportPackageResponseType</w:t>
            </w:r>
            <w:r w:rsidRPr="008C10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3523" w:rsidRPr="008C105A">
              <w:rPr>
                <w:rFonts w:ascii="Times New Roman" w:hAnsi="Times New Roman"/>
                <w:sz w:val="24"/>
                <w:szCs w:val="24"/>
              </w:rPr>
              <w:t>(</w:t>
            </w:r>
            <w:r w:rsidR="00D53523" w:rsidRPr="00203C8E">
              <w:rPr>
                <w:rFonts w:ascii="Times New Roman" w:hAnsi="Times New Roman"/>
                <w:sz w:val="24"/>
                <w:szCs w:val="24"/>
              </w:rPr>
              <w:t>см</w:t>
            </w:r>
            <w:r w:rsidR="00D53523" w:rsidRPr="008C105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53523" w:rsidRPr="00203C8E">
              <w:rPr>
                <w:rFonts w:ascii="Times New Roman" w:hAnsi="Times New Roman"/>
                <w:sz w:val="24"/>
                <w:szCs w:val="24"/>
              </w:rPr>
              <w:t>описание</w:t>
            </w:r>
            <w:r w:rsidR="00D53523" w:rsidRPr="008C10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3523" w:rsidRPr="00203C8E">
              <w:rPr>
                <w:rFonts w:ascii="Times New Roman" w:hAnsi="Times New Roman"/>
                <w:sz w:val="24"/>
                <w:szCs w:val="24"/>
              </w:rPr>
              <w:t>в</w:t>
            </w:r>
            <w:r w:rsidR="00D53523" w:rsidRPr="008C10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D5F5D">
              <w:rPr>
                <w:rFonts w:ascii="Times New Roman" w:hAnsi="Times New Roman"/>
                <w:sz w:val="24"/>
                <w:szCs w:val="24"/>
              </w:rPr>
              <w:t xml:space="preserve">таблице - </w:t>
            </w:r>
            <w:r w:rsidR="006D5F5D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D5F5D">
              <w:rPr>
                <w:rFonts w:ascii="Times New Roman" w:hAnsi="Times New Roman"/>
                <w:sz w:val="24"/>
                <w:szCs w:val="24"/>
              </w:rPr>
              <w:instrText xml:space="preserve"> REF _Ref13555886 \h  \* MERGEFORMAT </w:instrText>
            </w:r>
            <w:r w:rsidR="006D5F5D">
              <w:rPr>
                <w:rFonts w:ascii="Times New Roman" w:hAnsi="Times New Roman"/>
                <w:sz w:val="24"/>
                <w:szCs w:val="24"/>
              </w:rPr>
            </w:r>
            <w:r w:rsidR="006D5F5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 w:rsidRPr="001A2DED">
              <w:rPr>
                <w:rFonts w:ascii="Times New Roman" w:hAnsi="Times New Roman"/>
                <w:sz w:val="24"/>
                <w:szCs w:val="24"/>
              </w:rPr>
              <w:t>Таблица 2</w:t>
            </w:r>
            <w:r w:rsidR="006D5F5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B1413C" w:rsidRPr="008C10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1413C">
              <w:rPr>
                <w:rFonts w:ascii="Times New Roman" w:hAnsi="Times New Roman"/>
                <w:sz w:val="24"/>
                <w:szCs w:val="24"/>
              </w:rPr>
              <w:t>раздела</w:t>
            </w:r>
            <w:r w:rsidR="008C105A"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="00B1413C"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B1413C" w:rsidRPr="00203C8E">
              <w:rPr>
                <w:rFonts w:ascii="Times New Roman" w:hAnsi="Times New Roman"/>
                <w:sz w:val="24"/>
                <w:szCs w:val="24"/>
              </w:rPr>
              <w:instrText xml:space="preserve"> REF _Ref488757803 \r  \* MERGEFORMAT </w:instrText>
            </w:r>
            <w:r w:rsidR="00B1413C"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4.3</w:t>
            </w:r>
            <w:r w:rsidR="00B1413C"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D53523" w:rsidRPr="00203C8E">
              <w:rPr>
                <w:rFonts w:ascii="Times New Roman" w:hAnsi="Times New Roman"/>
                <w:sz w:val="24"/>
                <w:szCs w:val="24"/>
              </w:rPr>
              <w:t>)</w:t>
            </w:r>
            <w:r w:rsidR="006D5F5D">
              <w:rPr>
                <w:rFonts w:ascii="Times New Roman" w:hAnsi="Times New Roman"/>
                <w:sz w:val="24"/>
                <w:szCs w:val="24"/>
              </w:rPr>
              <w:t>, который основан</w:t>
            </w:r>
            <w:r w:rsidR="006D5F5D" w:rsidRPr="0080662F">
              <w:rPr>
                <w:rFonts w:ascii="Times New Roman" w:hAnsi="Times New Roman"/>
                <w:sz w:val="24"/>
                <w:szCs w:val="24"/>
              </w:rPr>
              <w:t xml:space="preserve"> на типе ResponseType</w:t>
            </w:r>
            <w:r w:rsidR="006D5F5D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 </w:t>
            </w:r>
            <w:r w:rsidR="006D5F5D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D5F5D">
              <w:rPr>
                <w:rFonts w:ascii="Times New Roman" w:hAnsi="Times New Roman"/>
                <w:sz w:val="24"/>
                <w:szCs w:val="24"/>
              </w:rPr>
              <w:instrText xml:space="preserve"> REF _Ref12975855 \h  \* MERGEFORMAT </w:instrText>
            </w:r>
            <w:r w:rsidR="006D5F5D">
              <w:rPr>
                <w:rFonts w:ascii="Times New Roman" w:hAnsi="Times New Roman"/>
                <w:sz w:val="24"/>
                <w:szCs w:val="24"/>
              </w:rPr>
            </w:r>
            <w:r w:rsidR="006D5F5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 w:rsidRPr="001A2DED">
              <w:rPr>
                <w:rFonts w:ascii="Times New Roman" w:hAnsi="Times New Roman"/>
                <w:sz w:val="24"/>
                <w:szCs w:val="24"/>
              </w:rPr>
              <w:t>Таблица 3</w:t>
            </w:r>
            <w:r w:rsidR="006D5F5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6D5F5D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6D5F5D"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="006D5F5D"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D5F5D" w:rsidRPr="00203C8E">
              <w:rPr>
                <w:rFonts w:ascii="Times New Roman" w:hAnsi="Times New Roman"/>
                <w:sz w:val="24"/>
                <w:szCs w:val="24"/>
              </w:rPr>
              <w:instrText xml:space="preserve"> REF _Ref488757803 \r  \* MERGEFORMAT </w:instrText>
            </w:r>
            <w:r w:rsidR="006D5F5D"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4.3</w:t>
            </w:r>
            <w:r w:rsidR="006D5F5D"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6D5F5D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3F148" w14:textId="77777777" w:rsidR="000B5DEE" w:rsidRPr="00203C8E" w:rsidRDefault="000B5DEE" w:rsidP="000B5DEE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C7A3686" w14:textId="77777777" w:rsidR="0031009B" w:rsidRPr="00203C8E" w:rsidRDefault="0031009B" w:rsidP="00042435">
      <w:pPr>
        <w:pStyle w:val="Head2"/>
        <w:rPr>
          <w:snapToGrid w:val="0"/>
        </w:rPr>
      </w:pPr>
      <w:bookmarkStart w:id="25" w:name="_Ref488757793"/>
      <w:bookmarkStart w:id="26" w:name="_Ref488757803"/>
      <w:bookmarkStart w:id="27" w:name="_Toc106790678"/>
      <w:r w:rsidRPr="00203C8E">
        <w:t>Описание</w:t>
      </w:r>
      <w:r w:rsidRPr="00203C8E">
        <w:rPr>
          <w:snapToGrid w:val="0"/>
        </w:rPr>
        <w:t xml:space="preserve"> комплексных типов полей</w:t>
      </w:r>
      <w:bookmarkEnd w:id="25"/>
      <w:bookmarkEnd w:id="26"/>
      <w:bookmarkEnd w:id="27"/>
    </w:p>
    <w:p w14:paraId="278AB0C9" w14:textId="0FBD330D" w:rsidR="00D733D7" w:rsidRDefault="00D733D7" w:rsidP="00D733D7">
      <w:pPr>
        <w:pStyle w:val="aff3"/>
        <w:rPr>
          <w:b/>
          <w:szCs w:val="24"/>
        </w:rPr>
      </w:pPr>
      <w:bookmarkStart w:id="28" w:name="_Ref483569073"/>
      <w:r w:rsidRPr="00203C8E">
        <w:rPr>
          <w:b/>
          <w:szCs w:val="24"/>
        </w:rPr>
        <w:t xml:space="preserve">Таблица </w:t>
      </w:r>
      <w:r w:rsidRPr="00203C8E">
        <w:rPr>
          <w:b/>
          <w:szCs w:val="24"/>
        </w:rPr>
        <w:fldChar w:fldCharType="begin"/>
      </w:r>
      <w:r w:rsidRPr="00203C8E">
        <w:rPr>
          <w:b/>
          <w:szCs w:val="24"/>
        </w:rPr>
        <w:instrText xml:space="preserve"> SEQ Таблица \* ARABIC </w:instrText>
      </w:r>
      <w:r w:rsidRPr="00203C8E">
        <w:rPr>
          <w:b/>
          <w:szCs w:val="24"/>
        </w:rPr>
        <w:fldChar w:fldCharType="separate"/>
      </w:r>
      <w:r w:rsidR="001A2DED">
        <w:rPr>
          <w:b/>
          <w:noProof/>
          <w:szCs w:val="24"/>
        </w:rPr>
        <w:t>1</w:t>
      </w:r>
      <w:r w:rsidRPr="00203C8E">
        <w:rPr>
          <w:b/>
          <w:szCs w:val="24"/>
        </w:rPr>
        <w:fldChar w:fldCharType="end"/>
      </w:r>
      <w:bookmarkEnd w:id="28"/>
      <w:r w:rsidRPr="00203C8E">
        <w:rPr>
          <w:b/>
          <w:szCs w:val="24"/>
        </w:rPr>
        <w:t>.</w:t>
      </w:r>
      <w:r w:rsidR="00B33B33" w:rsidRPr="00203C8E">
        <w:rPr>
          <w:b/>
          <w:szCs w:val="24"/>
        </w:rPr>
        <w:t xml:space="preserve"> RequestType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DF0722" w:rsidRPr="00203C8E" w14:paraId="67D2BB7E" w14:textId="77777777" w:rsidTr="00DF0722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9768FF" w14:textId="77777777" w:rsidR="00DF0722" w:rsidRPr="00203C8E" w:rsidRDefault="00DF0722" w:rsidP="00DF072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3BF74" w14:textId="77777777" w:rsidR="00DF0722" w:rsidRPr="00203C8E" w:rsidRDefault="00DF0722" w:rsidP="00DF072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F47D30" w14:textId="77777777" w:rsidR="00DF0722" w:rsidRPr="00203C8E" w:rsidRDefault="00DF0722" w:rsidP="00DF072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73862D" w14:textId="77777777" w:rsidR="00DF0722" w:rsidRPr="00203C8E" w:rsidRDefault="00DF0722" w:rsidP="00DF072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EF3EB1" w14:textId="77777777" w:rsidR="00DF0722" w:rsidRPr="00203C8E" w:rsidRDefault="00DF0722" w:rsidP="00DF072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44FE0A" w14:textId="77777777" w:rsidR="00DF0722" w:rsidRPr="00203C8E" w:rsidRDefault="00DF0722" w:rsidP="00DF072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DF0722" w:rsidRPr="00203C8E" w14:paraId="1EE8FABB" w14:textId="77777777" w:rsidTr="00DF072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FC657" w14:textId="77777777" w:rsidR="00DF0722" w:rsidRPr="00203C8E" w:rsidRDefault="00DF0722" w:rsidP="00DF0722">
            <w:pPr>
              <w:pStyle w:val="aff7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8AADB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F76B0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Идентификатор запроса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923B0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B0A68" w14:textId="77777777" w:rsidR="00DF0722" w:rsidRPr="00B96CC3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19582E">
              <w:rPr>
                <w:rFonts w:ascii="Times New Roman" w:hAnsi="Times New Roman"/>
                <w:i/>
                <w:sz w:val="24"/>
                <w:szCs w:val="24"/>
              </w:rPr>
              <w:t>ID 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ормат определен стандартом XML/XSD, опубликованным по </w:t>
            </w:r>
            <w:r w:rsidRPr="00203C8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адресу </w:t>
            </w:r>
            <w:hyperlink r:id="rId14" w:history="1">
              <w:r w:rsidRPr="00724CF5">
                <w:rPr>
                  <w:rStyle w:val="a8"/>
                  <w:rFonts w:ascii="Times New Roman" w:hAnsi="Times New Roman"/>
                  <w:sz w:val="24"/>
                  <w:szCs w:val="24"/>
                </w:rPr>
                <w:t>https://www.w3.org/TR/xmlschema-2/</w:t>
              </w:r>
            </w:hyperlink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AE7BC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0722" w:rsidRPr="00203C8E" w14:paraId="7309DC34" w14:textId="77777777" w:rsidTr="00DF072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78CD5" w14:textId="77777777" w:rsidR="00DF0722" w:rsidRPr="00203C8E" w:rsidRDefault="00DF0722" w:rsidP="00DF0722">
            <w:pPr>
              <w:pStyle w:val="aff7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2AA5C" w14:textId="77777777" w:rsidR="00DF0722" w:rsidRPr="00203C8E" w:rsidRDefault="00DF0722" w:rsidP="00DF0722">
            <w:pPr>
              <w:jc w:val="both"/>
            </w:pPr>
            <w:r w:rsidRPr="00203C8E"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E634F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4D05F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AC452" w14:textId="77777777" w:rsidR="00DF0722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ормат определен стандартом XML/XSD, опубликованным по адресу </w:t>
            </w:r>
            <w:hyperlink r:id="rId15" w:history="1">
              <w:r w:rsidRPr="00582AE0">
                <w:rPr>
                  <w:rStyle w:val="a8"/>
                  <w:rFonts w:ascii="Times New Roman" w:hAnsi="Times New Roman"/>
                  <w:sz w:val="24"/>
                  <w:szCs w:val="24"/>
                </w:rPr>
                <w:t>https://www.w3.org/TR/xmlschema-2</w:t>
              </w:r>
            </w:hyperlink>
          </w:p>
          <w:p w14:paraId="2D5A68A3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/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D0FF5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0722" w:rsidRPr="00203C8E" w14:paraId="1F78544E" w14:textId="77777777" w:rsidTr="00DF072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1AB8E" w14:textId="77777777" w:rsidR="00DF0722" w:rsidRPr="00203C8E" w:rsidRDefault="00DF0722" w:rsidP="00DF0722">
            <w:pPr>
              <w:pStyle w:val="aff7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F44EC" w14:textId="77777777" w:rsidR="00DF0722" w:rsidRPr="00203C8E" w:rsidRDefault="00DF0722" w:rsidP="00DF0722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3DF82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УРН участника-отправителя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26CE5" w14:textId="77777777" w:rsidR="00DF0722" w:rsidRPr="00203C8E" w:rsidRDefault="00DF0722" w:rsidP="00DF0722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871E6" w14:textId="77777777" w:rsidR="00DF0722" w:rsidRPr="00203C8E" w:rsidRDefault="00DF0722" w:rsidP="00DF0722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_Ref482795808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63CD3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0722" w:rsidRPr="00203C8E" w14:paraId="6DD7CD3F" w14:textId="77777777" w:rsidTr="00DF072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6EC28" w14:textId="77777777" w:rsidR="00DF0722" w:rsidRPr="00203C8E" w:rsidRDefault="00DF0722" w:rsidP="00DF0722">
            <w:pPr>
              <w:pStyle w:val="aff7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EA0BC" w14:textId="77777777" w:rsidR="00DF0722" w:rsidRPr="00203C8E" w:rsidRDefault="00DF0722" w:rsidP="00DF0722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senderRole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91CD7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8"/>
              </w:rPr>
              <w:t>Полномочие участника-отправителя сообщения, с которым происходит обращение к ГИС 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46E6C" w14:textId="77777777" w:rsidR="00DF0722" w:rsidRPr="00203C8E" w:rsidRDefault="00DF0722" w:rsidP="00DF0722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D0B11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до 10 символов (\w{1,10}) </w:t>
            </w:r>
          </w:p>
          <w:p w14:paraId="65CE38E1" w14:textId="77777777" w:rsidR="00DF0722" w:rsidRPr="00203C8E" w:rsidRDefault="00DF0722" w:rsidP="00DF0722">
            <w:pPr>
              <w:pStyle w:val="aff5"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>/</w:t>
            </w:r>
          </w:p>
          <w:p w14:paraId="3369084D" w14:textId="77777777" w:rsidR="00DF0722" w:rsidRPr="00203C8E" w:rsidRDefault="00DF0722" w:rsidP="00DF0722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02F6A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A815B35" w14:textId="3F94C69D" w:rsidR="00B96CC3" w:rsidRDefault="00B33B33" w:rsidP="00B33B33">
      <w:pPr>
        <w:pStyle w:val="aff3"/>
        <w:rPr>
          <w:b/>
          <w:szCs w:val="24"/>
        </w:rPr>
      </w:pPr>
      <w:bookmarkStart w:id="29" w:name="_Ref13555886"/>
      <w:r w:rsidRPr="00203C8E">
        <w:rPr>
          <w:b/>
          <w:szCs w:val="24"/>
        </w:rPr>
        <w:t xml:space="preserve">Таблица </w:t>
      </w:r>
      <w:r w:rsidRPr="00203C8E">
        <w:rPr>
          <w:b/>
          <w:szCs w:val="24"/>
        </w:rPr>
        <w:fldChar w:fldCharType="begin"/>
      </w:r>
      <w:r w:rsidRPr="00203C8E">
        <w:rPr>
          <w:b/>
          <w:szCs w:val="24"/>
        </w:rPr>
        <w:instrText xml:space="preserve"> SEQ Таблица \* ARABIC </w:instrText>
      </w:r>
      <w:r w:rsidRPr="00203C8E">
        <w:rPr>
          <w:b/>
          <w:szCs w:val="24"/>
        </w:rPr>
        <w:fldChar w:fldCharType="separate"/>
      </w:r>
      <w:r w:rsidR="001A2DED">
        <w:rPr>
          <w:b/>
          <w:noProof/>
          <w:szCs w:val="24"/>
        </w:rPr>
        <w:t>2</w:t>
      </w:r>
      <w:r w:rsidRPr="00203C8E">
        <w:rPr>
          <w:b/>
          <w:szCs w:val="24"/>
        </w:rPr>
        <w:fldChar w:fldCharType="end"/>
      </w:r>
      <w:bookmarkEnd w:id="29"/>
      <w:r w:rsidRPr="00203C8E">
        <w:rPr>
          <w:b/>
          <w:szCs w:val="24"/>
        </w:rPr>
        <w:t xml:space="preserve">. </w:t>
      </w:r>
      <w:r w:rsidR="00B96CC3" w:rsidRPr="0080662F">
        <w:rPr>
          <w:b/>
          <w:szCs w:val="24"/>
        </w:rPr>
        <w:t>ImportPackageResponseType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B96CC3" w:rsidRPr="00203C8E" w14:paraId="052899F5" w14:textId="77777777" w:rsidTr="00B01117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290599" w14:textId="77777777" w:rsidR="00B96CC3" w:rsidRPr="00203C8E" w:rsidRDefault="00B96CC3" w:rsidP="00B01117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C8BAE3" w14:textId="77777777" w:rsidR="00B96CC3" w:rsidRPr="00203C8E" w:rsidRDefault="00B96CC3" w:rsidP="00B01117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B67D6A" w14:textId="77777777" w:rsidR="00B96CC3" w:rsidRPr="00203C8E" w:rsidRDefault="00B96CC3" w:rsidP="00B01117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F63B60" w14:textId="77777777" w:rsidR="00B96CC3" w:rsidRPr="00203C8E" w:rsidRDefault="00B96CC3" w:rsidP="00B01117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50B2FC" w14:textId="77777777" w:rsidR="00B96CC3" w:rsidRPr="00203C8E" w:rsidRDefault="00B96CC3" w:rsidP="00B01117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F309C" w14:textId="77777777" w:rsidR="00B96CC3" w:rsidRPr="00203C8E" w:rsidRDefault="00B96CC3" w:rsidP="00B01117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96CC3" w:rsidRPr="00203C8E" w14:paraId="4210DE93" w14:textId="77777777" w:rsidTr="00B01117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6F1D9" w14:textId="77777777" w:rsidR="00B96CC3" w:rsidRPr="00203C8E" w:rsidRDefault="00B96CC3" w:rsidP="00D563F9">
            <w:pPr>
              <w:pStyle w:val="aff7"/>
              <w:numPr>
                <w:ilvl w:val="0"/>
                <w:numId w:val="6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8BAE4" w14:textId="77777777" w:rsidR="00B96CC3" w:rsidRPr="00B96CC3" w:rsidRDefault="00B96CC3" w:rsidP="00B0111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6AB5A" w14:textId="77777777" w:rsidR="00B96CC3" w:rsidRPr="00203C8E" w:rsidRDefault="00B96CC3" w:rsidP="00B0111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Идентификатор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857B6" w14:textId="77777777" w:rsidR="00B96CC3" w:rsidRPr="00203C8E" w:rsidRDefault="00B96CC3" w:rsidP="00B0111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9CDEA" w14:textId="5780DBB8" w:rsidR="00B96CC3" w:rsidRPr="00B96CC3" w:rsidRDefault="00B96CC3" w:rsidP="0053630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ормат определен стандартом XML/XSD, опубликованным по адресу </w:t>
            </w:r>
            <w:hyperlink r:id="rId16" w:history="1">
              <w:r w:rsidRPr="00582AE0">
                <w:rPr>
                  <w:rStyle w:val="a8"/>
                  <w:rFonts w:ascii="Times New Roman" w:hAnsi="Times New Roman"/>
                  <w:sz w:val="24"/>
                  <w:szCs w:val="24"/>
                </w:rPr>
                <w:t>https://www.w3.org/TR/xmlschema-2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D59F5" w14:textId="77777777" w:rsidR="00B96CC3" w:rsidRPr="00203C8E" w:rsidRDefault="00B96CC3" w:rsidP="00B0111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CC3" w:rsidRPr="00203C8E" w14:paraId="0F502A96" w14:textId="77777777" w:rsidTr="00B01117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78DB0" w14:textId="77777777" w:rsidR="00B96CC3" w:rsidRPr="00203C8E" w:rsidRDefault="00B96CC3" w:rsidP="00D563F9">
            <w:pPr>
              <w:pStyle w:val="aff7"/>
              <w:numPr>
                <w:ilvl w:val="0"/>
                <w:numId w:val="6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35C13" w14:textId="77777777" w:rsidR="00B96CC3" w:rsidRPr="00203C8E" w:rsidRDefault="00B96CC3" w:rsidP="00B0111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01527" w14:textId="77777777" w:rsidR="00B96CC3" w:rsidRPr="00203C8E" w:rsidRDefault="00B96CC3" w:rsidP="00B0111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84140" w14:textId="77777777" w:rsidR="00B96CC3" w:rsidRPr="00203C8E" w:rsidRDefault="00B96CC3" w:rsidP="00B0111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C040D" w14:textId="0DAF74D8" w:rsidR="00B96CC3" w:rsidRPr="00203C8E" w:rsidRDefault="00B96CC3" w:rsidP="00B0111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FE2F01">
              <w:rPr>
                <w:rFonts w:ascii="Times New Roman" w:hAnsi="Times New Roman"/>
                <w:i/>
                <w:sz w:val="24"/>
                <w:szCs w:val="24"/>
              </w:rPr>
              <w:t>ID</w:t>
            </w:r>
            <w:r w:rsidR="00FE2F0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FE2F01">
              <w:rPr>
                <w:rFonts w:ascii="Times New Roman" w:hAnsi="Times New Roman"/>
                <w:sz w:val="24"/>
                <w:szCs w:val="24"/>
              </w:rPr>
              <w:t>(</w:t>
            </w:r>
            <w:r w:rsidR="00FE2F01"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="00FE2F01"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ормат определен стандартом XML/XSD, опубликованным по адресу </w:t>
            </w:r>
            <w:hyperlink r:id="rId17" w:history="1">
              <w:r w:rsidR="00FE2F01" w:rsidRPr="00582AE0">
                <w:rPr>
                  <w:rStyle w:val="a8"/>
                  <w:rFonts w:ascii="Times New Roman" w:hAnsi="Times New Roman"/>
                  <w:sz w:val="24"/>
                  <w:szCs w:val="24"/>
                </w:rPr>
                <w:t>https://www.w3.org/TR/xmlschema-2</w:t>
              </w:r>
            </w:hyperlink>
            <w:r w:rsidR="00FE2F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42B5B" w14:textId="77777777" w:rsidR="00B96CC3" w:rsidRPr="00203C8E" w:rsidRDefault="00B96CC3" w:rsidP="00B0111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CC3" w:rsidRPr="00203C8E" w14:paraId="152495F2" w14:textId="77777777" w:rsidTr="00B01117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E7EE2" w14:textId="77777777" w:rsidR="00B96CC3" w:rsidRPr="00203C8E" w:rsidRDefault="00B96CC3" w:rsidP="00D563F9">
            <w:pPr>
              <w:pStyle w:val="aff7"/>
              <w:numPr>
                <w:ilvl w:val="0"/>
                <w:numId w:val="6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65508" w14:textId="77777777" w:rsidR="00B96CC3" w:rsidRPr="00203C8E" w:rsidRDefault="00B96CC3" w:rsidP="00B01117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8DED7" w14:textId="77777777" w:rsidR="00B96CC3" w:rsidRPr="00203C8E" w:rsidRDefault="00B96CC3" w:rsidP="00B0111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УРН участника – получателя ответа на запрос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983CB" w14:textId="77777777" w:rsidR="00B96CC3" w:rsidRPr="00203C8E" w:rsidRDefault="00B96CC3" w:rsidP="00B0111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1EA99" w14:textId="77777777" w:rsidR="00B96CC3" w:rsidRPr="00203C8E" w:rsidRDefault="00B96CC3" w:rsidP="00B01117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_Ref482795808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1C021" w14:textId="77777777" w:rsidR="00B96CC3" w:rsidRPr="00203C8E" w:rsidRDefault="00B96CC3" w:rsidP="00B0111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CC3" w:rsidRPr="00203C8E" w14:paraId="31B2C389" w14:textId="77777777" w:rsidTr="00B01117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9243B" w14:textId="77777777" w:rsidR="00B96CC3" w:rsidRPr="00203C8E" w:rsidRDefault="00B96CC3" w:rsidP="00D563F9">
            <w:pPr>
              <w:pStyle w:val="aff7"/>
              <w:numPr>
                <w:ilvl w:val="0"/>
                <w:numId w:val="6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FB192" w14:textId="77777777" w:rsidR="00B96CC3" w:rsidRPr="00203C8E" w:rsidRDefault="00B96CC3" w:rsidP="00B01117">
            <w:pPr>
              <w:jc w:val="both"/>
            </w:pPr>
            <w:r w:rsidRPr="00203C8E"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BE21D" w14:textId="77777777" w:rsidR="00B96CC3" w:rsidRPr="00203C8E" w:rsidRDefault="00B96CC3" w:rsidP="00B0111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Дата и время формирования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E5597" w14:textId="77777777" w:rsidR="00B96CC3" w:rsidRPr="00203C8E" w:rsidRDefault="00B96CC3" w:rsidP="00B0111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660A4" w14:textId="77777777" w:rsidR="00B96CC3" w:rsidRDefault="00B96CC3" w:rsidP="00B0111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ормат определен стандартом XML/XSD, опубликованным по адресу </w:t>
            </w:r>
            <w:hyperlink r:id="rId18" w:history="1">
              <w:r w:rsidRPr="00582AE0">
                <w:rPr>
                  <w:rStyle w:val="a8"/>
                  <w:rFonts w:ascii="Times New Roman" w:hAnsi="Times New Roman"/>
                  <w:sz w:val="24"/>
                  <w:szCs w:val="24"/>
                </w:rPr>
                <w:t>https://www.w3.org/TR/xmlschema-2</w:t>
              </w:r>
            </w:hyperlink>
          </w:p>
          <w:p w14:paraId="6B1644CC" w14:textId="77777777" w:rsidR="00B96CC3" w:rsidRPr="00203C8E" w:rsidRDefault="00B96CC3" w:rsidP="00B0111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/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A426A" w14:textId="77777777" w:rsidR="00B96CC3" w:rsidRPr="00203C8E" w:rsidRDefault="00B96CC3" w:rsidP="00B0111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6301" w:rsidRPr="00203C8E" w14:paraId="43C93AA9" w14:textId="77777777" w:rsidTr="00B01117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1BCDC" w14:textId="77777777" w:rsidR="00536301" w:rsidRPr="00203C8E" w:rsidRDefault="00536301" w:rsidP="00D563F9">
            <w:pPr>
              <w:pStyle w:val="aff7"/>
              <w:numPr>
                <w:ilvl w:val="0"/>
                <w:numId w:val="6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725D0" w14:textId="4ED1B010" w:rsidR="00536301" w:rsidRPr="00142749" w:rsidRDefault="00536301" w:rsidP="00142749">
            <w:pPr>
              <w:jc w:val="both"/>
              <w:rPr>
                <w:lang w:val="en-US"/>
              </w:rPr>
            </w:pPr>
            <w:r>
              <w:rPr>
                <w:szCs w:val="24"/>
              </w:rPr>
              <w:t>ImportProtoco</w:t>
            </w:r>
            <w:r w:rsidR="00142749">
              <w:rPr>
                <w:szCs w:val="24"/>
                <w:lang w:val="en-US"/>
              </w:rPr>
              <w:t>l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295A7" w14:textId="0CFF09EE" w:rsidR="00536301" w:rsidRPr="00203C8E" w:rsidRDefault="00536301" w:rsidP="00B0111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80662F">
              <w:rPr>
                <w:rFonts w:ascii="Times New Roman" w:hAnsi="Times New Roman"/>
                <w:sz w:val="24"/>
                <w:szCs w:val="24"/>
              </w:rPr>
              <w:t>Результат обработки сущности в пакете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3C929" w14:textId="58781F08" w:rsidR="00536301" w:rsidRPr="00203C8E" w:rsidRDefault="00536301" w:rsidP="00B0111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1..100,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3E703" w14:textId="77777777" w:rsidR="00142749" w:rsidRDefault="00142749" w:rsidP="00142749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4FA90B27" w14:textId="09037A25" w:rsidR="00536301" w:rsidRDefault="00142749" w:rsidP="00142749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80662F">
              <w:rPr>
                <w:rFonts w:ascii="Times New Roman" w:hAnsi="Times New Roman"/>
                <w:sz w:val="24"/>
                <w:szCs w:val="24"/>
              </w:rPr>
              <w:t xml:space="preserve">ImportProtocolType (см. описание в таблице – </w:t>
            </w:r>
            <w:r w:rsidRPr="0080662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80662F">
              <w:rPr>
                <w:rFonts w:ascii="Times New Roman" w:hAnsi="Times New Roman"/>
                <w:sz w:val="24"/>
                <w:szCs w:val="24"/>
              </w:rPr>
              <w:instrText xml:space="preserve"> REF _Ref483500511 \h  \* MERGEFORMAT </w:instrText>
            </w:r>
            <w:r w:rsidRPr="0080662F">
              <w:rPr>
                <w:rFonts w:ascii="Times New Roman" w:hAnsi="Times New Roman"/>
                <w:sz w:val="24"/>
                <w:szCs w:val="24"/>
              </w:rPr>
            </w:r>
            <w:r w:rsidRPr="0080662F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 w:rsidRPr="001A2DED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1A2DED" w:rsidRPr="001A2DED">
              <w:rPr>
                <w:rFonts w:ascii="Times New Roman" w:hAnsi="Times New Roman"/>
                <w:noProof/>
                <w:sz w:val="24"/>
                <w:szCs w:val="24"/>
              </w:rPr>
              <w:t>4</w:t>
            </w:r>
            <w:r w:rsidRPr="0080662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80662F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DA82B" w14:textId="77777777" w:rsidR="00536301" w:rsidRPr="00203C8E" w:rsidRDefault="00536301" w:rsidP="00B0111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7D3CD80" w14:textId="4E0ED800" w:rsidR="00B33B33" w:rsidRPr="00203C8E" w:rsidRDefault="00B96CC3" w:rsidP="00B33B33">
      <w:pPr>
        <w:pStyle w:val="aff3"/>
        <w:rPr>
          <w:b/>
          <w:szCs w:val="24"/>
        </w:rPr>
      </w:pPr>
      <w:bookmarkStart w:id="30" w:name="_Ref12975855"/>
      <w:r w:rsidRPr="00203C8E">
        <w:rPr>
          <w:b/>
          <w:szCs w:val="24"/>
        </w:rPr>
        <w:t xml:space="preserve">Таблица </w:t>
      </w:r>
      <w:r w:rsidRPr="00203C8E">
        <w:rPr>
          <w:b/>
          <w:szCs w:val="24"/>
        </w:rPr>
        <w:fldChar w:fldCharType="begin"/>
      </w:r>
      <w:r w:rsidRPr="00203C8E">
        <w:rPr>
          <w:b/>
          <w:szCs w:val="24"/>
        </w:rPr>
        <w:instrText xml:space="preserve"> SEQ Таблица \* ARABIC </w:instrText>
      </w:r>
      <w:r w:rsidRPr="00203C8E">
        <w:rPr>
          <w:b/>
          <w:szCs w:val="24"/>
        </w:rPr>
        <w:fldChar w:fldCharType="separate"/>
      </w:r>
      <w:r w:rsidR="001A2DED">
        <w:rPr>
          <w:b/>
          <w:noProof/>
          <w:szCs w:val="24"/>
        </w:rPr>
        <w:t>3</w:t>
      </w:r>
      <w:r w:rsidRPr="00203C8E">
        <w:rPr>
          <w:b/>
          <w:szCs w:val="24"/>
        </w:rPr>
        <w:fldChar w:fldCharType="end"/>
      </w:r>
      <w:bookmarkEnd w:id="30"/>
      <w:r w:rsidRPr="00203C8E">
        <w:rPr>
          <w:b/>
          <w:szCs w:val="24"/>
        </w:rPr>
        <w:t xml:space="preserve">. </w:t>
      </w:r>
      <w:r w:rsidR="00B33B33" w:rsidRPr="00203C8E">
        <w:rPr>
          <w:b/>
          <w:szCs w:val="24"/>
        </w:rPr>
        <w:t>ResponseType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B33B33" w:rsidRPr="00203C8E" w14:paraId="20080464" w14:textId="77777777" w:rsidTr="00FA5842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F79D9" w14:textId="77777777" w:rsidR="00B33B33" w:rsidRPr="00203C8E" w:rsidRDefault="00B33B33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24535" w14:textId="77777777" w:rsidR="00B33B33" w:rsidRPr="00203C8E" w:rsidRDefault="00B33B33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5F81D" w14:textId="77777777" w:rsidR="00B33B33" w:rsidRPr="00203C8E" w:rsidRDefault="00B33B33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C661A" w14:textId="77777777" w:rsidR="00B33B33" w:rsidRPr="00203C8E" w:rsidRDefault="00B33B33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5A6C5" w14:textId="77777777" w:rsidR="00B33B33" w:rsidRPr="00203C8E" w:rsidRDefault="00B33B33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BBDAB" w14:textId="77777777" w:rsidR="00B33B33" w:rsidRPr="00203C8E" w:rsidRDefault="00B33B33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33B33" w:rsidRPr="00203C8E" w14:paraId="5686569A" w14:textId="77777777" w:rsidTr="00FA584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D3DCD" w14:textId="77777777" w:rsidR="00B33B33" w:rsidRPr="00203C8E" w:rsidRDefault="00B33B33" w:rsidP="00D563F9">
            <w:pPr>
              <w:pStyle w:val="aff7"/>
              <w:numPr>
                <w:ilvl w:val="0"/>
                <w:numId w:val="6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8DAA2" w14:textId="77777777" w:rsidR="00B33B33" w:rsidRPr="00203C8E" w:rsidRDefault="00B33B33" w:rsidP="00B33B33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847C0" w14:textId="77777777" w:rsidR="00B33B33" w:rsidRPr="00203C8E" w:rsidRDefault="00B33B33" w:rsidP="00B33B33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Идентификатор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574DA" w14:textId="77777777" w:rsidR="00B33B33" w:rsidRPr="00203C8E" w:rsidRDefault="00B33B33" w:rsidP="00B33B33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E6373" w14:textId="622C6E33" w:rsidR="00B33B33" w:rsidRPr="00536301" w:rsidRDefault="00B33B33" w:rsidP="008B726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="0053630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536301"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="00536301"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ормат определен стандартом XML/XSD, опубликованным по адресу </w:t>
            </w:r>
            <w:hyperlink r:id="rId19" w:history="1">
              <w:r w:rsidR="00536301" w:rsidRPr="00582AE0">
                <w:rPr>
                  <w:rStyle w:val="a8"/>
                  <w:rFonts w:ascii="Times New Roman" w:hAnsi="Times New Roman"/>
                  <w:sz w:val="24"/>
                  <w:szCs w:val="24"/>
                </w:rPr>
                <w:t>https://www.w3.org/TR/xmlschema-2</w:t>
              </w:r>
            </w:hyperlink>
            <w:r w:rsidR="005363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A3454" w14:textId="77777777" w:rsidR="00B33B33" w:rsidRPr="00203C8E" w:rsidRDefault="00B33B33" w:rsidP="00B33B33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203C8E" w14:paraId="2B9ECA7F" w14:textId="77777777" w:rsidTr="00FA584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534D9" w14:textId="77777777" w:rsidR="00B33B33" w:rsidRPr="00203C8E" w:rsidRDefault="00B33B33" w:rsidP="00D563F9">
            <w:pPr>
              <w:pStyle w:val="aff7"/>
              <w:numPr>
                <w:ilvl w:val="0"/>
                <w:numId w:val="6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9600C" w14:textId="77777777" w:rsidR="00B33B33" w:rsidRPr="00203C8E" w:rsidRDefault="00B33B33" w:rsidP="00B33B33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65F8A" w14:textId="77777777" w:rsidR="00B33B33" w:rsidRPr="00203C8E" w:rsidRDefault="00B33B33" w:rsidP="00B33B33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BE6EE" w14:textId="77777777" w:rsidR="00B33B33" w:rsidRPr="00203C8E" w:rsidRDefault="00B33B33" w:rsidP="00B33B33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D09F9" w14:textId="06D3404B" w:rsidR="00B33B33" w:rsidRPr="00536301" w:rsidRDefault="00B33B33" w:rsidP="008B726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="0053630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536301"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="00536301"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ормат определен стандартом XML/XSD, опубликованным по адресу </w:t>
            </w:r>
            <w:hyperlink r:id="rId20" w:history="1">
              <w:r w:rsidR="00536301" w:rsidRPr="00582AE0">
                <w:rPr>
                  <w:rStyle w:val="a8"/>
                  <w:rFonts w:ascii="Times New Roman" w:hAnsi="Times New Roman"/>
                  <w:sz w:val="24"/>
                  <w:szCs w:val="24"/>
                </w:rPr>
                <w:t>https://www.w3.org/TR/xmlschema-2</w:t>
              </w:r>
            </w:hyperlink>
            <w:r w:rsidR="005363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448EE" w14:textId="77777777" w:rsidR="00B33B33" w:rsidRPr="00203C8E" w:rsidRDefault="00B33B33" w:rsidP="00B33B33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5BBD" w:rsidRPr="00203C8E" w14:paraId="3B32CBFF" w14:textId="77777777" w:rsidTr="00FA584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9448C" w14:textId="77777777" w:rsidR="00025BBD" w:rsidRPr="00203C8E" w:rsidRDefault="00025BBD" w:rsidP="00D563F9">
            <w:pPr>
              <w:pStyle w:val="aff7"/>
              <w:numPr>
                <w:ilvl w:val="0"/>
                <w:numId w:val="6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76ED9" w14:textId="33998101" w:rsidR="00025BBD" w:rsidRPr="00203C8E" w:rsidRDefault="00025BBD" w:rsidP="00025BBD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45952" w14:textId="22F6E466" w:rsidR="00025BBD" w:rsidRPr="00203C8E" w:rsidRDefault="00025BBD" w:rsidP="00025BB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УРН участника – получателя ответа на запрос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35424" w14:textId="74A4D925" w:rsidR="00025BBD" w:rsidRPr="00203C8E" w:rsidRDefault="00025BBD" w:rsidP="00025BB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FA925" w14:textId="3D5E59DA" w:rsidR="00025BBD" w:rsidRPr="00203C8E" w:rsidRDefault="00025BBD" w:rsidP="00002400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п</w:t>
            </w:r>
            <w:r w:rsidR="00002400" w:rsidRPr="00203C8E">
              <w:rPr>
                <w:rFonts w:ascii="Times New Roman" w:hAnsi="Times New Roman"/>
                <w:sz w:val="24"/>
                <w:szCs w:val="24"/>
              </w:rPr>
              <w:t>ункте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241DE3" w:rsidRPr="00203C8E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002400"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B1413C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B1413C"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 w:rsidR="00B1413C">
              <w:rPr>
                <w:rFonts w:ascii="Times New Roman" w:hAnsi="Times New Roman"/>
                <w:sz w:val="24"/>
                <w:szCs w:val="24"/>
              </w:rPr>
            </w:r>
            <w:r w:rsidR="00B1413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="00B1413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8AF89" w14:textId="77777777" w:rsidR="00025BBD" w:rsidRPr="00203C8E" w:rsidRDefault="00025BBD" w:rsidP="00025BB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5BBD" w:rsidRPr="00203C8E" w14:paraId="0079AAFE" w14:textId="77777777" w:rsidTr="00FA584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B43AE" w14:textId="77777777" w:rsidR="00025BBD" w:rsidRPr="00203C8E" w:rsidRDefault="00025BBD" w:rsidP="00D563F9">
            <w:pPr>
              <w:pStyle w:val="aff7"/>
              <w:numPr>
                <w:ilvl w:val="0"/>
                <w:numId w:val="6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02002" w14:textId="77777777" w:rsidR="00025BBD" w:rsidRPr="00203C8E" w:rsidRDefault="00025BBD" w:rsidP="00025BBD">
            <w:pPr>
              <w:jc w:val="both"/>
            </w:pPr>
            <w:r w:rsidRPr="00203C8E"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8D699" w14:textId="7C5EA3E5" w:rsidR="00025BBD" w:rsidRPr="00203C8E" w:rsidRDefault="00025BBD" w:rsidP="00025BB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Дата и время формирования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D9EAB" w14:textId="77777777" w:rsidR="00025BBD" w:rsidRPr="00203C8E" w:rsidRDefault="00025BBD" w:rsidP="00025BB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5AABD" w14:textId="77777777" w:rsidR="00AF6ADB" w:rsidRDefault="00AF6ADB" w:rsidP="00025BB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ормат определен стандартом XML/XSD, опубликованным по адресу </w:t>
            </w:r>
            <w:hyperlink r:id="rId21" w:history="1">
              <w:r w:rsidRPr="00582AE0">
                <w:rPr>
                  <w:rStyle w:val="a8"/>
                  <w:rFonts w:ascii="Times New Roman" w:hAnsi="Times New Roman"/>
                  <w:sz w:val="24"/>
                  <w:szCs w:val="24"/>
                </w:rPr>
                <w:t>https://www.w3.org/TR/xmlschema-2</w:t>
              </w:r>
            </w:hyperlink>
          </w:p>
          <w:p w14:paraId="755D0652" w14:textId="4200580E" w:rsidR="00025BBD" w:rsidRPr="00203C8E" w:rsidRDefault="00AF6ADB" w:rsidP="00025BB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/ </w:t>
            </w:r>
            <w:r w:rsidR="00025BBD" w:rsidRPr="00203C8E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86FE7" w14:textId="77777777" w:rsidR="00025BBD" w:rsidRPr="00203C8E" w:rsidRDefault="00025BBD" w:rsidP="00025BB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C44978F" w14:textId="669A641F" w:rsidR="00B33B33" w:rsidRPr="00203C8E" w:rsidRDefault="00B33B33" w:rsidP="00B33B33">
      <w:pPr>
        <w:pStyle w:val="aff3"/>
        <w:rPr>
          <w:b/>
          <w:szCs w:val="24"/>
        </w:rPr>
      </w:pPr>
      <w:bookmarkStart w:id="31" w:name="_Ref483500511"/>
      <w:r w:rsidRPr="00203C8E">
        <w:rPr>
          <w:b/>
          <w:szCs w:val="24"/>
        </w:rPr>
        <w:t xml:space="preserve">Таблица </w:t>
      </w:r>
      <w:r w:rsidRPr="00203C8E">
        <w:rPr>
          <w:b/>
          <w:szCs w:val="24"/>
        </w:rPr>
        <w:fldChar w:fldCharType="begin"/>
      </w:r>
      <w:r w:rsidRPr="00203C8E">
        <w:rPr>
          <w:b/>
          <w:szCs w:val="24"/>
        </w:rPr>
        <w:instrText xml:space="preserve"> SEQ Таблица \* ARABIC </w:instrText>
      </w:r>
      <w:r w:rsidRPr="00203C8E">
        <w:rPr>
          <w:b/>
          <w:szCs w:val="24"/>
        </w:rPr>
        <w:fldChar w:fldCharType="separate"/>
      </w:r>
      <w:r w:rsidR="001A2DED">
        <w:rPr>
          <w:b/>
          <w:noProof/>
          <w:szCs w:val="24"/>
        </w:rPr>
        <w:t>4</w:t>
      </w:r>
      <w:r w:rsidRPr="00203C8E">
        <w:rPr>
          <w:b/>
          <w:szCs w:val="24"/>
        </w:rPr>
        <w:fldChar w:fldCharType="end"/>
      </w:r>
      <w:bookmarkEnd w:id="31"/>
      <w:r w:rsidR="005233A4">
        <w:rPr>
          <w:b/>
          <w:szCs w:val="24"/>
        </w:rPr>
        <w:t>. ImportProtocolType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B33B33" w:rsidRPr="00203C8E" w14:paraId="627803A9" w14:textId="77777777" w:rsidTr="00FA5842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6F6E1" w14:textId="77777777" w:rsidR="00B33B33" w:rsidRPr="00203C8E" w:rsidRDefault="00B33B33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9FCD6" w14:textId="77777777" w:rsidR="00B33B33" w:rsidRPr="00203C8E" w:rsidRDefault="00B33B33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59B8C" w14:textId="77777777" w:rsidR="00B33B33" w:rsidRPr="00203C8E" w:rsidRDefault="00B33B33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7D22CD" w14:textId="77777777" w:rsidR="00B33B33" w:rsidRPr="00203C8E" w:rsidRDefault="00B33B33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ACDD41" w14:textId="77777777" w:rsidR="00B33B33" w:rsidRPr="00203C8E" w:rsidRDefault="00B33B33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0C4BA" w14:textId="77777777" w:rsidR="00B33B33" w:rsidRPr="00203C8E" w:rsidRDefault="00B33B33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33B33" w:rsidRPr="00203C8E" w14:paraId="100F456B" w14:textId="77777777" w:rsidTr="00FA584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16068" w14:textId="77777777" w:rsidR="00B33B33" w:rsidRPr="00203C8E" w:rsidRDefault="00B33B33" w:rsidP="00294E43">
            <w:pPr>
              <w:pStyle w:val="aff7"/>
              <w:numPr>
                <w:ilvl w:val="0"/>
                <w:numId w:val="1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C52D7" w14:textId="77777777" w:rsidR="00B33B33" w:rsidRPr="00203C8E" w:rsidRDefault="00B33B33" w:rsidP="00B33B33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entityID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2F2DF" w14:textId="164CCFBE" w:rsidR="00B33B33" w:rsidRPr="0030653F" w:rsidRDefault="00E8447F" w:rsidP="0030653F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Идентификатор сущности в пакете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C3D03" w14:textId="5BF2AE2C" w:rsidR="00B33B33" w:rsidRPr="00203C8E" w:rsidRDefault="00B33B33" w:rsidP="00B33B33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 w:rsidRPr="0030653F">
              <w:rPr>
                <w:rFonts w:ascii="Times New Roman" w:hAnsi="Times New Roman"/>
                <w:sz w:val="24"/>
                <w:szCs w:val="24"/>
              </w:rPr>
              <w:t>обяз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E7560" w14:textId="13856089" w:rsidR="00B33B33" w:rsidRPr="00203C8E" w:rsidRDefault="00B33B33" w:rsidP="008B726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30653F">
              <w:rPr>
                <w:rFonts w:ascii="Times New Roman" w:hAnsi="Times New Roman"/>
                <w:i/>
                <w:sz w:val="24"/>
                <w:szCs w:val="24"/>
              </w:rPr>
              <w:t>ID</w:t>
            </w:r>
            <w:r w:rsidR="0030653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30653F">
              <w:rPr>
                <w:rFonts w:ascii="Times New Roman" w:hAnsi="Times New Roman"/>
                <w:sz w:val="24"/>
                <w:szCs w:val="24"/>
              </w:rPr>
              <w:t>(</w:t>
            </w:r>
            <w:r w:rsidR="0030653F"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="0030653F"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ормат определен стандартом XML/XSD, опубликованным по адресу </w:t>
            </w:r>
            <w:hyperlink r:id="rId22" w:history="1">
              <w:r w:rsidR="0030653F" w:rsidRPr="00582AE0">
                <w:rPr>
                  <w:rStyle w:val="a8"/>
                  <w:rFonts w:ascii="Times New Roman" w:hAnsi="Times New Roman"/>
                  <w:sz w:val="24"/>
                  <w:szCs w:val="24"/>
                </w:rPr>
                <w:t>https://www.w3.org/TR/xmlschema-2</w:t>
              </w:r>
            </w:hyperlink>
            <w:r w:rsidR="0030653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9AC2F" w14:textId="77777777" w:rsidR="00B33B33" w:rsidRPr="00203C8E" w:rsidRDefault="00B33B33" w:rsidP="00B33B33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203C8E" w14:paraId="09EF21AE" w14:textId="77777777" w:rsidTr="00FA584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6D225" w14:textId="77777777" w:rsidR="00B33B33" w:rsidRPr="00203C8E" w:rsidRDefault="00B33B33" w:rsidP="00294E43">
            <w:pPr>
              <w:pStyle w:val="aff7"/>
              <w:numPr>
                <w:ilvl w:val="0"/>
                <w:numId w:val="1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898BB" w14:textId="77777777" w:rsidR="00B33B33" w:rsidRPr="00203C8E" w:rsidRDefault="00B33B33" w:rsidP="00B33B33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code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7F5C1" w14:textId="3F9E8D93" w:rsidR="00B33B33" w:rsidRPr="00203C8E" w:rsidRDefault="00877839" w:rsidP="00E844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Код результата обработки документа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BD350" w14:textId="77777777" w:rsidR="00B33B33" w:rsidRPr="00203C8E" w:rsidRDefault="00B33B33" w:rsidP="00B33B33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ADD43" w14:textId="4B49CE4A" w:rsidR="000F10CA" w:rsidRPr="00203C8E" w:rsidRDefault="000F10CA" w:rsidP="00B33B33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Строка </w:t>
            </w:r>
            <w:r w:rsidR="00346DDF"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длиной </w:t>
            </w: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>не более 32 символов</w:t>
            </w:r>
          </w:p>
          <w:p w14:paraId="1AE4267D" w14:textId="7ED7B8E4" w:rsidR="00B33B33" w:rsidRPr="00203C8E" w:rsidRDefault="000F10CA" w:rsidP="003761E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/</w:t>
            </w:r>
            <w:r w:rsidR="003761E1" w:rsidRPr="00203C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7839" w:rsidRPr="00203C8E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2430C" w14:textId="77777777" w:rsidR="00877839" w:rsidRPr="00203C8E" w:rsidRDefault="00877839" w:rsidP="00877839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Результат обработки документа:</w:t>
            </w:r>
          </w:p>
          <w:p w14:paraId="0CD4DBCD" w14:textId="77777777" w:rsidR="00877839" w:rsidRPr="00203C8E" w:rsidRDefault="00877839" w:rsidP="00877839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0 – запрос успешно принят;</w:t>
            </w:r>
          </w:p>
          <w:p w14:paraId="3DA54FB2" w14:textId="01E71E07" w:rsidR="00877839" w:rsidRPr="00203C8E" w:rsidRDefault="00877839" w:rsidP="005A6F26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код ошибки</w:t>
            </w:r>
            <w:r w:rsidR="009C6A9B" w:rsidRPr="00203C8E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в случае отказа в приеме к обработке</w:t>
            </w:r>
            <w:r w:rsidR="005A6F26">
              <w:rPr>
                <w:rFonts w:ascii="Times New Roman" w:hAnsi="Times New Roman"/>
                <w:sz w:val="24"/>
                <w:szCs w:val="24"/>
              </w:rPr>
              <w:t xml:space="preserve"> (см. «</w:t>
            </w:r>
            <w:r w:rsidR="005A6F26" w:rsidRPr="005A6F26">
              <w:rPr>
                <w:rFonts w:ascii="Times New Roman" w:hAnsi="Times New Roman"/>
                <w:sz w:val="24"/>
                <w:szCs w:val="24"/>
              </w:rPr>
              <w:t>Результат проверки</w:t>
            </w:r>
            <w:r w:rsidR="005A6F26">
              <w:rPr>
                <w:rFonts w:ascii="Times New Roman" w:hAnsi="Times New Roman"/>
                <w:sz w:val="24"/>
                <w:szCs w:val="24"/>
              </w:rPr>
              <w:t xml:space="preserve">», раздел </w:t>
            </w:r>
            <w:r w:rsidR="005A6F2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5A6F26">
              <w:rPr>
                <w:rFonts w:ascii="Times New Roman" w:hAnsi="Times New Roman"/>
                <w:sz w:val="24"/>
                <w:szCs w:val="24"/>
              </w:rPr>
              <w:instrText xml:space="preserve"> REF _Ref497480973 \r \h </w:instrText>
            </w:r>
            <w:r w:rsidR="005A6F26">
              <w:rPr>
                <w:rFonts w:ascii="Times New Roman" w:hAnsi="Times New Roman"/>
                <w:sz w:val="24"/>
                <w:szCs w:val="24"/>
              </w:rPr>
            </w:r>
            <w:r w:rsidR="005A6F2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4.5</w:t>
            </w:r>
            <w:r w:rsidR="005A6F2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5A6F2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33B33" w:rsidRPr="00203C8E" w14:paraId="2955E671" w14:textId="77777777" w:rsidTr="00FA584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BC4A9" w14:textId="77777777" w:rsidR="00B33B33" w:rsidRPr="00203C8E" w:rsidRDefault="00B33B33" w:rsidP="00294E43">
            <w:pPr>
              <w:pStyle w:val="aff7"/>
              <w:numPr>
                <w:ilvl w:val="0"/>
                <w:numId w:val="1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466EE" w14:textId="77777777" w:rsidR="00B33B33" w:rsidRPr="00203C8E" w:rsidRDefault="00B33B33" w:rsidP="00B33B33">
            <w:pPr>
              <w:jc w:val="both"/>
            </w:pPr>
            <w:r w:rsidRPr="00203C8E">
              <w:t>description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D82A4" w14:textId="48DDA320" w:rsidR="00B33B33" w:rsidRPr="00203C8E" w:rsidRDefault="00877839" w:rsidP="00C64D4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О</w:t>
            </w:r>
            <w:r w:rsidR="00C64D47">
              <w:rPr>
                <w:rFonts w:ascii="Times New Roman" w:hAnsi="Times New Roman"/>
                <w:sz w:val="24"/>
                <w:szCs w:val="24"/>
              </w:rPr>
              <w:t>п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и</w:t>
            </w:r>
            <w:r w:rsidR="00C64D47">
              <w:rPr>
                <w:rFonts w:ascii="Times New Roman" w:hAnsi="Times New Roman"/>
                <w:sz w:val="24"/>
                <w:szCs w:val="24"/>
              </w:rPr>
              <w:t>с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ание результата обработки документа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9A0AC" w14:textId="77777777" w:rsidR="00B33B33" w:rsidRPr="00203C8E" w:rsidRDefault="00B33B33" w:rsidP="00B33B33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87CD5" w14:textId="697BDACD" w:rsidR="000F10CA" w:rsidRPr="00203C8E" w:rsidRDefault="000F10CA" w:rsidP="00B33B33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Строка </w:t>
            </w:r>
            <w:r w:rsidR="00346DDF"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длиной </w:t>
            </w: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>не более 255 символов</w:t>
            </w:r>
          </w:p>
          <w:p w14:paraId="25B5D12F" w14:textId="3B913AB0" w:rsidR="00B33B33" w:rsidRPr="00203C8E" w:rsidRDefault="000F10CA" w:rsidP="003761E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/</w:t>
            </w:r>
            <w:r w:rsidR="003761E1" w:rsidRPr="00203C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7839" w:rsidRPr="00203C8E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77423" w14:textId="13A6B07B" w:rsidR="00DF0722" w:rsidRPr="00DF0722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DF0722">
              <w:rPr>
                <w:rFonts w:ascii="Times New Roman" w:hAnsi="Times New Roman"/>
                <w:sz w:val="24"/>
                <w:szCs w:val="24"/>
              </w:rPr>
              <w:t>Комментарий результата обработки документа:</w:t>
            </w:r>
          </w:p>
          <w:p w14:paraId="657F1584" w14:textId="77777777" w:rsidR="00DF0722" w:rsidRPr="00DF0722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DF0722">
              <w:rPr>
                <w:rFonts w:ascii="Times New Roman" w:hAnsi="Times New Roman"/>
                <w:sz w:val="24"/>
                <w:szCs w:val="24"/>
              </w:rPr>
              <w:t>«успешно» - запрос успешно принят;</w:t>
            </w:r>
          </w:p>
          <w:p w14:paraId="4B26C4BA" w14:textId="576948A3" w:rsidR="00B33B33" w:rsidRPr="00203C8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DF0722">
              <w:rPr>
                <w:rFonts w:ascii="Times New Roman" w:hAnsi="Times New Roman"/>
                <w:sz w:val="24"/>
                <w:szCs w:val="24"/>
              </w:rPr>
              <w:t xml:space="preserve">Комментарий соответствующей ошибки, описанной в </w:t>
            </w:r>
            <w:r w:rsidRPr="00DF0722">
              <w:rPr>
                <w:rFonts w:ascii="Times New Roman" w:hAnsi="Times New Roman"/>
                <w:sz w:val="24"/>
                <w:szCs w:val="24"/>
              </w:rPr>
              <w:lastRenderedPageBreak/>
              <w:t>разделе 4.5 – в случае отказа в приеме к обработке.</w:t>
            </w:r>
          </w:p>
        </w:tc>
      </w:tr>
    </w:tbl>
    <w:p w14:paraId="28ED1756" w14:textId="370ACD37" w:rsidR="000554B9" w:rsidRPr="00CB3B48" w:rsidRDefault="000554B9" w:rsidP="000554B9">
      <w:pPr>
        <w:pStyle w:val="aff3"/>
        <w:rPr>
          <w:b/>
          <w:szCs w:val="24"/>
        </w:rPr>
      </w:pPr>
      <w:bookmarkStart w:id="32" w:name="_Ref488326948"/>
      <w:bookmarkStart w:id="33" w:name="_Ref488757914"/>
      <w:r w:rsidRPr="00203C8E">
        <w:rPr>
          <w:b/>
          <w:szCs w:val="24"/>
        </w:rPr>
        <w:lastRenderedPageBreak/>
        <w:t>Таблица</w:t>
      </w:r>
      <w:r w:rsidRPr="009F1E45">
        <w:rPr>
          <w:b/>
          <w:szCs w:val="24"/>
        </w:rPr>
        <w:t xml:space="preserve"> </w:t>
      </w:r>
      <w:r w:rsidRPr="00203C8E">
        <w:rPr>
          <w:b/>
          <w:szCs w:val="24"/>
        </w:rPr>
        <w:fldChar w:fldCharType="begin"/>
      </w:r>
      <w:r w:rsidRPr="009F1E45">
        <w:rPr>
          <w:b/>
          <w:szCs w:val="24"/>
        </w:rPr>
        <w:instrText xml:space="preserve"> </w:instrText>
      </w:r>
      <w:r w:rsidRPr="00CB3B48">
        <w:rPr>
          <w:b/>
          <w:szCs w:val="24"/>
          <w:lang w:val="en-US"/>
        </w:rPr>
        <w:instrText>SEQ</w:instrText>
      </w:r>
      <w:r w:rsidRPr="009F1E45">
        <w:rPr>
          <w:b/>
          <w:szCs w:val="24"/>
        </w:rPr>
        <w:instrText xml:space="preserve"> </w:instrText>
      </w:r>
      <w:r w:rsidRPr="00203C8E">
        <w:rPr>
          <w:b/>
          <w:szCs w:val="24"/>
        </w:rPr>
        <w:instrText>Таблица</w:instrText>
      </w:r>
      <w:r w:rsidRPr="009F1E45">
        <w:rPr>
          <w:b/>
          <w:szCs w:val="24"/>
        </w:rPr>
        <w:instrText xml:space="preserve"> \* </w:instrText>
      </w:r>
      <w:r w:rsidRPr="00CB3B48">
        <w:rPr>
          <w:b/>
          <w:szCs w:val="24"/>
          <w:lang w:val="en-US"/>
        </w:rPr>
        <w:instrText>ARABIC</w:instrText>
      </w:r>
      <w:r w:rsidRPr="009F1E45">
        <w:rPr>
          <w:b/>
          <w:szCs w:val="24"/>
        </w:rPr>
        <w:instrText xml:space="preserve"> </w:instrText>
      </w:r>
      <w:r w:rsidRPr="00203C8E">
        <w:rPr>
          <w:b/>
          <w:szCs w:val="24"/>
        </w:rPr>
        <w:fldChar w:fldCharType="separate"/>
      </w:r>
      <w:r w:rsidR="001A2DED" w:rsidRPr="009F1E45">
        <w:rPr>
          <w:b/>
          <w:noProof/>
          <w:szCs w:val="24"/>
        </w:rPr>
        <w:t>5</w:t>
      </w:r>
      <w:r w:rsidRPr="00203C8E">
        <w:rPr>
          <w:b/>
          <w:szCs w:val="24"/>
        </w:rPr>
        <w:fldChar w:fldCharType="end"/>
      </w:r>
      <w:bookmarkEnd w:id="32"/>
      <w:r w:rsidRPr="009F1E45">
        <w:rPr>
          <w:b/>
          <w:szCs w:val="24"/>
        </w:rPr>
        <w:t xml:space="preserve">. </w:t>
      </w:r>
      <w:r w:rsidR="00841E30" w:rsidRPr="00CB3B48">
        <w:rPr>
          <w:b/>
          <w:szCs w:val="24"/>
          <w:lang w:val="en-US"/>
        </w:rPr>
        <w:t>Income</w:t>
      </w:r>
      <w:r w:rsidRPr="00CB3B48">
        <w:rPr>
          <w:b/>
          <w:szCs w:val="24"/>
          <w:lang w:val="en-US"/>
        </w:rPr>
        <w:t>Type</w:t>
      </w:r>
      <w:bookmarkEnd w:id="33"/>
      <w:r w:rsidR="00CB3B48" w:rsidRPr="00CB3B48">
        <w:rPr>
          <w:b/>
          <w:szCs w:val="24"/>
        </w:rPr>
        <w:t xml:space="preserve"> (</w:t>
      </w:r>
      <w:r w:rsidR="00CB3B48" w:rsidRPr="000378F3">
        <w:rPr>
          <w:szCs w:val="24"/>
        </w:rPr>
        <w:t xml:space="preserve">основан на типе </w:t>
      </w:r>
      <w:r w:rsidR="00CB3B48" w:rsidRPr="000378F3">
        <w:rPr>
          <w:szCs w:val="24"/>
          <w:lang w:val="en-US"/>
        </w:rPr>
        <w:t>PaymentBaseType</w:t>
      </w:r>
      <w:r w:rsidR="00CB3B48" w:rsidRPr="000378F3">
        <w:rPr>
          <w:szCs w:val="24"/>
        </w:rPr>
        <w:t xml:space="preserve"> (описание см. в таблице – </w:t>
      </w:r>
      <w:r w:rsidR="000378F3" w:rsidRPr="000378F3">
        <w:rPr>
          <w:szCs w:val="24"/>
        </w:rPr>
        <w:fldChar w:fldCharType="begin"/>
      </w:r>
      <w:r w:rsidR="000378F3" w:rsidRPr="000378F3">
        <w:rPr>
          <w:szCs w:val="24"/>
        </w:rPr>
        <w:instrText xml:space="preserve"> REF _Ref15474307 \h  \* MERGEFORMAT </w:instrText>
      </w:r>
      <w:r w:rsidR="000378F3" w:rsidRPr="000378F3">
        <w:rPr>
          <w:szCs w:val="24"/>
        </w:rPr>
      </w:r>
      <w:r w:rsidR="000378F3" w:rsidRPr="000378F3">
        <w:rPr>
          <w:szCs w:val="24"/>
        </w:rPr>
        <w:fldChar w:fldCharType="separate"/>
      </w:r>
      <w:r w:rsidR="000378F3" w:rsidRPr="000378F3">
        <w:rPr>
          <w:szCs w:val="24"/>
        </w:rPr>
        <w:t xml:space="preserve">Таблица </w:t>
      </w:r>
      <w:r w:rsidR="000378F3" w:rsidRPr="000378F3">
        <w:rPr>
          <w:noProof/>
          <w:szCs w:val="24"/>
        </w:rPr>
        <w:t>6</w:t>
      </w:r>
      <w:r w:rsidR="000378F3" w:rsidRPr="000378F3">
        <w:rPr>
          <w:szCs w:val="24"/>
        </w:rPr>
        <w:fldChar w:fldCharType="end"/>
      </w:r>
      <w:r w:rsidR="00CB3B48" w:rsidRPr="000378F3">
        <w:rPr>
          <w:szCs w:val="24"/>
        </w:rPr>
        <w:t>) с указанием дополнительных атрибутов и элементов</w:t>
      </w:r>
      <w:r w:rsidR="00CB3B48">
        <w:rPr>
          <w:b/>
          <w:szCs w:val="24"/>
        </w:rPr>
        <w:t>)</w:t>
      </w:r>
    </w:p>
    <w:tbl>
      <w:tblPr>
        <w:tblStyle w:val="TableNormal"/>
        <w:tblW w:w="10830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985"/>
        <w:gridCol w:w="2127"/>
        <w:gridCol w:w="1559"/>
        <w:gridCol w:w="1701"/>
        <w:gridCol w:w="2551"/>
      </w:tblGrid>
      <w:tr w:rsidR="00DF0722" w:rsidRPr="00203C8E" w14:paraId="1B9C79BB" w14:textId="77777777" w:rsidTr="00DF0722">
        <w:trPr>
          <w:trHeight w:val="662"/>
          <w:tblHeader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975DD6" w14:textId="77777777" w:rsidR="00DF0722" w:rsidRPr="00203C8E" w:rsidRDefault="00DF0722" w:rsidP="00DF0722">
            <w:pPr>
              <w:pStyle w:val="af3"/>
              <w:rPr>
                <w:rFonts w:ascii="Times New Roman" w:cs="Times New Roman"/>
              </w:rPr>
            </w:pPr>
            <w:bookmarkStart w:id="34" w:name="_Ref5431278"/>
            <w:bookmarkStart w:id="35" w:name="_Ref5430821"/>
            <w:bookmarkStart w:id="36" w:name="_Ref488326917"/>
            <w:bookmarkStart w:id="37" w:name="_Ref488326872"/>
            <w:r w:rsidRPr="00203C8E">
              <w:rPr>
                <w:rFonts w:ascii="Times New Roman" w:cs="Times New Roman"/>
              </w:rPr>
              <w:t>№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F7D22E" w14:textId="77777777" w:rsidR="00DF0722" w:rsidRPr="00203C8E" w:rsidRDefault="00DF0722" w:rsidP="00DF072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46F6DD" w14:textId="77777777" w:rsidR="00DF0722" w:rsidRPr="00203C8E" w:rsidRDefault="00DF0722" w:rsidP="00DF072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79796A" w14:textId="77777777" w:rsidR="00DF0722" w:rsidRPr="00203C8E" w:rsidRDefault="00DF0722" w:rsidP="00DF072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3BE62" w14:textId="77777777" w:rsidR="00DF0722" w:rsidRPr="00203C8E" w:rsidRDefault="00DF0722" w:rsidP="00DF072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1B9E81" w14:textId="77777777" w:rsidR="00DF0722" w:rsidRPr="00203C8E" w:rsidRDefault="00DF0722" w:rsidP="00DF072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DF0722" w:rsidRPr="00203C8E" w14:paraId="19303DD4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6BD9F" w14:textId="77777777" w:rsidR="00DF0722" w:rsidRPr="00203C8E" w:rsidRDefault="00DF0722" w:rsidP="00DF0722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55512" w14:textId="77777777" w:rsidR="00DF0722" w:rsidRPr="005773C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supplierBillID </w:t>
            </w:r>
            <w:r w:rsidRPr="005773C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(</w:t>
            </w:r>
            <w:r w:rsidRPr="005773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атрибут</w:t>
            </w:r>
            <w:r w:rsidRPr="005773C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D364F" w14:textId="77777777" w:rsidR="00DF0722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 номер 1000:</w:t>
            </w:r>
          </w:p>
          <w:p w14:paraId="488932F7" w14:textId="77777777" w:rsidR="00DF0722" w:rsidRPr="009B5436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B5436">
              <w:rPr>
                <w:rFonts w:ascii="Times New Roman" w:hAnsi="Times New Roman"/>
                <w:sz w:val="24"/>
                <w:szCs w:val="24"/>
              </w:rPr>
              <w:t>УИН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510E6" w14:textId="77777777" w:rsidR="00DF0722" w:rsidRPr="009B5436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B5436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61D92" w14:textId="77777777" w:rsidR="00DF0722" w:rsidRPr="005773C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SupplierBillIDType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(описание см. в пункте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_Ref461470510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DF9D1" w14:textId="77777777" w:rsidR="00DF0722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Указывается соответствующее значение из извещения о приеме к исполнению распоряжения</w:t>
            </w:r>
          </w:p>
          <w:p w14:paraId="1B7957F6" w14:textId="2B16BBC3" w:rsidR="00D25DF0" w:rsidRDefault="00D25DF0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0722" w:rsidRPr="00203C8E" w14:paraId="159C4FA7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0B01A" w14:textId="77777777" w:rsidR="00DF0722" w:rsidRPr="00203C8E" w:rsidRDefault="00DF0722" w:rsidP="00DF0722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0B739" w14:textId="77777777" w:rsidR="00DF0722" w:rsidRPr="005773C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73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purpose</w:t>
            </w:r>
            <w:r w:rsidRPr="005773C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(</w:t>
            </w:r>
            <w:r w:rsidRPr="005773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атрибут</w:t>
            </w:r>
            <w:r w:rsidRPr="005773C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2077B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24:</w:t>
            </w:r>
          </w:p>
          <w:p w14:paraId="7015EA99" w14:textId="77777777" w:rsidR="00DF0722" w:rsidRPr="009B5436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Назначение платежа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5E586" w14:textId="48B757B3" w:rsidR="00DF0722" w:rsidRPr="009B5436" w:rsidRDefault="007725AA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0..</w:t>
            </w:r>
            <w:r w:rsidR="00DF0722" w:rsidRPr="00F97388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="00DF0722" w:rsidRPr="00F97388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2F590" w14:textId="77777777" w:rsidR="00DF0722" w:rsidRPr="005773CE" w:rsidRDefault="00DF0722" w:rsidP="00DF0722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>Строка длиной до 210 символов (</w:t>
            </w:r>
            <w:r w:rsidRPr="009D1762">
              <w:rPr>
                <w:rFonts w:ascii="Times New Roman" w:hAnsi="Times New Roman"/>
                <w:i/>
                <w:sz w:val="24"/>
                <w:szCs w:val="24"/>
              </w:rPr>
              <w:t>[^\s]+(\s+[^\s]+)*</w:t>
            </w: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14:paraId="2B234B6A" w14:textId="77777777" w:rsidR="00DF0722" w:rsidRPr="005773C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0DA88" w14:textId="661CD4B3" w:rsidR="00DF0722" w:rsidRPr="00A04240" w:rsidRDefault="00A04240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B55D1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Обязательно</w:t>
            </w:r>
            <w:r w:rsidRPr="00B55D11">
              <w:rPr>
                <w:rFonts w:ascii="Times New Roman" w:hAnsi="Times New Roman"/>
                <w:bCs/>
                <w:i/>
                <w:sz w:val="24"/>
                <w:szCs w:val="24"/>
              </w:rPr>
              <w:t>, если первые цифры поля «КБК» не равны «182».</w:t>
            </w:r>
          </w:p>
        </w:tc>
      </w:tr>
      <w:tr w:rsidR="00DF0722" w:rsidRPr="00026CE9" w14:paraId="70307485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86EA5" w14:textId="77777777" w:rsidR="00DF0722" w:rsidRPr="00203C8E" w:rsidRDefault="00DF0722" w:rsidP="00DF0722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97386" w14:textId="77777777" w:rsidR="00DF0722" w:rsidRPr="005773CE" w:rsidRDefault="00DF0722" w:rsidP="00DF0722">
            <w:pPr>
              <w:pStyle w:val="aff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 xml:space="preserve">amount </w:t>
            </w:r>
            <w:r w:rsidRPr="006C27A6">
              <w:rPr>
                <w:rFonts w:ascii="Times New Roman" w:hAnsi="Times New Roman"/>
                <w:sz w:val="24"/>
                <w:szCs w:val="24"/>
              </w:rPr>
              <w:t>(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6C27A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1D5BC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7:</w:t>
            </w:r>
          </w:p>
          <w:p w14:paraId="2A318961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Сумма платежа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02049" w14:textId="77777777" w:rsidR="00DF0722" w:rsidRPr="00F97388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0B64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36663" w14:textId="77777777" w:rsidR="00DF0722" w:rsidRPr="005773CE" w:rsidRDefault="00DF0722" w:rsidP="00DF0722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0B645F">
              <w:rPr>
                <w:rFonts w:ascii="Times New Roman" w:hAnsi="Times New Roman"/>
                <w:i/>
                <w:sz w:val="24"/>
                <w:szCs w:val="24"/>
              </w:rPr>
              <w:t>Положительное целое число, до 18 разрядов</w:t>
            </w:r>
            <w:r w:rsidRPr="00805A0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>([\-+]?[0-9]+</w:t>
            </w:r>
            <w:r w:rsidRPr="00805A0F">
              <w:rPr>
                <w:rFonts w:ascii="Times New Roman" w:hAnsi="Times New Roman"/>
                <w:i/>
                <w:sz w:val="24"/>
                <w:szCs w:val="24"/>
              </w:rPr>
              <w:t>|</w:t>
            </w:r>
            <w:r>
              <w:t xml:space="preserve"> </w:t>
            </w:r>
            <w:r w:rsidRPr="00805A0F">
              <w:rPr>
                <w:rFonts w:ascii="Times New Roman" w:hAnsi="Times New Roman"/>
                <w:i/>
                <w:sz w:val="24"/>
                <w:szCs w:val="24"/>
              </w:rPr>
              <w:t>[\-]?[1-9]\</w:t>
            </w:r>
            <w:r w:rsidRPr="00805A0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</w:t>
            </w:r>
            <w:r w:rsidRPr="00805A0F">
              <w:rPr>
                <w:rFonts w:ascii="Times New Roman" w:hAnsi="Times New Roman"/>
                <w:i/>
                <w:sz w:val="24"/>
                <w:szCs w:val="24"/>
              </w:rPr>
              <w:t>{0,}|[0]</w:t>
            </w: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14:paraId="4ACBC3F3" w14:textId="77777777" w:rsidR="00DF0722" w:rsidRPr="005773CE" w:rsidRDefault="00DF0722" w:rsidP="00DF0722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t xml:space="preserve"> </w:t>
            </w:r>
            <w:r w:rsidRPr="00805A0F">
              <w:rPr>
                <w:rFonts w:ascii="Times New Roman" w:hAnsi="Times New Roman"/>
                <w:sz w:val="24"/>
                <w:szCs w:val="24"/>
                <w:lang w:val="en-US"/>
              </w:rPr>
              <w:t>integer"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90EFB" w14:textId="77777777" w:rsidR="00DF0722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bCs/>
                <w:sz w:val="24"/>
                <w:szCs w:val="24"/>
              </w:rPr>
              <w:t>Целое число, показывающее сумму в копейках.</w:t>
            </w:r>
          </w:p>
        </w:tc>
      </w:tr>
      <w:tr w:rsidR="00DF0722" w:rsidRPr="00203C8E" w14:paraId="70A3FDCF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2FB25" w14:textId="77777777" w:rsidR="00DF0722" w:rsidRPr="00203C8E" w:rsidRDefault="00DF0722" w:rsidP="00DF0722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9726A" w14:textId="77777777" w:rsidR="00DF0722" w:rsidRPr="005773CE" w:rsidRDefault="00DF0722" w:rsidP="00DF0722">
            <w:pPr>
              <w:pStyle w:val="aff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receiptDate </w:t>
            </w:r>
            <w:r w:rsidRPr="00805A0F">
              <w:rPr>
                <w:rFonts w:ascii="Times New Roman" w:hAnsi="Times New Roman"/>
                <w:sz w:val="24"/>
                <w:szCs w:val="24"/>
              </w:rPr>
              <w:t>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805A0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71A49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62:</w:t>
            </w:r>
          </w:p>
          <w:p w14:paraId="6B482AD3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Дата поступления распоряжения в банк плательщика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FC55B" w14:textId="77777777" w:rsidR="00DF0722" w:rsidRPr="00F97388" w:rsidRDefault="00DF0722" w:rsidP="00DF0722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F97388">
              <w:rPr>
                <w:rFonts w:ascii="Times New Roman" w:hAnsi="Times New Roman"/>
                <w:bCs/>
                <w:sz w:val="24"/>
                <w:szCs w:val="24"/>
              </w:rPr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312B1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23" w:anchor="date" w:history="1">
              <w:r w:rsidRPr="00203C8E">
                <w:rPr>
                  <w:rStyle w:val="a8"/>
                  <w:rFonts w:ascii="Times New Roman" w:hAnsi="Times New Roman"/>
                  <w:i/>
                  <w:sz w:val="24"/>
                  <w:szCs w:val="24"/>
                </w:rPr>
                <w:t>http://www.w3.org/TR/xmlschema-2/#date</w:t>
              </w:r>
            </w:hyperlink>
          </w:p>
          <w:p w14:paraId="69D0F9F3" w14:textId="77777777" w:rsidR="00DF0722" w:rsidRPr="005773CE" w:rsidRDefault="00DF0722" w:rsidP="00DF0722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1BD9E" w14:textId="77777777" w:rsidR="00DF0722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0722" w:rsidRPr="00203C8E" w14:paraId="4EE1DA6E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23500" w14:textId="77777777" w:rsidR="00DF0722" w:rsidRPr="00203C8E" w:rsidRDefault="00DF0722" w:rsidP="00DF0722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83B70" w14:textId="77777777" w:rsidR="00DF0722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kbk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CE386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104:</w:t>
            </w:r>
          </w:p>
          <w:p w14:paraId="0D914920" w14:textId="77777777" w:rsidR="00DF0722" w:rsidRPr="00743406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КБК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F0201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CAEBC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KBKType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lastRenderedPageBreak/>
              <w:t>пункте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_Ref461470656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8625A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0722" w:rsidRPr="00203C8E" w14:paraId="3EF13E1E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58F98" w14:textId="77777777" w:rsidR="00DF0722" w:rsidRPr="00203C8E" w:rsidRDefault="00DF0722" w:rsidP="00DF0722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287B2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oktmo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C8A76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105:</w:t>
            </w:r>
          </w:p>
          <w:p w14:paraId="78D89FB0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Код по ОКТМО, указанный в распоряжении о переводе денежных средств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32670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66823" w14:textId="77777777" w:rsidR="00DF0722" w:rsidRPr="000B3382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OKTMOType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_Ref482182914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5CB33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0722" w:rsidRPr="00203C8E" w14:paraId="3F38C5C9" w14:textId="77777777" w:rsidTr="006C27A6">
        <w:trPr>
          <w:trHeight w:val="161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8CF87" w14:textId="77777777" w:rsidR="00DF0722" w:rsidRPr="00203C8E" w:rsidRDefault="00DF0722" w:rsidP="00DF0722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E4496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transKind (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A0077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18:</w:t>
            </w:r>
          </w:p>
          <w:p w14:paraId="0000A422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Вид операции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56A18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0C229E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3E7F8" w14:textId="77777777" w:rsidR="00DF0722" w:rsidRPr="009F2C61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TransKindType (см. описание в пункте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_Ref482806276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70723" w14:textId="77777777" w:rsidR="00DF0722" w:rsidRPr="005773C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Указывается шифр платежного документа. </w:t>
            </w:r>
          </w:p>
          <w:p w14:paraId="3CE98EE0" w14:textId="77777777" w:rsidR="00DF0722" w:rsidRPr="005773C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62678B24" w14:textId="77777777" w:rsidR="00A22756" w:rsidRPr="005773CE" w:rsidRDefault="00A22756" w:rsidP="00A22756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01 – </w:t>
            </w:r>
            <w:r>
              <w:rPr>
                <w:rFonts w:ascii="Times New Roman" w:hAnsi="Times New Roman"/>
                <w:sz w:val="24"/>
                <w:szCs w:val="24"/>
              </w:rPr>
              <w:t>указывается для платежного поручения (</w:t>
            </w:r>
            <w:r w:rsidRPr="003F1451">
              <w:rPr>
                <w:rFonts w:ascii="Times New Roman" w:hAnsi="Times New Roman"/>
                <w:sz w:val="24"/>
                <w:szCs w:val="24"/>
              </w:rPr>
              <w:t>ED101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F1451">
              <w:rPr>
                <w:rFonts w:ascii="Times New Roman" w:hAnsi="Times New Roman"/>
                <w:sz w:val="24"/>
                <w:szCs w:val="24"/>
              </w:rPr>
              <w:t>ED108</w:t>
            </w:r>
            <w:r>
              <w:rPr>
                <w:rFonts w:ascii="Times New Roman" w:hAnsi="Times New Roman"/>
                <w:sz w:val="24"/>
                <w:szCs w:val="24"/>
              </w:rPr>
              <w:t>), поручения</w:t>
            </w:r>
            <w:r w:rsidRPr="004D6F9C">
              <w:rPr>
                <w:rFonts w:ascii="Times New Roman" w:hAnsi="Times New Roman"/>
                <w:sz w:val="24"/>
                <w:szCs w:val="24"/>
              </w:rPr>
              <w:t xml:space="preserve"> для СБП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3F1451">
              <w:rPr>
                <w:rFonts w:ascii="Times New Roman" w:hAnsi="Times New Roman"/>
                <w:sz w:val="24"/>
                <w:szCs w:val="24"/>
              </w:rPr>
              <w:t>VDG25</w:t>
            </w:r>
            <w:r>
              <w:rPr>
                <w:rFonts w:ascii="Times New Roman" w:hAnsi="Times New Roman"/>
                <w:sz w:val="24"/>
                <w:szCs w:val="24"/>
              </w:rPr>
              <w:t>), поручения о перечислении на счет (</w:t>
            </w:r>
            <w:r w:rsidRPr="003F1451">
              <w:rPr>
                <w:rFonts w:ascii="Times New Roman" w:hAnsi="Times New Roman"/>
                <w:sz w:val="24"/>
                <w:szCs w:val="24"/>
              </w:rPr>
              <w:t>VD101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3951C20A" w14:textId="77777777" w:rsidR="00A22756" w:rsidRPr="005773CE" w:rsidRDefault="00A22756" w:rsidP="00A22756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06 –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указывается для 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>инкассово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поручени</w:t>
            </w:r>
            <w:r>
              <w:rPr>
                <w:rFonts w:ascii="Times New Roman" w:hAnsi="Times New Roman"/>
                <w:sz w:val="24"/>
                <w:szCs w:val="24"/>
              </w:rPr>
              <w:t>я (</w:t>
            </w:r>
            <w:r w:rsidRPr="003F1451">
              <w:rPr>
                <w:rFonts w:ascii="Times New Roman" w:hAnsi="Times New Roman"/>
                <w:sz w:val="24"/>
                <w:szCs w:val="24"/>
              </w:rPr>
              <w:t>ED104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647E568" w14:textId="45E49394" w:rsidR="00DF0722" w:rsidRPr="00203C8E" w:rsidRDefault="00A22756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16 –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указывается для 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>платежн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ордер</w:t>
            </w:r>
            <w:r>
              <w:rPr>
                <w:rFonts w:ascii="Times New Roman" w:hAnsi="Times New Roman"/>
                <w:sz w:val="24"/>
                <w:szCs w:val="24"/>
              </w:rPr>
              <w:t>а (</w:t>
            </w:r>
            <w:r w:rsidRPr="003F1451">
              <w:rPr>
                <w:rFonts w:ascii="Times New Roman" w:hAnsi="Times New Roman"/>
                <w:sz w:val="24"/>
                <w:szCs w:val="24"/>
              </w:rPr>
              <w:t>ED105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F0722" w:rsidRPr="00203C8E" w14:paraId="67E80E25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8855E" w14:textId="77777777" w:rsidR="00DF0722" w:rsidRPr="009027DA" w:rsidRDefault="00DF0722" w:rsidP="00DF0722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1165A" w14:textId="77777777" w:rsidR="00DF0722" w:rsidRPr="009027DA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incomeId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3652B" w14:textId="77777777" w:rsidR="00DF0722" w:rsidRPr="009027DA" w:rsidRDefault="00DF0722" w:rsidP="00DF0722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УИЗ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D0E5F" w14:textId="77777777" w:rsidR="00DF0722" w:rsidRPr="009027DA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D0DC7" w14:textId="77777777" w:rsidR="00DF0722" w:rsidRPr="009027DA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IncomeIdType (описание см. в пункте </w:t>
            </w:r>
            <w:r w:rsidRPr="009027DA">
              <w:rPr>
                <w:rFonts w:ascii="Times New Roman" w:hAnsi="Times New Roman"/>
                <w:sz w:val="24"/>
                <w:szCs w:val="24"/>
                <w:highlight w:val="yellow"/>
              </w:rPr>
              <w:fldChar w:fldCharType="begin"/>
            </w:r>
            <w:r w:rsidRPr="009027DA">
              <w:rPr>
                <w:rFonts w:ascii="Times New Roman" w:hAnsi="Times New Roman"/>
                <w:sz w:val="24"/>
                <w:szCs w:val="24"/>
              </w:rPr>
              <w:instrText xml:space="preserve"> REF _Ref5429770 \r \h </w:instrText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instrText xml:space="preserve"> \* MERGEFORMAT </w:instrText>
            </w:r>
            <w:r w:rsidRPr="009027DA"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 w:rsidRPr="009027DA">
              <w:rPr>
                <w:rFonts w:ascii="Times New Roman" w:hAnsi="Times New Roman"/>
                <w:sz w:val="24"/>
                <w:szCs w:val="24"/>
                <w:highlight w:val="yellow"/>
              </w:rPr>
              <w:fldChar w:fldCharType="separate"/>
            </w:r>
            <w:r w:rsidRPr="009027DA">
              <w:rPr>
                <w:rFonts w:ascii="Times New Roman" w:hAnsi="Times New Roman"/>
                <w:sz w:val="24"/>
                <w:szCs w:val="24"/>
              </w:rPr>
              <w:t>2</w:t>
            </w:r>
            <w:r w:rsidRPr="009027DA">
              <w:rPr>
                <w:rFonts w:ascii="Times New Roman" w:hAnsi="Times New Roman"/>
                <w:sz w:val="24"/>
                <w:szCs w:val="24"/>
                <w:highlight w:val="yellow"/>
              </w:rPr>
              <w:fldChar w:fldCharType="end"/>
            </w:r>
            <w:r w:rsidRPr="009027DA">
              <w:rPr>
                <w:rFonts w:ascii="Times New Roman" w:hAnsi="Times New Roman"/>
                <w:sz w:val="24"/>
                <w:szCs w:val="24"/>
              </w:rPr>
              <w:t xml:space="preserve"> раздела </w:t>
            </w:r>
            <w:r w:rsidRPr="009027DA">
              <w:rPr>
                <w:rFonts w:ascii="Times New Roman" w:hAnsi="Times New Roman"/>
                <w:sz w:val="24"/>
                <w:szCs w:val="24"/>
                <w:highlight w:val="yellow"/>
              </w:rPr>
              <w:fldChar w:fldCharType="begin"/>
            </w:r>
            <w:r w:rsidRPr="009027DA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9027DA">
              <w:rPr>
                <w:rFonts w:ascii="Times New Roman" w:hAnsi="Times New Roman"/>
                <w:sz w:val="24"/>
                <w:szCs w:val="24"/>
                <w:highlight w:val="yellow"/>
              </w:rPr>
            </w:r>
            <w:r w:rsidRPr="009027DA">
              <w:rPr>
                <w:rFonts w:ascii="Times New Roman" w:hAnsi="Times New Roman"/>
                <w:sz w:val="24"/>
                <w:szCs w:val="24"/>
                <w:highlight w:val="yellow"/>
              </w:rPr>
              <w:fldChar w:fldCharType="separate"/>
            </w:r>
            <w:r w:rsidRPr="009027DA">
              <w:rPr>
                <w:rFonts w:ascii="Times New Roman" w:hAnsi="Times New Roman"/>
                <w:sz w:val="24"/>
                <w:szCs w:val="24"/>
              </w:rPr>
              <w:t>4.4</w:t>
            </w:r>
            <w:r w:rsidRPr="009027DA">
              <w:rPr>
                <w:rFonts w:ascii="Times New Roman" w:hAnsi="Times New Roman"/>
                <w:sz w:val="24"/>
                <w:szCs w:val="24"/>
                <w:highlight w:val="yellow"/>
              </w:rPr>
              <w:fldChar w:fldCharType="end"/>
            </w:r>
            <w:r w:rsidRPr="009027D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67F22" w14:textId="77777777" w:rsidR="00DF0722" w:rsidRPr="009027DA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0722" w:rsidRPr="00203C8E" w14:paraId="432BB0EA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396A1" w14:textId="77777777" w:rsidR="00DF0722" w:rsidRPr="00203C8E" w:rsidRDefault="00DF0722" w:rsidP="00DF0722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67BA1" w14:textId="77777777" w:rsidR="00DF0722" w:rsidRPr="005773C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233A4">
              <w:rPr>
                <w:rFonts w:ascii="Times New Roman" w:hAnsi="Times New Roman"/>
                <w:sz w:val="24"/>
                <w:szCs w:val="24"/>
                <w:lang w:val="en-US"/>
              </w:rPr>
              <w:t>ncome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Date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1E30">
              <w:rPr>
                <w:rFonts w:ascii="Times New Roman" w:hAnsi="Times New Roman"/>
                <w:sz w:val="24"/>
                <w:szCs w:val="24"/>
                <w:lang w:val="en-US"/>
              </w:rPr>
              <w:t>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17A7F" w14:textId="77777777" w:rsidR="00DF0722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 номер 4001:</w:t>
            </w:r>
          </w:p>
          <w:p w14:paraId="3CE53E04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743406">
              <w:rPr>
                <w:rFonts w:ascii="Times New Roman" w:hAnsi="Times New Roman"/>
                <w:sz w:val="24"/>
                <w:szCs w:val="24"/>
              </w:rPr>
              <w:t>Дата и время формирования зачисления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8FE2A" w14:textId="77777777" w:rsidR="00DF0722" w:rsidRPr="000C229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B5B83" w14:textId="77777777" w:rsidR="00DF0722" w:rsidRPr="00AF6ADB" w:rsidRDefault="00DF0722" w:rsidP="00DF0722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24" w:history="1">
              <w:r w:rsidRPr="00582AE0">
                <w:rPr>
                  <w:rStyle w:val="a8"/>
                  <w:rFonts w:ascii="Times New Roman" w:hAnsi="Times New Roman"/>
                  <w:i/>
                  <w:sz w:val="24"/>
                  <w:szCs w:val="24"/>
                </w:rPr>
                <w:t>http://www.w3.org/TR/xmlschema-2</w:t>
              </w:r>
            </w:hyperlink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14:paraId="60428AA7" w14:textId="77777777" w:rsidR="00DF0722" w:rsidRPr="005773C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dateTime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E0F3E" w14:textId="77777777" w:rsidR="00DF0722" w:rsidRPr="005773C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0722" w:rsidRPr="00203C8E" w14:paraId="66098446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ED05A" w14:textId="77777777" w:rsidR="00DF0722" w:rsidRPr="009027DA" w:rsidRDefault="00DF0722" w:rsidP="00DF0722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C1A9C" w14:textId="77777777" w:rsidR="00DF0722" w:rsidRPr="009027DA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edCode</w:t>
            </w:r>
            <w:r w:rsidRPr="009027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5ADB6" w14:textId="77777777" w:rsidR="00DF0722" w:rsidRPr="009027DA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Поле номер 4002:</w:t>
            </w:r>
          </w:p>
          <w:p w14:paraId="2735ED32" w14:textId="10C129AC" w:rsidR="00DF0722" w:rsidRPr="009027DA" w:rsidRDefault="00DF0722" w:rsidP="003E77DA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 xml:space="preserve">Обозначение электронного </w:t>
            </w:r>
            <w:r w:rsidR="003E77DA">
              <w:rPr>
                <w:rFonts w:ascii="Times New Roman" w:hAnsi="Times New Roman"/>
                <w:sz w:val="24"/>
                <w:szCs w:val="24"/>
              </w:rPr>
              <w:lastRenderedPageBreak/>
              <w:t>документа</w:t>
            </w:r>
            <w:r w:rsidRPr="009027DA">
              <w:rPr>
                <w:rFonts w:ascii="Times New Roman" w:hAnsi="Times New Roman"/>
                <w:sz w:val="24"/>
                <w:szCs w:val="24"/>
              </w:rPr>
              <w:t>, на основании которого сформировано зачисление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954FB" w14:textId="77777777" w:rsidR="00DF0722" w:rsidRPr="009027DA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lastRenderedPageBreak/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DF567" w14:textId="77777777" w:rsidR="00DF0722" w:rsidRPr="009027DA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C508C" w14:textId="77777777" w:rsidR="00DF0722" w:rsidRPr="009027DA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5B0B0CC9" w14:textId="77777777" w:rsidR="00DF0722" w:rsidRPr="009027DA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ED</w:t>
            </w:r>
            <w:r w:rsidRPr="009027DA">
              <w:rPr>
                <w:rFonts w:ascii="Times New Roman" w:hAnsi="Times New Roman"/>
                <w:sz w:val="24"/>
                <w:szCs w:val="24"/>
              </w:rPr>
              <w:t>101 – Платежное поручение;</w:t>
            </w:r>
          </w:p>
          <w:p w14:paraId="51F653A9" w14:textId="326209EE" w:rsidR="00DF0722" w:rsidRPr="009027DA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ED</w:t>
            </w:r>
            <w:r w:rsidRPr="009027DA">
              <w:rPr>
                <w:rFonts w:ascii="Times New Roman" w:hAnsi="Times New Roman"/>
                <w:sz w:val="24"/>
                <w:szCs w:val="24"/>
              </w:rPr>
              <w:t>104 – Инкассовое поручение;</w:t>
            </w:r>
          </w:p>
          <w:p w14:paraId="71F44FA9" w14:textId="77777777" w:rsidR="00DF0722" w:rsidRPr="009027DA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ED</w:t>
            </w:r>
            <w:r w:rsidRPr="009027DA">
              <w:rPr>
                <w:rFonts w:ascii="Times New Roman" w:hAnsi="Times New Roman"/>
                <w:sz w:val="24"/>
                <w:szCs w:val="24"/>
              </w:rPr>
              <w:t>105 – Платежный ордер;</w:t>
            </w:r>
          </w:p>
          <w:p w14:paraId="44A0FB5C" w14:textId="77777777" w:rsidR="00DF0722" w:rsidRPr="009027DA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ED</w:t>
            </w:r>
            <w:r w:rsidRPr="009027DA">
              <w:rPr>
                <w:rFonts w:ascii="Times New Roman" w:hAnsi="Times New Roman"/>
                <w:sz w:val="24"/>
                <w:szCs w:val="24"/>
              </w:rPr>
              <w:t>108 – Платежное поручение на общую сумму с реестром;</w:t>
            </w:r>
          </w:p>
          <w:p w14:paraId="0B84CEF3" w14:textId="095D460A" w:rsidR="002B624B" w:rsidRDefault="006325EA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6325EA">
              <w:rPr>
                <w:rFonts w:ascii="Times New Roman" w:hAnsi="Times New Roman"/>
                <w:sz w:val="24"/>
                <w:szCs w:val="24"/>
                <w:lang w:val="en-US"/>
              </w:rPr>
              <w:t>VDG</w:t>
            </w:r>
            <w:r w:rsidRPr="006C27A6">
              <w:rPr>
                <w:rFonts w:ascii="Times New Roman" w:hAnsi="Times New Roman"/>
                <w:sz w:val="24"/>
                <w:szCs w:val="24"/>
              </w:rPr>
              <w:t>25</w:t>
            </w:r>
            <w:r w:rsidR="00DF0722" w:rsidRPr="009027DA">
              <w:rPr>
                <w:rFonts w:ascii="Times New Roman" w:hAnsi="Times New Roman"/>
                <w:sz w:val="24"/>
                <w:szCs w:val="24"/>
              </w:rPr>
              <w:t xml:space="preserve"> – Поручение для СБП</w:t>
            </w:r>
            <w:r w:rsidR="002B624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ED7C0BA" w14:textId="19F77782" w:rsidR="002B624B" w:rsidRPr="002B624B" w:rsidRDefault="002B624B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9027DA">
              <w:rPr>
                <w:rFonts w:ascii="Times New Roman" w:hAnsi="Times New Roman"/>
                <w:sz w:val="24"/>
                <w:szCs w:val="24"/>
              </w:rPr>
              <w:t xml:space="preserve">101 – </w:t>
            </w:r>
            <w:r w:rsidRPr="00A17B5B">
              <w:rPr>
                <w:rFonts w:ascii="Times New Roman" w:hAnsi="Times New Roman"/>
                <w:sz w:val="24"/>
                <w:szCs w:val="24"/>
              </w:rPr>
              <w:t>Поручение о перечислении на счет.</w:t>
            </w:r>
          </w:p>
        </w:tc>
      </w:tr>
      <w:tr w:rsidR="00DF0722" w:rsidRPr="00203C8E" w14:paraId="742399A9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45011" w14:textId="77777777" w:rsidR="00DF0722" w:rsidRPr="00203C8E" w:rsidRDefault="00DF0722" w:rsidP="00DF0722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05F77" w14:textId="77777777" w:rsidR="00DF0722" w:rsidRPr="005773C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ed</w:t>
            </w:r>
            <w:r w:rsidRPr="0022424C">
              <w:rPr>
                <w:rFonts w:ascii="Times New Roman" w:hAnsi="Times New Roman"/>
                <w:sz w:val="24"/>
                <w:szCs w:val="24"/>
                <w:lang w:val="en-US"/>
              </w:rPr>
              <w:t>No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41E30">
              <w:rPr>
                <w:rFonts w:ascii="Times New Roman" w:hAnsi="Times New Roman"/>
                <w:sz w:val="24"/>
                <w:szCs w:val="24"/>
                <w:lang w:val="en-US"/>
              </w:rPr>
              <w:t>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B100E" w14:textId="77777777" w:rsidR="00DF0722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 номер 4200:</w:t>
            </w:r>
          </w:p>
          <w:p w14:paraId="38A3A8ED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22424C">
              <w:rPr>
                <w:rFonts w:ascii="Times New Roman" w:hAnsi="Times New Roman"/>
                <w:sz w:val="24"/>
                <w:szCs w:val="24"/>
              </w:rPr>
              <w:t xml:space="preserve">омер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электронного сообщения </w:t>
            </w:r>
            <w:r w:rsidRPr="0022424C">
              <w:rPr>
                <w:rFonts w:ascii="Times New Roman" w:hAnsi="Times New Roman"/>
                <w:sz w:val="24"/>
                <w:szCs w:val="24"/>
              </w:rPr>
              <w:t>в течение опердня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45CA4" w14:textId="244E2ED7" w:rsidR="00DF0722" w:rsidRPr="000C229E" w:rsidRDefault="00F46389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0…</w:t>
            </w:r>
            <w:r w:rsidR="00DF0722" w:rsidRPr="00203C8E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="00DF0722" w:rsidRPr="00203C8E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309E5" w14:textId="77777777" w:rsidR="00DF0722" w:rsidRPr="005949AF" w:rsidRDefault="00DF0722" w:rsidP="00DF0722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до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9</w:t>
            </w:r>
            <w:r w:rsidRPr="005949A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символов</w:t>
            </w:r>
          </w:p>
          <w:p w14:paraId="2E8F7C05" w14:textId="77777777" w:rsidR="00DF0722" w:rsidRPr="005773C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81255" w14:textId="77777777" w:rsidR="006C2668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Указывается соответствующее значение реквизита </w:t>
            </w:r>
            <w:r w:rsidRPr="0034628F">
              <w:rPr>
                <w:rFonts w:ascii="Times New Roman" w:hAnsi="Times New Roman"/>
                <w:sz w:val="24"/>
                <w:szCs w:val="24"/>
              </w:rPr>
              <w:t>EDNo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электронного документа, направленного в Банк России, на основании которого сформировано зачисление</w:t>
            </w:r>
          </w:p>
          <w:p w14:paraId="51959FE3" w14:textId="4B606656" w:rsidR="00DF0722" w:rsidRPr="005773CE" w:rsidRDefault="00F46389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Обязательно для заполнения, если атрибут «</w:t>
            </w:r>
            <w:r w:rsidRPr="006C27A6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r w:rsidRPr="00F46389">
              <w:rPr>
                <w:rFonts w:ascii="Times New Roman" w:hAnsi="Times New Roman"/>
                <w:i/>
                <w:sz w:val="24"/>
                <w:szCs w:val="24"/>
              </w:rPr>
              <w:t>edCode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r w:rsidRPr="006C27A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принимает значение «</w:t>
            </w:r>
            <w:r w:rsidRPr="00F46389">
              <w:rPr>
                <w:rFonts w:ascii="Times New Roman" w:hAnsi="Times New Roman"/>
                <w:i/>
                <w:sz w:val="24"/>
                <w:szCs w:val="24"/>
              </w:rPr>
              <w:t>ED101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r w:rsidRPr="00F46389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«</w:t>
            </w:r>
            <w:r w:rsidRPr="00F46389">
              <w:rPr>
                <w:rFonts w:ascii="Times New Roman" w:hAnsi="Times New Roman"/>
                <w:i/>
                <w:sz w:val="24"/>
                <w:szCs w:val="24"/>
              </w:rPr>
              <w:t>ED104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r w:rsidRPr="00F46389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712068"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r w:rsidRPr="00F46389">
              <w:rPr>
                <w:rFonts w:ascii="Times New Roman" w:hAnsi="Times New Roman"/>
                <w:i/>
                <w:sz w:val="24"/>
                <w:szCs w:val="24"/>
              </w:rPr>
              <w:t>ED105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r w:rsidRPr="00F46389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«</w:t>
            </w:r>
            <w:r w:rsidRPr="00F46389">
              <w:rPr>
                <w:rFonts w:ascii="Times New Roman" w:hAnsi="Times New Roman"/>
                <w:i/>
                <w:sz w:val="24"/>
                <w:szCs w:val="24"/>
              </w:rPr>
              <w:t>ED108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r w:rsidRPr="00F46389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«</w:t>
            </w:r>
            <w:r w:rsidRPr="00F46389">
              <w:rPr>
                <w:rFonts w:ascii="Times New Roman" w:hAnsi="Times New Roman"/>
                <w:i/>
                <w:sz w:val="24"/>
                <w:szCs w:val="24"/>
              </w:rPr>
              <w:t>VDG25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r w:rsidR="006C2668" w:rsidRPr="006C27A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F0722" w:rsidRPr="00203C8E" w14:paraId="0890EF46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ACC34" w14:textId="77777777" w:rsidR="00DF0722" w:rsidRPr="00203C8E" w:rsidRDefault="00DF0722" w:rsidP="00DF0722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89845" w14:textId="77777777" w:rsidR="00DF0722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edDate </w:t>
            </w:r>
            <w:r w:rsidRPr="00841E30">
              <w:rPr>
                <w:rFonts w:ascii="Times New Roman" w:hAnsi="Times New Roman"/>
                <w:sz w:val="24"/>
                <w:szCs w:val="24"/>
                <w:lang w:val="en-US"/>
              </w:rPr>
              <w:t>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65D71" w14:textId="77777777" w:rsidR="00DF0722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 номер 4005:</w:t>
            </w:r>
          </w:p>
          <w:p w14:paraId="43FB91BD" w14:textId="77777777" w:rsidR="00DF0722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составления электронного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2E9C3" w14:textId="4CB914AB" w:rsidR="00DF0722" w:rsidRPr="00203C8E" w:rsidRDefault="00891307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0…</w:t>
            </w:r>
            <w:r w:rsidR="00DF0722" w:rsidRPr="00203C8E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="00DF0722" w:rsidRPr="00203C8E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E991B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25" w:anchor="date" w:history="1">
              <w:r w:rsidRPr="00203C8E">
                <w:rPr>
                  <w:rStyle w:val="a8"/>
                  <w:rFonts w:ascii="Times New Roman" w:hAnsi="Times New Roman"/>
                  <w:i/>
                  <w:sz w:val="24"/>
                  <w:szCs w:val="24"/>
                </w:rPr>
                <w:t>http://www.w3.org/TR/xmlschema-2/#date</w:t>
              </w:r>
            </w:hyperlink>
          </w:p>
          <w:p w14:paraId="1C6494A6" w14:textId="77777777" w:rsidR="00DF0722" w:rsidRPr="005773CE" w:rsidRDefault="00DF0722" w:rsidP="00DF0722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5B3BC" w14:textId="77777777" w:rsidR="00DF0722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Указывается соответствующее значение реквизита </w:t>
            </w:r>
            <w:r w:rsidRPr="003A5D4E">
              <w:rPr>
                <w:rFonts w:ascii="Times New Roman" w:hAnsi="Times New Roman"/>
                <w:sz w:val="24"/>
                <w:szCs w:val="24"/>
              </w:rPr>
              <w:t xml:space="preserve">EDDate </w:t>
            </w:r>
            <w:r>
              <w:rPr>
                <w:rFonts w:ascii="Times New Roman" w:hAnsi="Times New Roman"/>
                <w:sz w:val="24"/>
                <w:szCs w:val="24"/>
              </w:rPr>
              <w:t>электронного документа, направленного в Банк России, на основании которого сформировано зачисление</w:t>
            </w:r>
            <w:r w:rsidR="0046637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E6C93FC" w14:textId="77777777" w:rsidR="0046637B" w:rsidRDefault="0046637B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  <w:p w14:paraId="59A77719" w14:textId="3468B248" w:rsidR="0046637B" w:rsidRDefault="0046637B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Обязательно для заполнения, если атрибут «</w:t>
            </w:r>
            <w:r w:rsidRPr="00DF705A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r w:rsidRPr="00F46389">
              <w:rPr>
                <w:rFonts w:ascii="Times New Roman" w:hAnsi="Times New Roman"/>
                <w:i/>
                <w:sz w:val="24"/>
                <w:szCs w:val="24"/>
              </w:rPr>
              <w:t>edCode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r w:rsidRPr="00DF705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принимает значение «</w:t>
            </w:r>
            <w:r w:rsidRPr="00F46389">
              <w:rPr>
                <w:rFonts w:ascii="Times New Roman" w:hAnsi="Times New Roman"/>
                <w:i/>
                <w:sz w:val="24"/>
                <w:szCs w:val="24"/>
              </w:rPr>
              <w:t>ED101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r w:rsidRPr="00F46389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«</w:t>
            </w:r>
            <w:r w:rsidRPr="00F46389">
              <w:rPr>
                <w:rFonts w:ascii="Times New Roman" w:hAnsi="Times New Roman"/>
                <w:i/>
                <w:sz w:val="24"/>
                <w:szCs w:val="24"/>
              </w:rPr>
              <w:t>ED104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r w:rsidRPr="00F46389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F46389">
              <w:rPr>
                <w:rFonts w:ascii="Times New Roman" w:hAnsi="Times New Roman"/>
                <w:i/>
                <w:sz w:val="24"/>
                <w:szCs w:val="24"/>
              </w:rPr>
              <w:t>ED105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r w:rsidRPr="00F46389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«</w:t>
            </w:r>
            <w:r w:rsidRPr="00F46389">
              <w:rPr>
                <w:rFonts w:ascii="Times New Roman" w:hAnsi="Times New Roman"/>
                <w:i/>
                <w:sz w:val="24"/>
                <w:szCs w:val="24"/>
              </w:rPr>
              <w:t>ED108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r w:rsidRPr="00F46389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«</w:t>
            </w:r>
            <w:r w:rsidRPr="00F46389">
              <w:rPr>
                <w:rFonts w:ascii="Times New Roman" w:hAnsi="Times New Roman"/>
                <w:i/>
                <w:sz w:val="24"/>
                <w:szCs w:val="24"/>
              </w:rPr>
              <w:t>VDG25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r w:rsidRPr="00DF70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F0722" w:rsidRPr="00203C8E" w14:paraId="5B96BB57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80734" w14:textId="77777777" w:rsidR="00DF0722" w:rsidRPr="00203C8E" w:rsidRDefault="00DF0722" w:rsidP="00DF0722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92743" w14:textId="77777777" w:rsidR="00DF0722" w:rsidRPr="009027DA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817BCD">
              <w:rPr>
                <w:rFonts w:ascii="Times New Roman" w:hAnsi="Times New Roman"/>
                <w:sz w:val="24"/>
                <w:szCs w:val="24"/>
              </w:rPr>
              <w:t>ransactionID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атрибут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41939" w14:textId="77777777" w:rsidR="00DF0722" w:rsidRDefault="00DF0722" w:rsidP="00DF0722">
            <w:pPr>
              <w:pStyle w:val="aff5"/>
              <w:ind w:righ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 номер 4004:</w:t>
            </w:r>
          </w:p>
          <w:p w14:paraId="6AA85820" w14:textId="77777777" w:rsidR="00DF0722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65897">
              <w:rPr>
                <w:rFonts w:ascii="Times New Roman" w:hAnsi="Times New Roman"/>
                <w:sz w:val="24"/>
                <w:szCs w:val="24"/>
              </w:rPr>
              <w:t>Номер записи в реестре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9BB36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F97B51">
              <w:rPr>
                <w:rFonts w:ascii="Times New Roman" w:hAnsi="Times New Roman"/>
                <w:bCs/>
                <w:sz w:val="24"/>
                <w:szCs w:val="24"/>
              </w:rPr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FDC8F" w14:textId="77777777" w:rsidR="00DF0722" w:rsidRDefault="00DF0722" w:rsidP="00DF0722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до </w:t>
            </w:r>
            <w:r w:rsidRPr="0033031E"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</w:t>
            </w:r>
          </w:p>
          <w:p w14:paraId="09DD40E8" w14:textId="77777777" w:rsidR="00DF0722" w:rsidRPr="005773CE" w:rsidRDefault="00DF0722" w:rsidP="00DF0722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33031E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17BC8">
              <w:rPr>
                <w:rFonts w:ascii="Times New Roman" w:hAnsi="Times New Roman"/>
                <w:spacing w:val="0"/>
                <w:sz w:val="24"/>
              </w:rPr>
              <w:t>String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FA76D" w14:textId="77777777" w:rsidR="00DF0722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AE6FB9">
              <w:rPr>
                <w:rFonts w:ascii="Times New Roman" w:hAnsi="Times New Roman"/>
                <w:sz w:val="24"/>
                <w:szCs w:val="24"/>
              </w:rPr>
              <w:t xml:space="preserve">Заполняется только для документа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AE6FB9">
              <w:rPr>
                <w:rFonts w:ascii="Times New Roman" w:hAnsi="Times New Roman"/>
                <w:sz w:val="24"/>
                <w:szCs w:val="24"/>
              </w:rPr>
              <w:t>Платежное поручение на общую сумму с реестром (ED108)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F0722" w:rsidRPr="00203C8E" w14:paraId="5A85D7D9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DE208" w14:textId="77777777" w:rsidR="00DF0722" w:rsidRPr="00203C8E" w:rsidRDefault="00DF0722" w:rsidP="00DF0722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51631" w14:textId="77777777" w:rsidR="00DF0722" w:rsidRPr="005773C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7B51">
              <w:rPr>
                <w:rFonts w:ascii="Times New Roman" w:hAnsi="Times New Roman"/>
                <w:sz w:val="24"/>
                <w:szCs w:val="24"/>
              </w:rPr>
              <w:t>chargeOffDate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0FBA3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 xml:space="preserve">Поле номер </w:t>
            </w:r>
            <w:r w:rsidRPr="00E4467F">
              <w:rPr>
                <w:rFonts w:ascii="Times New Roman" w:hAnsi="Times New Roman"/>
                <w:bCs/>
                <w:sz w:val="24"/>
                <w:szCs w:val="24"/>
              </w:rPr>
              <w:t>71</w:t>
            </w: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14:paraId="5FA29200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F97B51">
              <w:rPr>
                <w:rFonts w:ascii="Times New Roman" w:hAnsi="Times New Roman"/>
                <w:bCs/>
                <w:sz w:val="24"/>
                <w:szCs w:val="24"/>
              </w:rPr>
              <w:t>Дата списания денежных средств со счета плательщика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7F884" w14:textId="77777777" w:rsidR="00DF0722" w:rsidRPr="000C229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F97B51">
              <w:rPr>
                <w:rFonts w:ascii="Times New Roman" w:hAnsi="Times New Roman"/>
                <w:bCs/>
                <w:sz w:val="24"/>
                <w:szCs w:val="24"/>
              </w:rPr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5DD15" w14:textId="77777777" w:rsidR="00DF0722" w:rsidRPr="00203C8E" w:rsidRDefault="00DF0722" w:rsidP="00DF0722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26" w:anchor="date" w:history="1">
              <w:r w:rsidRPr="00203C8E">
                <w:rPr>
                  <w:rStyle w:val="a8"/>
                  <w:rFonts w:ascii="Times New Roman" w:hAnsi="Times New Roman"/>
                  <w:i/>
                  <w:sz w:val="24"/>
                  <w:szCs w:val="24"/>
                </w:rPr>
                <w:t>http://www.w3.org/TR/xmlschema-2/#date</w:t>
              </w:r>
            </w:hyperlink>
          </w:p>
          <w:p w14:paraId="644F55A7" w14:textId="77777777" w:rsidR="00DF0722" w:rsidRPr="005773C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5DE81" w14:textId="77777777" w:rsidR="00DF0722" w:rsidRPr="005773CE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0722" w:rsidRPr="00203C8E" w14:paraId="34215035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689A1" w14:textId="77777777" w:rsidR="00DF0722" w:rsidRPr="002E040B" w:rsidRDefault="00DF0722" w:rsidP="00DF0722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AD19D" w14:textId="77777777" w:rsidR="00DF0722" w:rsidRPr="009027DA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isUncertain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82BA1" w14:textId="77777777" w:rsidR="00DF0722" w:rsidRPr="009027DA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Поле номер 4003:</w:t>
            </w:r>
          </w:p>
          <w:p w14:paraId="470EB726" w14:textId="77777777" w:rsidR="00DF0722" w:rsidRPr="009027DA" w:rsidRDefault="00DF0722" w:rsidP="00DF0722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Признак отнесения платежа к невыясненным</w:t>
            </w:r>
            <w:r w:rsidRPr="009027DA">
              <w:rPr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509CB" w14:textId="77777777" w:rsidR="00DF0722" w:rsidRPr="009027DA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5742E" w14:textId="77777777" w:rsidR="00DF0722" w:rsidRPr="009027DA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27DA">
              <w:rPr>
                <w:rFonts w:ascii="Times New Roman" w:hAnsi="Times New Roman"/>
                <w:spacing w:val="0"/>
                <w:sz w:val="24"/>
              </w:rPr>
              <w:t>String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6F4D6" w14:textId="77777777" w:rsidR="00DF0722" w:rsidRPr="009027DA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08CB6D58" w14:textId="77777777" w:rsidR="00DF0722" w:rsidRPr="009027DA" w:rsidRDefault="00DF0722" w:rsidP="00DF0722">
            <w:pPr>
              <w:jc w:val="both"/>
              <w:rPr>
                <w:szCs w:val="24"/>
              </w:rPr>
            </w:pPr>
            <w:r w:rsidRPr="009027DA">
              <w:rPr>
                <w:szCs w:val="24"/>
              </w:rPr>
              <w:t>1 – для невыясненных поступлений</w:t>
            </w:r>
          </w:p>
          <w:p w14:paraId="7F2E73E7" w14:textId="77777777" w:rsidR="00DF0722" w:rsidRPr="009027DA" w:rsidRDefault="00DF0722" w:rsidP="00DF072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0</w:t>
            </w:r>
            <w:r w:rsidRPr="009027DA">
              <w:rPr>
                <w:sz w:val="24"/>
                <w:szCs w:val="24"/>
              </w:rPr>
              <w:t xml:space="preserve"> </w:t>
            </w:r>
            <w:r w:rsidRPr="009027DA">
              <w:rPr>
                <w:rFonts w:ascii="Times New Roman" w:hAnsi="Times New Roman"/>
                <w:sz w:val="24"/>
                <w:szCs w:val="24"/>
              </w:rPr>
              <w:t>–</w:t>
            </w:r>
            <w:r w:rsidRPr="009027DA">
              <w:rPr>
                <w:sz w:val="24"/>
                <w:szCs w:val="24"/>
              </w:rPr>
              <w:t xml:space="preserve"> </w:t>
            </w:r>
            <w:r w:rsidRPr="009027DA">
              <w:rPr>
                <w:rFonts w:ascii="Times New Roman" w:hAnsi="Times New Roman"/>
                <w:spacing w:val="0"/>
                <w:sz w:val="24"/>
                <w:szCs w:val="24"/>
              </w:rPr>
              <w:t>для остальных зачислений.</w:t>
            </w:r>
          </w:p>
        </w:tc>
      </w:tr>
      <w:tr w:rsidR="00786850" w:rsidRPr="00203C8E" w14:paraId="3A205689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B8DBC" w14:textId="77777777" w:rsidR="00786850" w:rsidRPr="002E040B" w:rsidRDefault="00786850" w:rsidP="00786850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A3093" w14:textId="247AA9C6" w:rsidR="00786850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86850">
              <w:rPr>
                <w:rFonts w:ascii="Times New Roman" w:hAnsi="Times New Roman"/>
                <w:sz w:val="24"/>
                <w:szCs w:val="24"/>
              </w:rPr>
              <w:t>source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IDDoc </w:t>
            </w:r>
          </w:p>
          <w:p w14:paraId="575940A2" w14:textId="383715DD" w:rsidR="00786850" w:rsidRPr="006C27A6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0A813" w14:textId="77777777" w:rsidR="00786850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 4020:</w:t>
            </w:r>
          </w:p>
          <w:p w14:paraId="161170CE" w14:textId="70A4A10E" w:rsidR="00786850" w:rsidRPr="002E040B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Идентификатор </w:t>
            </w:r>
            <w:r w:rsidRPr="00786850">
              <w:rPr>
                <w:rFonts w:ascii="Times New Roman" w:hAnsi="Times New Roman"/>
                <w:sz w:val="24"/>
                <w:szCs w:val="24"/>
              </w:rPr>
              <w:t>зачисления в ИС, формирующей зачисление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13C2B" w14:textId="7B514C7C" w:rsidR="00786850" w:rsidRPr="009027DA" w:rsidRDefault="00786850" w:rsidP="00786850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A42EA" w14:textId="274FD814" w:rsidR="00786850" w:rsidRDefault="00786850" w:rsidP="00786850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до </w:t>
            </w:r>
            <w:r w:rsidR="00777B43">
              <w:rPr>
                <w:rFonts w:ascii="Times New Roman" w:hAnsi="Times New Roman"/>
                <w:i/>
                <w:sz w:val="24"/>
                <w:szCs w:val="24"/>
              </w:rPr>
              <w:t>50</w:t>
            </w: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</w:t>
            </w:r>
          </w:p>
          <w:p w14:paraId="340E1357" w14:textId="2FF5AFF3" w:rsidR="00786850" w:rsidRPr="002E040B" w:rsidRDefault="00786850" w:rsidP="00786850">
            <w:pPr>
              <w:pStyle w:val="aff5"/>
              <w:rPr>
                <w:rFonts w:ascii="Times New Roman" w:hAnsi="Times New Roman"/>
                <w:spacing w:val="0"/>
                <w:sz w:val="24"/>
              </w:rPr>
            </w:pPr>
            <w:r w:rsidRPr="0033031E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17BC8">
              <w:rPr>
                <w:rFonts w:ascii="Times New Roman" w:hAnsi="Times New Roman"/>
                <w:spacing w:val="0"/>
                <w:sz w:val="24"/>
              </w:rPr>
              <w:t>String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8C2A8" w14:textId="77777777" w:rsidR="00786850" w:rsidRPr="002E040B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850" w:rsidRPr="00203C8E" w14:paraId="3EC9F247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8ACAC" w14:textId="77777777" w:rsidR="00786850" w:rsidRPr="002E040B" w:rsidRDefault="00786850" w:rsidP="00786850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52C23" w14:textId="45DA06D0" w:rsidR="00786850" w:rsidRPr="006C27A6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86850">
              <w:rPr>
                <w:rFonts w:ascii="Times New Roman" w:hAnsi="Times New Roman"/>
                <w:sz w:val="24"/>
                <w:szCs w:val="24"/>
              </w:rPr>
              <w:t>source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IDIS</w:t>
            </w:r>
            <w:r w:rsidR="009F0655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A5FB4" w14:textId="67AFDB01" w:rsidR="00786850" w:rsidRDefault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D21D62">
              <w:rPr>
                <w:rFonts w:ascii="Times New Roman" w:hAnsi="Times New Roman"/>
                <w:sz w:val="24"/>
                <w:szCs w:val="24"/>
              </w:rPr>
              <w:t>оле 4021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14:paraId="49FAF2B0" w14:textId="4346CDEE" w:rsidR="00786850" w:rsidRPr="002E040B" w:rsidRDefault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ИС, формирующей зачисление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D17B7" w14:textId="35FB465B" w:rsidR="00786850" w:rsidRPr="009027DA" w:rsidRDefault="00786850" w:rsidP="00786850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01F1B" w14:textId="422F1D71" w:rsidR="00D21D62" w:rsidRDefault="00D21D62" w:rsidP="00D21D62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до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50</w:t>
            </w: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</w:t>
            </w:r>
          </w:p>
          <w:p w14:paraId="31C3A6CA" w14:textId="665612EB" w:rsidR="00786850" w:rsidRPr="00D21D62" w:rsidRDefault="00D21D62">
            <w:pPr>
              <w:pStyle w:val="aff5"/>
              <w:rPr>
                <w:rFonts w:ascii="Times New Roman" w:hAnsi="Times New Roman"/>
                <w:spacing w:val="0"/>
                <w:sz w:val="24"/>
              </w:rPr>
            </w:pPr>
            <w:r w:rsidRPr="0033031E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17BC8">
              <w:rPr>
                <w:rFonts w:ascii="Times New Roman" w:hAnsi="Times New Roman"/>
                <w:spacing w:val="0"/>
                <w:sz w:val="24"/>
              </w:rPr>
              <w:t>String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26F05" w14:textId="5430F690" w:rsidR="00786850" w:rsidRPr="002E040B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Допустимое значение «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ASFK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786850" w:rsidRPr="00203C8E" w14:paraId="46D3EF9A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ED026" w14:textId="77777777" w:rsidR="00786850" w:rsidRPr="002E040B" w:rsidRDefault="00786850" w:rsidP="00786850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44C46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IncomeIndex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EE6AF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E040B">
              <w:rPr>
                <w:rFonts w:ascii="Times New Roman" w:hAnsi="Times New Roman"/>
                <w:sz w:val="24"/>
                <w:szCs w:val="24"/>
              </w:rPr>
              <w:t>Поле 4010</w:t>
            </w:r>
            <w:r w:rsidRPr="009027D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5E48577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Реквизиты зачисления после обработки и классификации кредитовых распоряжений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1016C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bCs/>
                <w:sz w:val="24"/>
                <w:szCs w:val="24"/>
              </w:rPr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041E2" w14:textId="77777777" w:rsidR="00786850" w:rsidRPr="002E040B" w:rsidRDefault="00786850" w:rsidP="00786850">
            <w:pPr>
              <w:pStyle w:val="aff5"/>
              <w:rPr>
                <w:rFonts w:ascii="Times New Roman" w:hAnsi="Times New Roman"/>
                <w:spacing w:val="0"/>
                <w:sz w:val="24"/>
              </w:rPr>
            </w:pPr>
            <w:r w:rsidRPr="002E040B">
              <w:rPr>
                <w:rFonts w:ascii="Times New Roman" w:hAnsi="Times New Roman"/>
                <w:spacing w:val="0"/>
                <w:sz w:val="24"/>
              </w:rPr>
              <w:t>Контейнер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C570A" w14:textId="77777777" w:rsidR="00786850" w:rsidRPr="002E040B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E040B">
              <w:rPr>
                <w:rFonts w:ascii="Times New Roman" w:hAnsi="Times New Roman"/>
                <w:sz w:val="24"/>
                <w:szCs w:val="24"/>
              </w:rPr>
              <w:t>Заполняется в случае, если платеж отнесен к невыясненным поступлениям.</w:t>
            </w:r>
          </w:p>
        </w:tc>
      </w:tr>
      <w:tr w:rsidR="00786850" w:rsidRPr="00203C8E" w14:paraId="451843BD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BC009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E040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E040B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2F1FC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 xml:space="preserve">kbk </w:t>
            </w: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9027DA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A2CC9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Поле номер 4011:</w:t>
            </w:r>
          </w:p>
          <w:p w14:paraId="2F84E580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 xml:space="preserve">КБК после обработки и классификации </w:t>
            </w:r>
            <w:r w:rsidRPr="009027DA">
              <w:rPr>
                <w:rFonts w:ascii="Times New Roman" w:hAnsi="Times New Roman"/>
                <w:sz w:val="24"/>
                <w:szCs w:val="24"/>
              </w:rPr>
              <w:lastRenderedPageBreak/>
              <w:t>кредитовых распоряжений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5281C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06E05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pacing w:val="0"/>
                <w:sz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KBKType</w:t>
            </w:r>
            <w:r w:rsidRPr="009027DA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 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027DA">
              <w:rPr>
                <w:rFonts w:ascii="Times New Roman" w:hAnsi="Times New Roman"/>
                <w:sz w:val="24"/>
                <w:szCs w:val="24"/>
              </w:rPr>
              <w:instrText xml:space="preserve"> REF _Ref461470656 \r \h  \* MERGEFORMAT </w:instrText>
            </w:r>
            <w:r w:rsidRPr="009027DA">
              <w:rPr>
                <w:rFonts w:ascii="Times New Roman" w:hAnsi="Times New Roman"/>
                <w:sz w:val="24"/>
                <w:szCs w:val="24"/>
              </w:rPr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027DA">
              <w:rPr>
                <w:rFonts w:ascii="Times New Roman" w:hAnsi="Times New Roman"/>
                <w:sz w:val="24"/>
                <w:szCs w:val="24"/>
              </w:rPr>
              <w:t>3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E040B">
              <w:rPr>
                <w:rFonts w:ascii="Times New Roman" w:hAnsi="Times New Roman"/>
                <w:sz w:val="24"/>
                <w:szCs w:val="24"/>
              </w:rPr>
              <w:t xml:space="preserve"> раздела 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027DA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9027DA">
              <w:rPr>
                <w:rFonts w:ascii="Times New Roman" w:hAnsi="Times New Roman"/>
                <w:sz w:val="24"/>
                <w:szCs w:val="24"/>
              </w:rPr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027DA">
              <w:rPr>
                <w:rFonts w:ascii="Times New Roman" w:hAnsi="Times New Roman"/>
                <w:sz w:val="24"/>
                <w:szCs w:val="24"/>
              </w:rPr>
              <w:t>4.4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E040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9AA55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850" w:rsidRPr="00203C8E" w14:paraId="679278C0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B80BA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E040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E040B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63BF5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 xml:space="preserve">oktmo </w:t>
            </w: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9027DA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6FE6B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Поле номер 4012:</w:t>
            </w:r>
          </w:p>
          <w:p w14:paraId="47FB3599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ОКТМО после обработки и классификации кредитовых распоряжений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4098C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bCs/>
                <w:sz w:val="24"/>
                <w:szCs w:val="24"/>
              </w:rPr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F06F7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pacing w:val="0"/>
                <w:sz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OKTMOType</w:t>
            </w:r>
            <w:r w:rsidRPr="009027DA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 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027DA">
              <w:rPr>
                <w:rFonts w:ascii="Times New Roman" w:hAnsi="Times New Roman"/>
                <w:sz w:val="24"/>
                <w:szCs w:val="24"/>
              </w:rPr>
              <w:instrText xml:space="preserve"> REF _Ref482182914 \r \h  \* MERGEFORMAT </w:instrText>
            </w:r>
            <w:r w:rsidRPr="009027DA">
              <w:rPr>
                <w:rFonts w:ascii="Times New Roman" w:hAnsi="Times New Roman"/>
                <w:sz w:val="24"/>
                <w:szCs w:val="24"/>
              </w:rPr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027DA">
              <w:rPr>
                <w:rFonts w:ascii="Times New Roman" w:hAnsi="Times New Roman"/>
                <w:sz w:val="24"/>
                <w:szCs w:val="24"/>
              </w:rPr>
              <w:t>4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E040B">
              <w:rPr>
                <w:rFonts w:ascii="Times New Roman" w:hAnsi="Times New Roman"/>
                <w:sz w:val="24"/>
                <w:szCs w:val="24"/>
              </w:rPr>
              <w:t xml:space="preserve"> раздела 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027DA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9027DA">
              <w:rPr>
                <w:rFonts w:ascii="Times New Roman" w:hAnsi="Times New Roman"/>
                <w:sz w:val="24"/>
                <w:szCs w:val="24"/>
              </w:rPr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027DA">
              <w:rPr>
                <w:rFonts w:ascii="Times New Roman" w:hAnsi="Times New Roman"/>
                <w:sz w:val="24"/>
                <w:szCs w:val="24"/>
              </w:rPr>
              <w:t>4.4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E040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B1A08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850" w:rsidRPr="00203C8E" w14:paraId="08E315A1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F4167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E040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E040B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CFC96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inn</w:t>
            </w:r>
            <w:r w:rsidRPr="009027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9027DA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2DD2F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Поле номер 4013:</w:t>
            </w:r>
          </w:p>
          <w:p w14:paraId="2D0C33FC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ИНН получателя после обработки и классификации кредитовых распоряжений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31134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bCs/>
                <w:sz w:val="24"/>
                <w:szCs w:val="24"/>
              </w:rPr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7DCBE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pacing w:val="0"/>
                <w:sz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r w:rsidRPr="009027DA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027DA">
              <w:rPr>
                <w:rFonts w:ascii="Times New Roman" w:hAnsi="Times New Roman"/>
                <w:sz w:val="24"/>
                <w:szCs w:val="24"/>
              </w:rPr>
              <w:instrText xml:space="preserve"> REF _Ref461471153 \r \h  \* MERGEFORMAT </w:instrText>
            </w:r>
            <w:r w:rsidRPr="009027DA">
              <w:rPr>
                <w:rFonts w:ascii="Times New Roman" w:hAnsi="Times New Roman"/>
                <w:sz w:val="24"/>
                <w:szCs w:val="24"/>
              </w:rPr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027DA">
              <w:rPr>
                <w:rFonts w:ascii="Times New Roman" w:hAnsi="Times New Roman"/>
                <w:sz w:val="24"/>
                <w:szCs w:val="24"/>
              </w:rPr>
              <w:t>6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E040B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027DA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9027DA">
              <w:rPr>
                <w:rFonts w:ascii="Times New Roman" w:hAnsi="Times New Roman"/>
                <w:sz w:val="24"/>
                <w:szCs w:val="24"/>
              </w:rPr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027DA">
              <w:rPr>
                <w:rFonts w:ascii="Times New Roman" w:hAnsi="Times New Roman"/>
                <w:sz w:val="24"/>
                <w:szCs w:val="24"/>
              </w:rPr>
              <w:t>4.4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E040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C5199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850" w:rsidRPr="00203C8E" w14:paraId="6990ED70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17A10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E040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E040B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4709C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kpp</w:t>
            </w:r>
            <w:r w:rsidRPr="009027DA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0DE5E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Поле номер 4014:</w:t>
            </w:r>
          </w:p>
          <w:p w14:paraId="0B2FCA37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КПП получателя после обработки и классификации кредитовых распоряжений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D6271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bCs/>
                <w:sz w:val="24"/>
                <w:szCs w:val="24"/>
              </w:rPr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6674F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pacing w:val="0"/>
                <w:sz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KPPType</w:t>
            </w:r>
            <w:r w:rsidRPr="009027DA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027DA">
              <w:rPr>
                <w:rFonts w:ascii="Times New Roman" w:hAnsi="Times New Roman"/>
                <w:sz w:val="24"/>
                <w:szCs w:val="24"/>
              </w:rPr>
              <w:instrText xml:space="preserve"> REF _Ref461471198 \r \h  \* MERGEFORMAT </w:instrText>
            </w:r>
            <w:r w:rsidRPr="009027DA">
              <w:rPr>
                <w:rFonts w:ascii="Times New Roman" w:hAnsi="Times New Roman"/>
                <w:sz w:val="24"/>
                <w:szCs w:val="24"/>
              </w:rPr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027DA">
              <w:rPr>
                <w:rFonts w:ascii="Times New Roman" w:hAnsi="Times New Roman"/>
                <w:sz w:val="24"/>
                <w:szCs w:val="24"/>
              </w:rPr>
              <w:t>7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E040B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027DA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9027DA">
              <w:rPr>
                <w:rFonts w:ascii="Times New Roman" w:hAnsi="Times New Roman"/>
                <w:sz w:val="24"/>
                <w:szCs w:val="24"/>
              </w:rPr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027DA">
              <w:rPr>
                <w:rFonts w:ascii="Times New Roman" w:hAnsi="Times New Roman"/>
                <w:sz w:val="24"/>
                <w:szCs w:val="24"/>
              </w:rPr>
              <w:t>4.4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E040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62EDF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850" w:rsidRPr="00203C8E" w14:paraId="49824F87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1C603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E040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E040B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6699D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accountNumber</w:t>
            </w:r>
            <w:r w:rsidRPr="009027DA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E5DB6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Поле номер 4015:</w:t>
            </w:r>
          </w:p>
          <w:p w14:paraId="3A6DF95E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Номер казначейского счета получателя средств после обработки и классификации кредитовых распоряжений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4545B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bCs/>
                <w:sz w:val="24"/>
                <w:szCs w:val="24"/>
              </w:rPr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4EC4B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pacing w:val="0"/>
                <w:sz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 xml:space="preserve">AccountNumType (см. описание в пункте 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027DA">
              <w:rPr>
                <w:rFonts w:ascii="Times New Roman" w:hAnsi="Times New Roman"/>
                <w:sz w:val="24"/>
                <w:szCs w:val="24"/>
              </w:rPr>
              <w:instrText xml:space="preserve"> REF _Ref5452882 \r \h  \* MERGEFORMAT </w:instrText>
            </w:r>
            <w:r w:rsidRPr="009027DA">
              <w:rPr>
                <w:rFonts w:ascii="Times New Roman" w:hAnsi="Times New Roman"/>
                <w:sz w:val="24"/>
                <w:szCs w:val="24"/>
              </w:rPr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027DA">
              <w:rPr>
                <w:rFonts w:ascii="Times New Roman" w:hAnsi="Times New Roman"/>
                <w:sz w:val="24"/>
                <w:szCs w:val="24"/>
              </w:rPr>
              <w:t>9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E040B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027DA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9027DA">
              <w:rPr>
                <w:rFonts w:ascii="Times New Roman" w:hAnsi="Times New Roman"/>
                <w:sz w:val="24"/>
                <w:szCs w:val="24"/>
              </w:rPr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027DA">
              <w:rPr>
                <w:rFonts w:ascii="Times New Roman" w:hAnsi="Times New Roman"/>
                <w:sz w:val="24"/>
                <w:szCs w:val="24"/>
              </w:rPr>
              <w:t>4.4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E040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9CCCB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850" w:rsidRPr="00203C8E" w14:paraId="20DD0F1A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1C855" w14:textId="77777777" w:rsidR="00786850" w:rsidRPr="00203C8E" w:rsidRDefault="00786850" w:rsidP="00786850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F39FF" w14:textId="77777777" w:rsidR="00786850" w:rsidRPr="00917BC8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paymentId </w:t>
            </w:r>
            <w:r w:rsidRPr="005773C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(</w:t>
            </w:r>
            <w:r w:rsidRPr="005773C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атрибут</w:t>
            </w:r>
            <w:r w:rsidRPr="005773C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0D2A9" w14:textId="77777777" w:rsidR="00786850" w:rsidRPr="009B5436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B5436">
              <w:rPr>
                <w:rFonts w:ascii="Times New Roman" w:hAnsi="Times New Roman"/>
                <w:sz w:val="24"/>
                <w:szCs w:val="24"/>
              </w:rPr>
              <w:t>Поле номер 2000:</w:t>
            </w:r>
          </w:p>
          <w:p w14:paraId="695E943B" w14:textId="4C42D7F8" w:rsidR="00786850" w:rsidRDefault="00786850" w:rsidP="000B42A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УПНО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97891" w14:textId="77777777" w:rsidR="00786850" w:rsidRPr="00917BC8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8F4473">
              <w:rPr>
                <w:rFonts w:ascii="Times New Roman" w:hAnsi="Times New Roman"/>
                <w:bCs/>
                <w:sz w:val="24"/>
                <w:szCs w:val="24"/>
              </w:rPr>
              <w:t>0..1, необязательно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34A6A" w14:textId="77777777" w:rsidR="00786850" w:rsidRPr="00917BC8" w:rsidRDefault="00786850" w:rsidP="00786850">
            <w:pPr>
              <w:pStyle w:val="aff5"/>
              <w:rPr>
                <w:rFonts w:ascii="Times New Roman" w:hAnsi="Times New Roman"/>
                <w:spacing w:val="0"/>
                <w:sz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PaymentIdType (описание см. в п</w:t>
            </w:r>
            <w:r>
              <w:rPr>
                <w:rFonts w:ascii="Times New Roman" w:hAnsi="Times New Roman"/>
                <w:sz w:val="24"/>
                <w:szCs w:val="24"/>
              </w:rPr>
              <w:t>ункте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_Ref485303141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A822D" w14:textId="77777777" w:rsidR="00786850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Указывается соответствующее значение из извещения о приеме к исполнению распоряжения.</w:t>
            </w:r>
          </w:p>
          <w:p w14:paraId="6C8E0EDC" w14:textId="3B64200F" w:rsidR="00786850" w:rsidRPr="00046B68" w:rsidRDefault="00786850" w:rsidP="006C27A6">
            <w:pPr>
              <w:jc w:val="both"/>
              <w:rPr>
                <w:szCs w:val="24"/>
              </w:rPr>
            </w:pPr>
            <w:r w:rsidRPr="006C27A6">
              <w:rPr>
                <w:b/>
              </w:rPr>
              <w:t>Обязательно</w:t>
            </w:r>
            <w:r>
              <w:t xml:space="preserve"> для извещений о зачислении, в которых «Поле номер </w:t>
            </w:r>
            <w:r w:rsidRPr="00310597">
              <w:t>4001</w:t>
            </w:r>
            <w:r>
              <w:t>:</w:t>
            </w:r>
            <w:r w:rsidR="00D420C5" w:rsidRPr="006C27A6">
              <w:rPr>
                <w:rFonts w:ascii="Arial Unicode MS" w:eastAsia="Arial Unicode MS" w:cs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 w:rsidRPr="00310597">
              <w:rPr>
                <w:rFonts w:ascii="Arial Unicode MS" w:eastAsia="Arial Unicode MS" w:cs="Arial Unicode MS"/>
                <w:color w:val="000000"/>
                <w:szCs w:val="24"/>
                <w:bdr w:val="nil"/>
                <w:lang w:eastAsia="ru-RU"/>
              </w:rPr>
              <w:t>Дата</w:t>
            </w:r>
            <w:r w:rsidRPr="00310597">
              <w:rPr>
                <w:rFonts w:ascii="Arial Unicode MS" w:eastAsia="Arial Unicode MS" w:cs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 w:rsidRPr="00310597">
              <w:rPr>
                <w:rFonts w:ascii="Arial Unicode MS" w:eastAsia="Arial Unicode MS" w:cs="Arial Unicode MS"/>
                <w:color w:val="000000"/>
                <w:szCs w:val="24"/>
                <w:bdr w:val="nil"/>
                <w:lang w:eastAsia="ru-RU"/>
              </w:rPr>
              <w:t>и</w:t>
            </w:r>
            <w:r w:rsidRPr="00310597">
              <w:rPr>
                <w:rFonts w:ascii="Arial Unicode MS" w:eastAsia="Arial Unicode MS" w:cs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 w:rsidRPr="00310597">
              <w:rPr>
                <w:rFonts w:ascii="Arial Unicode MS" w:eastAsia="Arial Unicode MS" w:cs="Arial Unicode MS"/>
                <w:color w:val="000000"/>
                <w:szCs w:val="24"/>
                <w:bdr w:val="nil"/>
                <w:lang w:eastAsia="ru-RU"/>
              </w:rPr>
              <w:t>время</w:t>
            </w:r>
            <w:r w:rsidRPr="00310597">
              <w:rPr>
                <w:rFonts w:ascii="Arial Unicode MS" w:eastAsia="Arial Unicode MS" w:cs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 w:rsidRPr="00310597">
              <w:rPr>
                <w:rFonts w:ascii="Arial Unicode MS" w:eastAsia="Arial Unicode MS" w:cs="Arial Unicode MS"/>
                <w:color w:val="000000"/>
                <w:szCs w:val="24"/>
                <w:bdr w:val="nil"/>
                <w:lang w:eastAsia="ru-RU"/>
              </w:rPr>
              <w:t>формирования</w:t>
            </w:r>
            <w:r w:rsidRPr="00310597">
              <w:rPr>
                <w:rFonts w:ascii="Arial Unicode MS" w:eastAsia="Arial Unicode MS" w:cs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 w:rsidRPr="00310597">
              <w:rPr>
                <w:rFonts w:ascii="Arial Unicode MS" w:eastAsia="Arial Unicode MS" w:cs="Arial Unicode MS"/>
                <w:color w:val="000000"/>
                <w:szCs w:val="24"/>
                <w:bdr w:val="nil"/>
                <w:lang w:eastAsia="ru-RU"/>
              </w:rPr>
              <w:t>зачисления»</w:t>
            </w:r>
            <w:r w:rsidRPr="00310597">
              <w:rPr>
                <w:rFonts w:ascii="Arial Unicode MS" w:eastAsia="Arial Unicode MS" w:cs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 w:rsidRPr="00310597">
              <w:rPr>
                <w:rFonts w:ascii="Arial Unicode MS" w:eastAsia="Arial Unicode MS" w:cs="Arial Unicode MS"/>
                <w:color w:val="000000"/>
                <w:szCs w:val="24"/>
                <w:bdr w:val="nil"/>
                <w:lang w:eastAsia="ru-RU"/>
              </w:rPr>
              <w:t>больше</w:t>
            </w:r>
            <w:r w:rsidRPr="00310597">
              <w:rPr>
                <w:rFonts w:ascii="Arial Unicode MS" w:eastAsia="Arial Unicode MS" w:cs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 w:rsidRPr="00310597">
              <w:rPr>
                <w:rFonts w:ascii="Arial Unicode MS" w:eastAsia="Arial Unicode MS" w:cs="Arial Unicode MS"/>
                <w:color w:val="000000"/>
                <w:szCs w:val="24"/>
                <w:bdr w:val="nil"/>
                <w:lang w:eastAsia="ru-RU"/>
              </w:rPr>
              <w:t>или</w:t>
            </w:r>
            <w:r w:rsidRPr="00310597">
              <w:rPr>
                <w:rFonts w:ascii="Arial Unicode MS" w:eastAsia="Arial Unicode MS" w:cs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 w:rsidRPr="00310597">
              <w:rPr>
                <w:rFonts w:ascii="Arial Unicode MS" w:eastAsia="Arial Unicode MS" w:cs="Arial Unicode MS"/>
                <w:color w:val="000000"/>
                <w:szCs w:val="24"/>
                <w:bdr w:val="nil"/>
                <w:lang w:eastAsia="ru-RU"/>
              </w:rPr>
              <w:t>равна</w:t>
            </w:r>
            <w:r w:rsidRPr="00310597">
              <w:rPr>
                <w:rFonts w:ascii="Arial Unicode MS" w:eastAsia="Arial Unicode MS" w:cs="Arial Unicode MS"/>
                <w:color w:val="000000"/>
                <w:szCs w:val="24"/>
                <w:bdr w:val="nil"/>
                <w:lang w:eastAsia="ru-RU"/>
              </w:rPr>
              <w:t xml:space="preserve"> </w:t>
            </w:r>
            <w:r w:rsidRPr="00310597">
              <w:rPr>
                <w:rFonts w:eastAsia="Arial Unicode MS"/>
                <w:color w:val="000000"/>
                <w:szCs w:val="24"/>
                <w:bdr w:val="nil"/>
                <w:lang w:eastAsia="ru-RU"/>
              </w:rPr>
              <w:t>01.07.2021.</w:t>
            </w:r>
          </w:p>
        </w:tc>
      </w:tr>
      <w:tr w:rsidR="00786850" w:rsidRPr="00203C8E" w14:paraId="22D351EC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9119D" w14:textId="77777777" w:rsidR="00786850" w:rsidRPr="00203C8E" w:rsidRDefault="00786850" w:rsidP="00786850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5A494" w14:textId="77777777" w:rsidR="00786850" w:rsidRPr="00DA2487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>PaymentOrg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794DC" w14:textId="77777777" w:rsidR="00786850" w:rsidRPr="00DA2487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>Данные организации, принявшей платеж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6A69F" w14:textId="77777777" w:rsidR="00786850" w:rsidRPr="00DA2487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2EE6B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13912B62" w14:textId="77777777" w:rsidR="00786850" w:rsidRPr="00DA2487" w:rsidRDefault="00786850" w:rsidP="00786850">
            <w:pPr>
              <w:pStyle w:val="aff5"/>
              <w:rPr>
                <w:rFonts w:ascii="Times New Roman" w:hAnsi="Times New Roman"/>
                <w:spacing w:val="0"/>
                <w:sz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 xml:space="preserve">PaymentOrgType (см. описание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таблице </w:t>
            </w:r>
            <w:r w:rsidRPr="00DA248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DA2487">
              <w:rPr>
                <w:rFonts w:ascii="Times New Roman" w:hAnsi="Times New Roman"/>
                <w:sz w:val="24"/>
                <w:szCs w:val="24"/>
              </w:rPr>
              <w:instrText xml:space="preserve"> REF _Ref5431278 \h  \* MERGEFORMAT </w:instrText>
            </w:r>
            <w:r w:rsidRPr="00DA2487">
              <w:rPr>
                <w:rFonts w:ascii="Times New Roman" w:hAnsi="Times New Roman"/>
                <w:sz w:val="24"/>
                <w:szCs w:val="24"/>
              </w:rPr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6</w:t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A2487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DA2487"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 w:rsidRPr="00DA2487">
              <w:rPr>
                <w:rFonts w:ascii="Times New Roman" w:hAnsi="Times New Roman"/>
                <w:sz w:val="24"/>
                <w:szCs w:val="24"/>
              </w:rPr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A248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9FE08" w14:textId="77777777" w:rsidR="00786850" w:rsidRPr="00DA2487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850" w:rsidRPr="00203C8E" w14:paraId="791F0781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A9C7C" w14:textId="77777777" w:rsidR="00786850" w:rsidRPr="00203C8E" w:rsidRDefault="00786850" w:rsidP="00786850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1FB0A" w14:textId="77777777" w:rsidR="00786850" w:rsidRPr="00DA2487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Payer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89F1A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2006:</w:t>
            </w:r>
          </w:p>
          <w:p w14:paraId="6B9C74A5" w14:textId="77777777" w:rsidR="00786850" w:rsidRPr="00DA2487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Сведения о плательщике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3D3BA" w14:textId="77777777" w:rsidR="00786850" w:rsidRPr="00DA2487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E7518" w14:textId="77777777" w:rsidR="00786850" w:rsidRPr="005773CE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2BEECA33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 xml:space="preserve">Основан на типе PayerType (см. описание в таблице - 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_Ref488842412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7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FCE03" w14:textId="77777777" w:rsidR="00786850" w:rsidRPr="00DA2487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850" w:rsidRPr="00203C8E" w14:paraId="2441C05B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FC578" w14:textId="77777777" w:rsidR="00786850" w:rsidRPr="00203C8E" w:rsidRDefault="00786850" w:rsidP="00786850">
            <w:pPr>
              <w:pStyle w:val="aff5"/>
              <w:numPr>
                <w:ilvl w:val="1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762D5" w14:textId="77777777" w:rsidR="00786850" w:rsidRPr="00DA2487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payerIdentifier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78834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201:</w:t>
            </w:r>
          </w:p>
          <w:p w14:paraId="6151126C" w14:textId="77777777" w:rsidR="00786850" w:rsidRPr="00DA2487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Идентификатор плательщика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CA9C6" w14:textId="77777777" w:rsidR="00786850" w:rsidRPr="00DA2487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A0A63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PayerIdentifierType (см. описание в пункте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_Ref482805529 \n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D62BD" w14:textId="77777777" w:rsidR="00786850" w:rsidRPr="00DA2487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850" w:rsidRPr="00203C8E" w14:paraId="61D1998F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D38C8" w14:textId="77777777" w:rsidR="00786850" w:rsidRPr="00203C8E" w:rsidRDefault="00786850" w:rsidP="00786850">
            <w:pPr>
              <w:pStyle w:val="aff5"/>
              <w:numPr>
                <w:ilvl w:val="1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7FC57" w14:textId="77777777" w:rsidR="00786850" w:rsidRPr="00DA2487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payerName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86B78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8:</w:t>
            </w:r>
          </w:p>
          <w:p w14:paraId="215FE0F1" w14:textId="77777777" w:rsidR="00786850" w:rsidRPr="00DA2487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Плательщик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54B40" w14:textId="1AFF4258" w:rsidR="00786850" w:rsidRPr="00DA2487" w:rsidRDefault="00A0424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0…</w:t>
            </w:r>
            <w:r w:rsidR="00786850" w:rsidRPr="00DA2487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="00786850" w:rsidRPr="00DA2487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4BDF3" w14:textId="0B2EA68F" w:rsidR="00786850" w:rsidRPr="005773CE" w:rsidRDefault="00786850" w:rsidP="0078685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5"/>
                <w:szCs w:val="24"/>
              </w:rPr>
            </w:pPr>
            <w:r w:rsidRPr="005773CE">
              <w:rPr>
                <w:i/>
                <w:szCs w:val="24"/>
              </w:rPr>
              <w:t xml:space="preserve">Строка длиной до </w:t>
            </w:r>
            <w:r w:rsidRPr="006C27A6">
              <w:rPr>
                <w:i/>
                <w:szCs w:val="24"/>
              </w:rPr>
              <w:t>200</w:t>
            </w:r>
            <w:r w:rsidRPr="005773CE">
              <w:rPr>
                <w:i/>
                <w:szCs w:val="24"/>
              </w:rPr>
              <w:t>0 символов (</w:t>
            </w:r>
            <w:r w:rsidRPr="0065193F">
              <w:rPr>
                <w:i/>
                <w:szCs w:val="24"/>
              </w:rPr>
              <w:t>[^\s]+(\s+[^\s]+)*</w:t>
            </w:r>
            <w:r w:rsidRPr="005773CE">
              <w:rPr>
                <w:i/>
                <w:szCs w:val="24"/>
              </w:rPr>
              <w:t>)</w:t>
            </w:r>
          </w:p>
          <w:p w14:paraId="42D7FC1A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/ String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F4FB4" w14:textId="071FFAFA" w:rsidR="00786850" w:rsidRPr="00DA2487" w:rsidRDefault="00A0424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B55D1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Обязательно</w:t>
            </w:r>
            <w:r w:rsidRPr="00B55D11">
              <w:rPr>
                <w:rFonts w:ascii="Times New Roman" w:hAnsi="Times New Roman"/>
                <w:bCs/>
                <w:i/>
                <w:sz w:val="24"/>
                <w:szCs w:val="24"/>
              </w:rPr>
              <w:t>, если первые цифры поля «КБК» не равны «182».</w:t>
            </w:r>
          </w:p>
        </w:tc>
      </w:tr>
      <w:tr w:rsidR="00786850" w:rsidRPr="00203C8E" w14:paraId="28C9DFF1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CF5D1" w14:textId="77777777" w:rsidR="00786850" w:rsidRPr="00203C8E" w:rsidRDefault="00786850" w:rsidP="00786850">
            <w:pPr>
              <w:pStyle w:val="aff5"/>
              <w:numPr>
                <w:ilvl w:val="1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F17DC" w14:textId="77777777" w:rsidR="00786850" w:rsidRPr="00DA2487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payerAccount</w:t>
            </w:r>
            <w:r w:rsidRPr="006C27A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330F6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9:</w:t>
            </w:r>
          </w:p>
          <w:p w14:paraId="67A9FF44" w14:textId="77777777" w:rsidR="00786850" w:rsidRPr="00DA2487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Номер счета плательщика (при наличии) в организации, принявшей платеж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2D2DA" w14:textId="77777777" w:rsidR="00786850" w:rsidRPr="00DA2487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FFEC4" w14:textId="77777777" w:rsidR="00786850" w:rsidRPr="005773CE" w:rsidRDefault="00786850" w:rsidP="00786850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>Строка длиной не более 20 символов</w:t>
            </w:r>
          </w:p>
          <w:p w14:paraId="39ED6B90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43C4A" w14:textId="77777777" w:rsidR="00786850" w:rsidRPr="00DA2487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850" w:rsidRPr="00203C8E" w14:paraId="0A0851A0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0DA18" w14:textId="77777777" w:rsidR="00786850" w:rsidRPr="00203C8E" w:rsidRDefault="00786850" w:rsidP="00786850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BB7BE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Payee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4B285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Сведения о получателе средств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1382A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45E4C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01128EE9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Основан на типе OrganizationType (см. описание в таблице -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_Ref13559665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8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2487">
              <w:rPr>
                <w:rFonts w:ascii="Times New Roman" w:hAnsi="Times New Roman"/>
                <w:sz w:val="24"/>
                <w:szCs w:val="24"/>
              </w:rPr>
              <w:t xml:space="preserve">раздела </w:t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DA2487"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 w:rsidRPr="00DA2487">
              <w:rPr>
                <w:rFonts w:ascii="Times New Roman" w:hAnsi="Times New Roman"/>
                <w:sz w:val="24"/>
                <w:szCs w:val="24"/>
              </w:rPr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13984" w14:textId="77777777" w:rsidR="00786850" w:rsidRPr="00203C8E" w:rsidRDefault="00786850" w:rsidP="00786850">
            <w:pPr>
              <w:jc w:val="both"/>
            </w:pPr>
          </w:p>
        </w:tc>
      </w:tr>
      <w:tr w:rsidR="00786850" w:rsidRPr="00203C8E" w14:paraId="1BD24E30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02FCD" w14:textId="77777777" w:rsidR="00786850" w:rsidRPr="00203C8E" w:rsidRDefault="00786850" w:rsidP="00786850">
            <w:pPr>
              <w:pStyle w:val="af4"/>
              <w:numPr>
                <w:ilvl w:val="1"/>
                <w:numId w:val="8"/>
              </w:num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6D304" w14:textId="77777777" w:rsidR="00786850" w:rsidRPr="00203C8E" w:rsidRDefault="00786850" w:rsidP="00786850">
            <w:pPr>
              <w:pStyle w:val="aff5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name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A30EC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16:</w:t>
            </w:r>
          </w:p>
          <w:p w14:paraId="223399DD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аименование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27BBE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lastRenderedPageBreak/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1F44C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OrgNameType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пункте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_Ref488832559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6045E" w14:textId="77777777" w:rsidR="00786850" w:rsidRPr="00203C8E" w:rsidRDefault="00786850" w:rsidP="00786850">
            <w:pPr>
              <w:jc w:val="both"/>
            </w:pPr>
          </w:p>
        </w:tc>
      </w:tr>
      <w:tr w:rsidR="00786850" w:rsidRPr="00203C8E" w14:paraId="085D99C6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E3837" w14:textId="77777777" w:rsidR="00786850" w:rsidRPr="00203C8E" w:rsidRDefault="00786850" w:rsidP="00786850">
            <w:pPr>
              <w:pStyle w:val="af4"/>
              <w:numPr>
                <w:ilvl w:val="1"/>
                <w:numId w:val="8"/>
              </w:num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F9057" w14:textId="77777777" w:rsidR="00786850" w:rsidRPr="00203C8E" w:rsidRDefault="00786850" w:rsidP="00786850">
            <w:pPr>
              <w:pStyle w:val="aff5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inn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124E8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61:</w:t>
            </w:r>
          </w:p>
          <w:p w14:paraId="6911C72C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ИНН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2DC97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5857D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_Ref461471153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EF730" w14:textId="77777777" w:rsidR="00786850" w:rsidRPr="00203C8E" w:rsidRDefault="00786850" w:rsidP="00786850">
            <w:pPr>
              <w:jc w:val="both"/>
            </w:pPr>
          </w:p>
        </w:tc>
      </w:tr>
      <w:tr w:rsidR="00786850" w:rsidRPr="00203C8E" w14:paraId="50722B2A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0F04A" w14:textId="77777777" w:rsidR="00786850" w:rsidRPr="00203C8E" w:rsidRDefault="00786850" w:rsidP="00786850">
            <w:pPr>
              <w:pStyle w:val="af4"/>
              <w:numPr>
                <w:ilvl w:val="1"/>
                <w:numId w:val="8"/>
              </w:num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EF292" w14:textId="77777777" w:rsidR="00786850" w:rsidRPr="00203C8E" w:rsidRDefault="00786850" w:rsidP="00786850">
            <w:pPr>
              <w:pStyle w:val="aff5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kpp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C7A8B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103:</w:t>
            </w:r>
          </w:p>
          <w:p w14:paraId="62D6067A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КПП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36A4F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2396F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KPPType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_Ref461471198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21DE8" w14:textId="77777777" w:rsidR="00786850" w:rsidRPr="00203C8E" w:rsidRDefault="00786850" w:rsidP="00786850">
            <w:pPr>
              <w:jc w:val="both"/>
            </w:pPr>
          </w:p>
        </w:tc>
      </w:tr>
      <w:tr w:rsidR="00786850" w:rsidRPr="00203C8E" w14:paraId="46C9BA19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EDAF3" w14:textId="77777777" w:rsidR="00786850" w:rsidRPr="009027DA" w:rsidRDefault="00786850" w:rsidP="00786850">
            <w:pPr>
              <w:pStyle w:val="af4"/>
              <w:numPr>
                <w:ilvl w:val="1"/>
                <w:numId w:val="8"/>
              </w:num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27D4F" w14:textId="77777777" w:rsidR="00786850" w:rsidRPr="009027DA" w:rsidRDefault="00786850" w:rsidP="00786850">
            <w:pPr>
              <w:pStyle w:val="aff5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ogrn</w:t>
            </w:r>
            <w:r w:rsidRPr="009027DA">
              <w:rPr>
                <w:rFonts w:ascii="Times New Roman" w:hAnsi="Times New Roman"/>
                <w:sz w:val="24"/>
                <w:szCs w:val="24"/>
              </w:rPr>
              <w:t xml:space="preserve"> (атрибут</w:t>
            </w: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E2227" w14:textId="77777777" w:rsidR="00786850" w:rsidRPr="009027DA" w:rsidRDefault="00786850" w:rsidP="00786850">
            <w:pPr>
              <w:pStyle w:val="aff5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027DA">
              <w:rPr>
                <w:rFonts w:ascii="Times New Roman" w:hAnsi="Times New Roman"/>
                <w:bCs/>
                <w:sz w:val="24"/>
                <w:szCs w:val="24"/>
              </w:rPr>
              <w:t>Поле номер 200:</w:t>
            </w:r>
          </w:p>
          <w:p w14:paraId="7C9125EE" w14:textId="77777777" w:rsidR="00786850" w:rsidRPr="009027DA" w:rsidRDefault="00786850" w:rsidP="00786850">
            <w:pPr>
              <w:pStyle w:val="aff5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027DA">
              <w:rPr>
                <w:rFonts w:ascii="Times New Roman" w:hAnsi="Times New Roman"/>
                <w:bCs/>
                <w:sz w:val="24"/>
                <w:szCs w:val="24"/>
              </w:rPr>
              <w:t>ОГРН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90DB9" w14:textId="77777777" w:rsidR="00786850" w:rsidRPr="009027DA" w:rsidRDefault="00786850" w:rsidP="00786850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0728F" w14:textId="77777777" w:rsidR="00786850" w:rsidRPr="009027DA" w:rsidRDefault="00786850" w:rsidP="00786850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OGRNType</w:t>
            </w:r>
            <w:r w:rsidRPr="009027DA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027DA">
              <w:rPr>
                <w:rFonts w:ascii="Times New Roman" w:hAnsi="Times New Roman"/>
                <w:sz w:val="24"/>
                <w:szCs w:val="24"/>
              </w:rPr>
              <w:instrText xml:space="preserve"> REF _Ref461471947 \r \h  \* MERGEFORMAT </w:instrText>
            </w:r>
            <w:r w:rsidRPr="009027DA">
              <w:rPr>
                <w:rFonts w:ascii="Times New Roman" w:hAnsi="Times New Roman"/>
                <w:sz w:val="24"/>
                <w:szCs w:val="24"/>
              </w:rPr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027DA">
              <w:rPr>
                <w:rFonts w:ascii="Times New Roman" w:hAnsi="Times New Roman"/>
                <w:sz w:val="24"/>
                <w:szCs w:val="24"/>
              </w:rPr>
              <w:t>8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027DA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027DA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9027DA">
              <w:rPr>
                <w:rFonts w:ascii="Times New Roman" w:hAnsi="Times New Roman"/>
                <w:sz w:val="24"/>
                <w:szCs w:val="24"/>
              </w:rPr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027DA">
              <w:rPr>
                <w:rFonts w:ascii="Times New Roman" w:hAnsi="Times New Roman"/>
                <w:sz w:val="24"/>
                <w:szCs w:val="24"/>
              </w:rPr>
              <w:t>4.4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027D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7B78E" w14:textId="77777777" w:rsidR="00786850" w:rsidRPr="009027DA" w:rsidRDefault="00786850" w:rsidP="00786850">
            <w:pPr>
              <w:jc w:val="both"/>
            </w:pPr>
          </w:p>
        </w:tc>
      </w:tr>
      <w:tr w:rsidR="00786850" w:rsidRPr="00203C8E" w14:paraId="1E800195" w14:textId="77777777" w:rsidTr="00DF0722">
        <w:trPr>
          <w:trHeight w:val="707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52022" w14:textId="77777777" w:rsidR="00786850" w:rsidRPr="00203C8E" w:rsidRDefault="00786850" w:rsidP="00786850">
            <w:pPr>
              <w:pStyle w:val="aff5"/>
              <w:numPr>
                <w:ilvl w:val="1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E8408" w14:textId="77777777" w:rsidR="00786850" w:rsidRPr="00203C8E" w:rsidRDefault="00786850" w:rsidP="00786850">
            <w:pPr>
              <w:pStyle w:val="aff5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OrgAccount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BEBEA" w14:textId="77777777" w:rsidR="00786850" w:rsidRPr="00203C8E" w:rsidRDefault="00786850" w:rsidP="00786850">
            <w:pPr>
              <w:pStyle w:val="aff5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Реквизиты счета получателя средств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65503" w14:textId="77777777" w:rsidR="00786850" w:rsidRPr="00203C8E" w:rsidRDefault="00786850" w:rsidP="00786850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8283B" w14:textId="77777777" w:rsidR="00786850" w:rsidRPr="00203C8E" w:rsidRDefault="00786850" w:rsidP="00786850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31BC5EF6" w14:textId="77777777" w:rsidR="00786850" w:rsidRPr="009D5359" w:rsidRDefault="00786850" w:rsidP="00786850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AccountType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5359">
              <w:rPr>
                <w:rFonts w:ascii="Times New Roman" w:hAnsi="Times New Roman"/>
                <w:sz w:val="24"/>
                <w:szCs w:val="24"/>
              </w:rPr>
              <w:t xml:space="preserve">(см. описание в таблице - </w:t>
            </w:r>
            <w:r w:rsidRPr="009D5359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D5359">
              <w:rPr>
                <w:rFonts w:ascii="Times New Roman" w:hAnsi="Times New Roman"/>
                <w:sz w:val="24"/>
                <w:szCs w:val="24"/>
              </w:rPr>
              <w:instrText xml:space="preserve"> REF _Ref12979732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9D5359">
              <w:rPr>
                <w:rFonts w:ascii="Times New Roman" w:hAnsi="Times New Roman"/>
                <w:sz w:val="24"/>
                <w:szCs w:val="24"/>
              </w:rPr>
            </w:r>
            <w:r w:rsidRPr="009D535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16</w:t>
            </w:r>
            <w:r w:rsidRPr="009D535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5359">
              <w:rPr>
                <w:rFonts w:ascii="Times New Roman" w:hAnsi="Times New Roman"/>
                <w:sz w:val="24"/>
                <w:szCs w:val="24"/>
              </w:rPr>
              <w:t xml:space="preserve">раздела </w:t>
            </w:r>
            <w:r w:rsidRPr="009D5359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D5359"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 w:rsidRPr="009D5359">
              <w:rPr>
                <w:rFonts w:ascii="Times New Roman" w:hAnsi="Times New Roman"/>
                <w:sz w:val="24"/>
                <w:szCs w:val="24"/>
              </w:rPr>
            </w:r>
            <w:r w:rsidRPr="009D535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 w:rsidRPr="009D535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D535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3E334" w14:textId="77777777" w:rsidR="00786850" w:rsidRPr="00203C8E" w:rsidRDefault="00786850" w:rsidP="00786850">
            <w:pPr>
              <w:jc w:val="both"/>
            </w:pPr>
          </w:p>
        </w:tc>
      </w:tr>
      <w:tr w:rsidR="00786850" w:rsidRPr="00203C8E" w14:paraId="465FB596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973BE" w14:textId="77777777" w:rsidR="00786850" w:rsidRPr="00203C8E" w:rsidRDefault="00786850" w:rsidP="00786850">
            <w:pPr>
              <w:pStyle w:val="aff5"/>
              <w:numPr>
                <w:ilvl w:val="2"/>
                <w:numId w:val="8"/>
              </w:numPr>
              <w:ind w:left="402" w:hanging="19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A05DB" w14:textId="77777777" w:rsidR="00786850" w:rsidRPr="009D5359" w:rsidRDefault="00786850" w:rsidP="00786850">
            <w:pPr>
              <w:pStyle w:val="aff5"/>
              <w:spacing w:after="0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accountNumber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F877D" w14:textId="77777777" w:rsidR="00786850" w:rsidRPr="00203C8E" w:rsidRDefault="00786850" w:rsidP="00786850">
            <w:pPr>
              <w:pStyle w:val="aff5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17:</w:t>
            </w:r>
          </w:p>
          <w:p w14:paraId="65AD9396" w14:textId="77777777" w:rsidR="00786850" w:rsidRPr="00203C8E" w:rsidRDefault="00786850" w:rsidP="00786850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Номер </w:t>
            </w:r>
            <w:r w:rsidRPr="004F4FF6">
              <w:rPr>
                <w:rFonts w:ascii="Times New Roman" w:hAnsi="Times New Roman"/>
                <w:sz w:val="24"/>
                <w:szCs w:val="24"/>
              </w:rPr>
              <w:t>казначейского счета или номер счета получателя средств в банке получателя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3BEC7" w14:textId="77777777" w:rsidR="00786850" w:rsidRPr="00203C8E" w:rsidRDefault="00786850" w:rsidP="00786850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AB79A" w14:textId="77777777" w:rsidR="00786850" w:rsidRPr="00203C8E" w:rsidRDefault="00786850" w:rsidP="00786850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AccountNumType (см. описание в пункте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_Ref5452882 \r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26A95" w14:textId="77777777" w:rsidR="00786850" w:rsidRPr="00203C8E" w:rsidRDefault="00786850" w:rsidP="00786850">
            <w:pPr>
              <w:jc w:val="both"/>
              <w:rPr>
                <w:b/>
              </w:rPr>
            </w:pPr>
          </w:p>
        </w:tc>
      </w:tr>
      <w:tr w:rsidR="00786850" w:rsidRPr="00203C8E" w14:paraId="58AECDFB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62511" w14:textId="77777777" w:rsidR="00786850" w:rsidRPr="00203C8E" w:rsidRDefault="00786850" w:rsidP="00786850">
            <w:pPr>
              <w:pStyle w:val="aff5"/>
              <w:numPr>
                <w:ilvl w:val="2"/>
                <w:numId w:val="8"/>
              </w:numPr>
              <w:ind w:left="402" w:hanging="19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8D465" w14:textId="77777777" w:rsidR="00786850" w:rsidRPr="00203C8E" w:rsidRDefault="00786850" w:rsidP="00786850">
            <w:pPr>
              <w:pStyle w:val="aff5"/>
              <w:spacing w:after="0"/>
              <w:ind w:left="31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Bank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8EAA7" w14:textId="77777777" w:rsidR="00786850" w:rsidRPr="00203C8E" w:rsidRDefault="00786850" w:rsidP="00786850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 xml:space="preserve">Данные </w:t>
            </w:r>
            <w:r w:rsidRPr="00F533B1">
              <w:rPr>
                <w:rFonts w:ascii="Times New Roman" w:hAnsi="Times New Roman"/>
                <w:bCs/>
                <w:sz w:val="24"/>
                <w:szCs w:val="24"/>
              </w:rPr>
              <w:t>ТОФК, структурного подразделения кредитной организации или подразделения Банка России,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ED8D7" w14:textId="77777777" w:rsidR="00786850" w:rsidRPr="00203C8E" w:rsidRDefault="00786850" w:rsidP="00786850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19796" w14:textId="77777777" w:rsidR="00786850" w:rsidRPr="00203C8E" w:rsidRDefault="00786850" w:rsidP="00786850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BankType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_Ref483568026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9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 xml:space="preserve">раздела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1030C" w14:textId="77777777" w:rsidR="00786850" w:rsidRPr="00203C8E" w:rsidRDefault="00786850" w:rsidP="00786850">
            <w:pPr>
              <w:jc w:val="both"/>
              <w:rPr>
                <w:b/>
              </w:rPr>
            </w:pPr>
          </w:p>
        </w:tc>
      </w:tr>
      <w:tr w:rsidR="00786850" w:rsidRPr="00203C8E" w14:paraId="6896DC36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1023B" w14:textId="77777777" w:rsidR="00786850" w:rsidRPr="00203C8E" w:rsidRDefault="00786850" w:rsidP="00786850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F686D" w14:textId="77777777" w:rsidR="00786850" w:rsidRPr="00203C8E" w:rsidRDefault="00786850" w:rsidP="00786850">
            <w:pPr>
              <w:pStyle w:val="aff5"/>
              <w:ind w:hanging="2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BudgetIndex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5F304" w14:textId="77777777" w:rsidR="00786850" w:rsidRPr="009F2C61" w:rsidRDefault="00786850" w:rsidP="00786850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Поле номер 2007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9B8BCFE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Реквизиты платежа 101, 106-109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71C43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0..1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414D2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BudgetIndexType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_Ref5435893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10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>раздела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FBE5C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850" w:rsidRPr="00203C8E" w14:paraId="621DF939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AE924" w14:textId="77777777" w:rsidR="00786850" w:rsidRPr="00203C8E" w:rsidRDefault="00786850" w:rsidP="00786850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F0F01" w14:textId="77777777" w:rsidR="00786850" w:rsidRPr="005773CE" w:rsidRDefault="00786850" w:rsidP="00786850">
            <w:pPr>
              <w:pStyle w:val="aff5"/>
              <w:ind w:hanging="2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AccDoc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F55D4" w14:textId="77777777" w:rsidR="00786850" w:rsidRPr="009F2C61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Поле номер 2008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1DC9642" w14:textId="77777777" w:rsidR="00786850" w:rsidRPr="00203C8E" w:rsidRDefault="00786850" w:rsidP="00786850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Реквизиты платежного документа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D3FB7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C61">
              <w:rPr>
                <w:rFonts w:ascii="Times New Roman" w:hAnsi="Times New Roman"/>
                <w:sz w:val="24"/>
                <w:szCs w:val="24"/>
                <w:lang w:val="en-US"/>
              </w:rPr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20BDF" w14:textId="77777777" w:rsidR="00786850" w:rsidRPr="009F2C61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AccDoc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 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_Ref488328314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11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E534A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850" w:rsidRPr="00203C8E" w14:paraId="5FE1D9F2" w14:textId="77777777" w:rsidTr="00DF0722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EFA84" w14:textId="77777777" w:rsidR="00786850" w:rsidRPr="009027DA" w:rsidRDefault="00786850" w:rsidP="00786850">
            <w:pPr>
              <w:pStyle w:val="aff5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D68A1" w14:textId="77777777" w:rsidR="00786850" w:rsidRPr="009027DA" w:rsidRDefault="00786850" w:rsidP="00786850">
            <w:pPr>
              <w:pStyle w:val="aff5"/>
              <w:ind w:hanging="2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27DA">
              <w:rPr>
                <w:rFonts w:ascii="Times New Roman" w:hAnsi="Times New Roman"/>
                <w:sz w:val="24"/>
                <w:szCs w:val="24"/>
                <w:lang w:val="en-US"/>
              </w:rPr>
              <w:t>AdditionalData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3B7B0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Поле номер 202:</w:t>
            </w:r>
          </w:p>
          <w:p w14:paraId="785AB48C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Дополнительные поля зачисления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D685A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>0...10,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92A86" w14:textId="77777777" w:rsidR="00786850" w:rsidRPr="009027DA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027DA">
              <w:rPr>
                <w:rFonts w:ascii="Times New Roman" w:hAnsi="Times New Roman"/>
                <w:sz w:val="24"/>
                <w:szCs w:val="24"/>
              </w:rPr>
              <w:t xml:space="preserve">AdditionalDataType (см. описание в таблице - 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027DA">
              <w:rPr>
                <w:rFonts w:ascii="Times New Roman" w:hAnsi="Times New Roman"/>
                <w:sz w:val="24"/>
                <w:szCs w:val="24"/>
              </w:rPr>
              <w:instrText xml:space="preserve"> REF _Ref5450511 \h  \* MERGEFORMAT </w:instrText>
            </w:r>
            <w:r w:rsidRPr="009027DA">
              <w:rPr>
                <w:rFonts w:ascii="Times New Roman" w:hAnsi="Times New Roman"/>
                <w:sz w:val="24"/>
                <w:szCs w:val="24"/>
              </w:rPr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027DA">
              <w:rPr>
                <w:rFonts w:ascii="Times New Roman" w:hAnsi="Times New Roman"/>
                <w:sz w:val="24"/>
                <w:szCs w:val="24"/>
              </w:rPr>
              <w:t>Таблица 12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027DA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027DA"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 w:rsidRPr="009027DA">
              <w:rPr>
                <w:rFonts w:ascii="Times New Roman" w:hAnsi="Times New Roman"/>
                <w:sz w:val="24"/>
                <w:szCs w:val="24"/>
              </w:rPr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027DA">
              <w:rPr>
                <w:rFonts w:ascii="Times New Roman" w:hAnsi="Times New Roman"/>
                <w:sz w:val="24"/>
                <w:szCs w:val="24"/>
              </w:rPr>
              <w:t>4.3</w:t>
            </w:r>
            <w:r w:rsidRPr="009027DA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027D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12AC0" w14:textId="77777777" w:rsidR="00786850" w:rsidRPr="00203C8E" w:rsidRDefault="00786850" w:rsidP="007868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8A745B4" w14:textId="77777777" w:rsidR="00E4467F" w:rsidRDefault="00E4467F" w:rsidP="00E4467F">
      <w:pPr>
        <w:pStyle w:val="aff3"/>
        <w:rPr>
          <w:b/>
          <w:szCs w:val="24"/>
        </w:rPr>
      </w:pPr>
    </w:p>
    <w:p w14:paraId="639C68EF" w14:textId="532BBF60" w:rsidR="00E4467F" w:rsidRPr="00CB3B48" w:rsidRDefault="00E4467F" w:rsidP="00E4467F">
      <w:pPr>
        <w:pStyle w:val="aff3"/>
        <w:rPr>
          <w:b/>
          <w:szCs w:val="24"/>
        </w:rPr>
      </w:pPr>
      <w:bookmarkStart w:id="38" w:name="_Ref15474307"/>
      <w:r w:rsidRPr="00203C8E">
        <w:rPr>
          <w:b/>
          <w:szCs w:val="24"/>
        </w:rPr>
        <w:t>Таблица</w:t>
      </w:r>
      <w:r w:rsidRPr="00E4467F">
        <w:rPr>
          <w:b/>
          <w:szCs w:val="24"/>
        </w:rPr>
        <w:t xml:space="preserve"> </w:t>
      </w:r>
      <w:r w:rsidRPr="00203C8E">
        <w:rPr>
          <w:b/>
          <w:szCs w:val="24"/>
        </w:rPr>
        <w:fldChar w:fldCharType="begin"/>
      </w:r>
      <w:r w:rsidRPr="00E4467F">
        <w:rPr>
          <w:b/>
          <w:szCs w:val="24"/>
        </w:rPr>
        <w:instrText xml:space="preserve"> </w:instrText>
      </w:r>
      <w:r w:rsidRPr="00CB3B48">
        <w:rPr>
          <w:b/>
          <w:szCs w:val="24"/>
          <w:lang w:val="en-US"/>
        </w:rPr>
        <w:instrText>SEQ</w:instrText>
      </w:r>
      <w:r w:rsidRPr="00E4467F">
        <w:rPr>
          <w:b/>
          <w:szCs w:val="24"/>
        </w:rPr>
        <w:instrText xml:space="preserve"> </w:instrText>
      </w:r>
      <w:r w:rsidRPr="00203C8E">
        <w:rPr>
          <w:b/>
          <w:szCs w:val="24"/>
        </w:rPr>
        <w:instrText>Таблица</w:instrText>
      </w:r>
      <w:r w:rsidRPr="00E4467F">
        <w:rPr>
          <w:b/>
          <w:szCs w:val="24"/>
        </w:rPr>
        <w:instrText xml:space="preserve"> \* </w:instrText>
      </w:r>
      <w:r w:rsidRPr="00CB3B48">
        <w:rPr>
          <w:b/>
          <w:szCs w:val="24"/>
          <w:lang w:val="en-US"/>
        </w:rPr>
        <w:instrText>ARABIC</w:instrText>
      </w:r>
      <w:r w:rsidRPr="00E4467F">
        <w:rPr>
          <w:b/>
          <w:szCs w:val="24"/>
        </w:rPr>
        <w:instrText xml:space="preserve"> </w:instrText>
      </w:r>
      <w:r w:rsidRPr="00203C8E">
        <w:rPr>
          <w:b/>
          <w:szCs w:val="24"/>
        </w:rPr>
        <w:fldChar w:fldCharType="separate"/>
      </w:r>
      <w:r w:rsidRPr="00E4467F">
        <w:rPr>
          <w:b/>
          <w:noProof/>
          <w:szCs w:val="24"/>
        </w:rPr>
        <w:t>6</w:t>
      </w:r>
      <w:r w:rsidRPr="00203C8E">
        <w:rPr>
          <w:b/>
          <w:szCs w:val="24"/>
        </w:rPr>
        <w:fldChar w:fldCharType="end"/>
      </w:r>
      <w:bookmarkEnd w:id="38"/>
      <w:r w:rsidRPr="00E4467F">
        <w:rPr>
          <w:b/>
          <w:szCs w:val="24"/>
        </w:rPr>
        <w:t xml:space="preserve">. </w:t>
      </w:r>
      <w:r w:rsidRPr="00CB3B48">
        <w:rPr>
          <w:b/>
          <w:szCs w:val="24"/>
          <w:lang w:val="en-US"/>
        </w:rPr>
        <w:t>PaymentBaseType</w:t>
      </w:r>
      <w:r>
        <w:rPr>
          <w:b/>
          <w:szCs w:val="24"/>
        </w:rPr>
        <w:t xml:space="preserve"> </w:t>
      </w:r>
    </w:p>
    <w:tbl>
      <w:tblPr>
        <w:tblStyle w:val="TableNormal"/>
        <w:tblW w:w="10830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985"/>
        <w:gridCol w:w="2127"/>
        <w:gridCol w:w="1559"/>
        <w:gridCol w:w="1701"/>
        <w:gridCol w:w="2551"/>
      </w:tblGrid>
      <w:tr w:rsidR="00E4467F" w:rsidRPr="00203C8E" w14:paraId="5A830C76" w14:textId="77777777" w:rsidTr="007B3F81">
        <w:trPr>
          <w:trHeight w:val="662"/>
          <w:tblHeader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729463" w14:textId="77777777" w:rsidR="00E4467F" w:rsidRPr="00203C8E" w:rsidRDefault="00E4467F" w:rsidP="007B3F81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№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B33B3D" w14:textId="77777777" w:rsidR="00E4467F" w:rsidRPr="00203C8E" w:rsidRDefault="00E4467F" w:rsidP="007B3F81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F43926" w14:textId="77777777" w:rsidR="00E4467F" w:rsidRPr="00203C8E" w:rsidRDefault="00E4467F" w:rsidP="007B3F81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15B2A" w14:textId="77777777" w:rsidR="00E4467F" w:rsidRPr="00203C8E" w:rsidRDefault="00E4467F" w:rsidP="007B3F81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53245C" w14:textId="77777777" w:rsidR="00E4467F" w:rsidRPr="00203C8E" w:rsidRDefault="00E4467F" w:rsidP="007B3F81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A6CFEA" w14:textId="77777777" w:rsidR="00E4467F" w:rsidRPr="00203C8E" w:rsidRDefault="00E4467F" w:rsidP="007B3F81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E4467F" w:rsidRPr="00203C8E" w14:paraId="2F0B970B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61170" w14:textId="77777777" w:rsidR="00E4467F" w:rsidRPr="00203C8E" w:rsidRDefault="00E4467F" w:rsidP="00463EAF">
            <w:pPr>
              <w:pStyle w:val="aff5"/>
              <w:numPr>
                <w:ilvl w:val="0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7D119" w14:textId="77777777" w:rsidR="00E4467F" w:rsidRPr="005773C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supplierBillID </w:t>
            </w:r>
            <w:r w:rsidRPr="005773C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(</w:t>
            </w:r>
            <w:r w:rsidRPr="005773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атрибут</w:t>
            </w:r>
            <w:r w:rsidRPr="005773C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D9D00" w14:textId="77777777" w:rsidR="00E4467F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Поле номер 1000:</w:t>
            </w:r>
          </w:p>
          <w:p w14:paraId="2C0CD8A6" w14:textId="77777777" w:rsidR="00E4467F" w:rsidRPr="009B5436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B5436">
              <w:rPr>
                <w:rFonts w:ascii="Times New Roman" w:hAnsi="Times New Roman"/>
                <w:sz w:val="24"/>
                <w:szCs w:val="24"/>
              </w:rPr>
              <w:t>УИН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0355F" w14:textId="77777777" w:rsidR="00E4467F" w:rsidRPr="009B5436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B5436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C218D" w14:textId="77777777" w:rsidR="00E4467F" w:rsidRPr="005773C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SupplierBillIDType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(описание см. в пункте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_Ref461470510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81829" w14:textId="77777777" w:rsidR="00E4467F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Указывается соответствующее значение из извещения о приеме к исполнению распоряжения</w:t>
            </w:r>
          </w:p>
          <w:p w14:paraId="0E50063A" w14:textId="1DD13B0C" w:rsidR="003267AD" w:rsidRPr="006C27A6" w:rsidRDefault="003267AD" w:rsidP="007B3F81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6C27A6">
              <w:rPr>
                <w:rFonts w:ascii="Times New Roman" w:hAnsi="Times New Roman"/>
                <w:b/>
                <w:i/>
                <w:sz w:val="24"/>
                <w:szCs w:val="24"/>
              </w:rPr>
              <w:t>Обязательно</w:t>
            </w:r>
            <w:r w:rsidRPr="006C27A6">
              <w:rPr>
                <w:rFonts w:ascii="Times New Roman" w:hAnsi="Times New Roman"/>
                <w:i/>
                <w:sz w:val="24"/>
                <w:szCs w:val="24"/>
              </w:rPr>
              <w:t xml:space="preserve"> для заполнения, если реквизит платежа 101 «Статус плательщика» блока данных «</w:t>
            </w:r>
            <w:r w:rsidR="00407E2D" w:rsidRPr="00407E2D">
              <w:rPr>
                <w:rFonts w:ascii="Times New Roman" w:hAnsi="Times New Roman"/>
                <w:i/>
                <w:sz w:val="24"/>
                <w:szCs w:val="24"/>
              </w:rPr>
              <w:t>Реквизиты платежа 101, 106-109</w:t>
            </w:r>
            <w:r w:rsidRPr="006C27A6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  <w:r w:rsidR="00407E2D">
              <w:rPr>
                <w:rFonts w:ascii="Times New Roman" w:hAnsi="Times New Roman"/>
                <w:i/>
                <w:sz w:val="24"/>
                <w:szCs w:val="24"/>
              </w:rPr>
              <w:t xml:space="preserve"> (/</w:t>
            </w:r>
            <w:r w:rsidR="00407E2D" w:rsidRPr="00407E2D">
              <w:rPr>
                <w:rFonts w:ascii="Times New Roman" w:hAnsi="Times New Roman"/>
                <w:i/>
                <w:sz w:val="24"/>
                <w:szCs w:val="24"/>
              </w:rPr>
              <w:t>BudgetIndex)</w:t>
            </w:r>
            <w:r w:rsidRPr="006C27A6">
              <w:rPr>
                <w:rFonts w:ascii="Times New Roman" w:hAnsi="Times New Roman"/>
                <w:i/>
                <w:sz w:val="24"/>
                <w:szCs w:val="24"/>
              </w:rPr>
              <w:t xml:space="preserve"> принимает значение "31"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  <w:tr w:rsidR="00E4467F" w:rsidRPr="00203C8E" w14:paraId="583D1722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E4EC5" w14:textId="77777777" w:rsidR="00E4467F" w:rsidRPr="00203C8E" w:rsidRDefault="00E4467F" w:rsidP="00463EAF">
            <w:pPr>
              <w:pStyle w:val="aff5"/>
              <w:numPr>
                <w:ilvl w:val="0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0CA3C" w14:textId="77777777" w:rsidR="00E4467F" w:rsidRPr="005773C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73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purpose</w:t>
            </w:r>
            <w:r w:rsidRPr="005773C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(</w:t>
            </w:r>
            <w:r w:rsidRPr="005773C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атрибут</w:t>
            </w:r>
            <w:r w:rsidRPr="005773C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B4480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24:</w:t>
            </w:r>
          </w:p>
          <w:p w14:paraId="75EFC122" w14:textId="77777777" w:rsidR="00E4467F" w:rsidRPr="009B5436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Назначение платежа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11F14" w14:textId="6B6ED923" w:rsidR="00E4467F" w:rsidRPr="009B5436" w:rsidRDefault="00127E5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0..</w:t>
            </w:r>
            <w:r w:rsidR="00E4467F" w:rsidRPr="00F97388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="00E4467F" w:rsidRPr="00F97388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20122" w14:textId="77777777" w:rsidR="00E4467F" w:rsidRPr="005773CE" w:rsidRDefault="00E4467F" w:rsidP="007B3F81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>Строка длиной до 210 символов (</w:t>
            </w:r>
            <w:r w:rsidRPr="009D1762">
              <w:rPr>
                <w:rFonts w:ascii="Times New Roman" w:hAnsi="Times New Roman"/>
                <w:i/>
                <w:sz w:val="24"/>
                <w:szCs w:val="24"/>
              </w:rPr>
              <w:t>[^\s]+(\s+[^\s]+)*</w:t>
            </w: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14:paraId="0012380B" w14:textId="77777777" w:rsidR="00E4467F" w:rsidRPr="005773C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CA46F" w14:textId="52D59C74" w:rsidR="00E4467F" w:rsidRDefault="00E4007B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Обязательно</w:t>
            </w:r>
            <w:r w:rsidRPr="006C4088">
              <w:rPr>
                <w:rFonts w:ascii="Times New Roman" w:hAnsi="Times New Roman"/>
                <w:i/>
                <w:sz w:val="24"/>
                <w:szCs w:val="24"/>
              </w:rPr>
              <w:t>, если первые цифры поля «КБК» не равны «182».</w:t>
            </w:r>
          </w:p>
        </w:tc>
      </w:tr>
      <w:tr w:rsidR="00E4467F" w:rsidRPr="00203C8E" w14:paraId="09BDB07A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D4E8A" w14:textId="77777777" w:rsidR="00E4467F" w:rsidRPr="00203C8E" w:rsidRDefault="00E4467F" w:rsidP="00463EAF">
            <w:pPr>
              <w:pStyle w:val="aff5"/>
              <w:numPr>
                <w:ilvl w:val="0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AE026" w14:textId="77777777" w:rsidR="00E4467F" w:rsidRPr="005773CE" w:rsidRDefault="00E4467F" w:rsidP="007B3F81">
            <w:pPr>
              <w:pStyle w:val="aff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 xml:space="preserve">amount </w:t>
            </w:r>
            <w:r w:rsidRPr="006C27A6">
              <w:rPr>
                <w:rFonts w:ascii="Times New Roman" w:hAnsi="Times New Roman"/>
                <w:sz w:val="24"/>
                <w:szCs w:val="24"/>
              </w:rPr>
              <w:t>(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6C27A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5C761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7:</w:t>
            </w:r>
          </w:p>
          <w:p w14:paraId="069EA936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Сумма платежа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E2F59" w14:textId="77777777" w:rsidR="00E4467F" w:rsidRPr="00F97388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0B645F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B1BAE" w14:textId="77777777" w:rsidR="00E4467F" w:rsidRPr="005773CE" w:rsidRDefault="00E4467F" w:rsidP="007B3F81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0B645F">
              <w:rPr>
                <w:rFonts w:ascii="Times New Roman" w:hAnsi="Times New Roman"/>
                <w:i/>
                <w:sz w:val="24"/>
                <w:szCs w:val="24"/>
              </w:rPr>
              <w:t>Положительное целое число, до 18 разрядов</w:t>
            </w:r>
            <w:r w:rsidRPr="00805A0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>([\-+]?[0-9]+</w:t>
            </w:r>
            <w:r w:rsidRPr="00805A0F">
              <w:rPr>
                <w:rFonts w:ascii="Times New Roman" w:hAnsi="Times New Roman"/>
                <w:i/>
                <w:sz w:val="24"/>
                <w:szCs w:val="24"/>
              </w:rPr>
              <w:t>|</w:t>
            </w:r>
            <w:r>
              <w:t xml:space="preserve"> </w:t>
            </w:r>
            <w:r w:rsidRPr="00805A0F">
              <w:rPr>
                <w:rFonts w:ascii="Times New Roman" w:hAnsi="Times New Roman"/>
                <w:i/>
                <w:sz w:val="24"/>
                <w:szCs w:val="24"/>
              </w:rPr>
              <w:t>[\-]?[1-9]\</w:t>
            </w:r>
            <w:r w:rsidRPr="00805A0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</w:t>
            </w:r>
            <w:r w:rsidRPr="00805A0F">
              <w:rPr>
                <w:rFonts w:ascii="Times New Roman" w:hAnsi="Times New Roman"/>
                <w:i/>
                <w:sz w:val="24"/>
                <w:szCs w:val="24"/>
              </w:rPr>
              <w:t>{0,}|[0]</w:t>
            </w: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14:paraId="0361E4D1" w14:textId="77777777" w:rsidR="00E4467F" w:rsidRPr="005773CE" w:rsidRDefault="00E4467F" w:rsidP="007B3F81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t xml:space="preserve"> </w:t>
            </w:r>
            <w:r w:rsidRPr="00805A0F">
              <w:rPr>
                <w:rFonts w:ascii="Times New Roman" w:hAnsi="Times New Roman"/>
                <w:sz w:val="24"/>
                <w:szCs w:val="24"/>
                <w:lang w:val="en-US"/>
              </w:rPr>
              <w:t>integer"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3CA1D" w14:textId="77777777" w:rsidR="00E4467F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bCs/>
                <w:sz w:val="24"/>
                <w:szCs w:val="24"/>
              </w:rPr>
              <w:t>Целое число, показывающее сумму в копейках.</w:t>
            </w:r>
          </w:p>
        </w:tc>
      </w:tr>
      <w:tr w:rsidR="00E4467F" w:rsidRPr="00203C8E" w14:paraId="0EE14DD5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7E80D" w14:textId="77777777" w:rsidR="00E4467F" w:rsidRPr="00203C8E" w:rsidRDefault="00E4467F" w:rsidP="00463EAF">
            <w:pPr>
              <w:pStyle w:val="aff5"/>
              <w:numPr>
                <w:ilvl w:val="0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E0940" w14:textId="77777777" w:rsidR="00E4467F" w:rsidRPr="005773CE" w:rsidRDefault="00E4467F" w:rsidP="007B3F81">
            <w:pPr>
              <w:pStyle w:val="aff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receiptDate </w:t>
            </w:r>
            <w:r w:rsidRPr="00805A0F">
              <w:rPr>
                <w:rFonts w:ascii="Times New Roman" w:hAnsi="Times New Roman"/>
                <w:sz w:val="24"/>
                <w:szCs w:val="24"/>
              </w:rPr>
              <w:t>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805A0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59D83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62:</w:t>
            </w:r>
          </w:p>
          <w:p w14:paraId="4C688C72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Дата поступления распоряжения в банк плательщика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0D3CB" w14:textId="77777777" w:rsidR="00E4467F" w:rsidRPr="00F97388" w:rsidRDefault="00E4467F" w:rsidP="007B3F81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F97388">
              <w:rPr>
                <w:rFonts w:ascii="Times New Roman" w:hAnsi="Times New Roman"/>
                <w:bCs/>
                <w:sz w:val="24"/>
                <w:szCs w:val="24"/>
              </w:rPr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9FF8C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27" w:anchor="date" w:history="1">
              <w:r w:rsidRPr="00203C8E">
                <w:rPr>
                  <w:rStyle w:val="a8"/>
                  <w:rFonts w:ascii="Times New Roman" w:hAnsi="Times New Roman"/>
                  <w:i/>
                  <w:sz w:val="24"/>
                  <w:szCs w:val="24"/>
                </w:rPr>
                <w:t>http://www.w3.org/TR/xmlschema-2/#date</w:t>
              </w:r>
            </w:hyperlink>
          </w:p>
          <w:p w14:paraId="2B3D4772" w14:textId="77777777" w:rsidR="00E4467F" w:rsidRPr="005773CE" w:rsidRDefault="00E4467F" w:rsidP="007B3F81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AB2FC" w14:textId="77777777" w:rsidR="00E4467F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67F" w:rsidRPr="00203C8E" w14:paraId="23FAA735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3A783" w14:textId="77777777" w:rsidR="00E4467F" w:rsidRPr="00203C8E" w:rsidRDefault="00E4467F" w:rsidP="00463EAF">
            <w:pPr>
              <w:pStyle w:val="aff5"/>
              <w:numPr>
                <w:ilvl w:val="0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E4334" w14:textId="77777777" w:rsidR="00E4467F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kbk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4EA0C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104:</w:t>
            </w:r>
          </w:p>
          <w:p w14:paraId="09E3A521" w14:textId="77777777" w:rsidR="00E4467F" w:rsidRPr="00743406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КБК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2A380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74E67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KBKType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_Ref461470656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78448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67F" w:rsidRPr="00203C8E" w14:paraId="421FE9C5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D7485" w14:textId="77777777" w:rsidR="00E4467F" w:rsidRPr="00203C8E" w:rsidRDefault="00E4467F" w:rsidP="00463EAF">
            <w:pPr>
              <w:pStyle w:val="aff5"/>
              <w:numPr>
                <w:ilvl w:val="0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BEB1B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oktmo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74E04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105:</w:t>
            </w:r>
          </w:p>
          <w:p w14:paraId="7498B5CF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Код по ОКТМО, указанный в распоряжении о переводе денежных средств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3B58B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86C56" w14:textId="77777777" w:rsidR="00E4467F" w:rsidRPr="000B3382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OKTMOType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_Ref482182914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10D17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67F" w:rsidRPr="00203C8E" w14:paraId="7CBF1D64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8102B" w14:textId="77777777" w:rsidR="00E4467F" w:rsidRPr="00203C8E" w:rsidRDefault="00E4467F" w:rsidP="00463EAF">
            <w:pPr>
              <w:pStyle w:val="aff5"/>
              <w:numPr>
                <w:ilvl w:val="0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12727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transKind (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7BB5E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18:</w:t>
            </w:r>
          </w:p>
          <w:p w14:paraId="73DBC176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Вид операции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9D489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0C229E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B7199" w14:textId="77777777" w:rsidR="00E4467F" w:rsidRPr="009F2C61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TransKindType (см. описание в пункте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_Ref482806276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1CEA6" w14:textId="77777777" w:rsidR="00E4467F" w:rsidRPr="005773C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Указывается шифр платежного документа. </w:t>
            </w:r>
          </w:p>
          <w:p w14:paraId="1021AEDE" w14:textId="77777777" w:rsidR="00E4467F" w:rsidRPr="005773C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773E3829" w14:textId="17B87DE4" w:rsidR="00E4467F" w:rsidRPr="005773C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01 – </w:t>
            </w:r>
            <w:r w:rsidR="00175784">
              <w:rPr>
                <w:rFonts w:ascii="Times New Roman" w:hAnsi="Times New Roman"/>
                <w:sz w:val="24"/>
                <w:szCs w:val="24"/>
              </w:rPr>
              <w:t>указывается для платежного</w:t>
            </w:r>
            <w:r w:rsidR="00503170">
              <w:rPr>
                <w:rFonts w:ascii="Times New Roman" w:hAnsi="Times New Roman"/>
                <w:sz w:val="24"/>
                <w:szCs w:val="24"/>
              </w:rPr>
              <w:t xml:space="preserve"> поручения</w:t>
            </w:r>
            <w:r w:rsidR="003F145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3F1451" w:rsidRPr="003F1451">
              <w:rPr>
                <w:rFonts w:ascii="Times New Roman" w:hAnsi="Times New Roman"/>
                <w:sz w:val="24"/>
                <w:szCs w:val="24"/>
              </w:rPr>
              <w:t>ED101</w:t>
            </w:r>
            <w:r w:rsidR="003F145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F1451" w:rsidRPr="003F1451">
              <w:rPr>
                <w:rFonts w:ascii="Times New Roman" w:hAnsi="Times New Roman"/>
                <w:sz w:val="24"/>
                <w:szCs w:val="24"/>
              </w:rPr>
              <w:t>ED108</w:t>
            </w:r>
            <w:r w:rsidR="003F1451">
              <w:rPr>
                <w:rFonts w:ascii="Times New Roman" w:hAnsi="Times New Roman"/>
                <w:sz w:val="24"/>
                <w:szCs w:val="24"/>
              </w:rPr>
              <w:t>)</w:t>
            </w:r>
            <w:r w:rsidR="00503170">
              <w:rPr>
                <w:rFonts w:ascii="Times New Roman" w:hAnsi="Times New Roman"/>
                <w:sz w:val="24"/>
                <w:szCs w:val="24"/>
              </w:rPr>
              <w:t>, поручения</w:t>
            </w:r>
            <w:r w:rsidR="004D6F9C" w:rsidRPr="004D6F9C">
              <w:rPr>
                <w:rFonts w:ascii="Times New Roman" w:hAnsi="Times New Roman"/>
                <w:sz w:val="24"/>
                <w:szCs w:val="24"/>
              </w:rPr>
              <w:t xml:space="preserve"> для СБП</w:t>
            </w:r>
            <w:r w:rsidR="003F145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3F1451" w:rsidRPr="003F1451">
              <w:rPr>
                <w:rFonts w:ascii="Times New Roman" w:hAnsi="Times New Roman"/>
                <w:sz w:val="24"/>
                <w:szCs w:val="24"/>
              </w:rPr>
              <w:t>VDG25</w:t>
            </w:r>
            <w:r w:rsidR="003F1451">
              <w:rPr>
                <w:rFonts w:ascii="Times New Roman" w:hAnsi="Times New Roman"/>
                <w:sz w:val="24"/>
                <w:szCs w:val="24"/>
              </w:rPr>
              <w:t>)</w:t>
            </w:r>
            <w:r w:rsidR="00503170">
              <w:rPr>
                <w:rFonts w:ascii="Times New Roman" w:hAnsi="Times New Roman"/>
                <w:sz w:val="24"/>
                <w:szCs w:val="24"/>
              </w:rPr>
              <w:t>, поручения</w:t>
            </w:r>
            <w:r w:rsidR="00175784">
              <w:rPr>
                <w:rFonts w:ascii="Times New Roman" w:hAnsi="Times New Roman"/>
                <w:sz w:val="24"/>
                <w:szCs w:val="24"/>
              </w:rPr>
              <w:t xml:space="preserve"> о перечислении на счет</w:t>
            </w:r>
            <w:r w:rsidR="003F145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3F1451" w:rsidRPr="003F1451">
              <w:rPr>
                <w:rFonts w:ascii="Times New Roman" w:hAnsi="Times New Roman"/>
                <w:sz w:val="24"/>
                <w:szCs w:val="24"/>
              </w:rPr>
              <w:t>VD101</w:t>
            </w:r>
            <w:r w:rsidR="003F1451">
              <w:rPr>
                <w:rFonts w:ascii="Times New Roman" w:hAnsi="Times New Roman"/>
                <w:sz w:val="24"/>
                <w:szCs w:val="24"/>
              </w:rPr>
              <w:t>)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28FD81F8" w14:textId="0650575C" w:rsidR="00E4467F" w:rsidRPr="005773C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06 – </w:t>
            </w:r>
            <w:r w:rsidR="00503170">
              <w:rPr>
                <w:rFonts w:ascii="Times New Roman" w:hAnsi="Times New Roman"/>
                <w:sz w:val="24"/>
                <w:szCs w:val="24"/>
              </w:rPr>
              <w:t xml:space="preserve">указывается для 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>инкассово</w:t>
            </w:r>
            <w:r w:rsidR="00503170">
              <w:rPr>
                <w:rFonts w:ascii="Times New Roman" w:hAnsi="Times New Roman"/>
                <w:sz w:val="24"/>
                <w:szCs w:val="24"/>
              </w:rPr>
              <w:t>го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поручени</w:t>
            </w:r>
            <w:r w:rsidR="00503170">
              <w:rPr>
                <w:rFonts w:ascii="Times New Roman" w:hAnsi="Times New Roman"/>
                <w:sz w:val="24"/>
                <w:szCs w:val="24"/>
              </w:rPr>
              <w:t>я</w:t>
            </w:r>
            <w:r w:rsidR="003F145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3F1451" w:rsidRPr="003F1451">
              <w:rPr>
                <w:rFonts w:ascii="Times New Roman" w:hAnsi="Times New Roman"/>
                <w:sz w:val="24"/>
                <w:szCs w:val="24"/>
              </w:rPr>
              <w:t>ED104</w:t>
            </w:r>
            <w:r w:rsidR="003F1451">
              <w:rPr>
                <w:rFonts w:ascii="Times New Roman" w:hAnsi="Times New Roman"/>
                <w:sz w:val="24"/>
                <w:szCs w:val="24"/>
              </w:rPr>
              <w:t>)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06FD15A" w14:textId="533407DD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lastRenderedPageBreak/>
              <w:t>16 – </w:t>
            </w:r>
            <w:r w:rsidR="00503170">
              <w:rPr>
                <w:rFonts w:ascii="Times New Roman" w:hAnsi="Times New Roman"/>
                <w:sz w:val="24"/>
                <w:szCs w:val="24"/>
              </w:rPr>
              <w:t xml:space="preserve">указывается для 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>платежн</w:t>
            </w:r>
            <w:r w:rsidR="00503170"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ордер</w:t>
            </w:r>
            <w:r w:rsidR="00503170">
              <w:rPr>
                <w:rFonts w:ascii="Times New Roman" w:hAnsi="Times New Roman"/>
                <w:sz w:val="24"/>
                <w:szCs w:val="24"/>
              </w:rPr>
              <w:t>а</w:t>
            </w:r>
            <w:r w:rsidR="003F145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3F1451" w:rsidRPr="003F1451">
              <w:rPr>
                <w:rFonts w:ascii="Times New Roman" w:hAnsi="Times New Roman"/>
                <w:sz w:val="24"/>
                <w:szCs w:val="24"/>
              </w:rPr>
              <w:t>ED105</w:t>
            </w:r>
            <w:r w:rsidR="003F1451">
              <w:rPr>
                <w:rFonts w:ascii="Times New Roman" w:hAnsi="Times New Roman"/>
                <w:sz w:val="24"/>
                <w:szCs w:val="24"/>
              </w:rPr>
              <w:t>)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4467F" w:rsidRPr="00203C8E" w14:paraId="34423A8D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43D01" w14:textId="77777777" w:rsidR="00E4467F" w:rsidRPr="00203C8E" w:rsidRDefault="00E4467F" w:rsidP="00463EAF">
            <w:pPr>
              <w:pStyle w:val="aff5"/>
              <w:numPr>
                <w:ilvl w:val="0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51FFE" w14:textId="77777777" w:rsidR="00E4467F" w:rsidRPr="00DA2487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>PaymentOrg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8F178" w14:textId="77777777" w:rsidR="00E4467F" w:rsidRPr="00DA2487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>Данные организации, принявшей платеж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46A27" w14:textId="77777777" w:rsidR="00E4467F" w:rsidRPr="00DA2487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92C37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64920FD9" w14:textId="77777777" w:rsidR="00E4467F" w:rsidRPr="00DA2487" w:rsidRDefault="00E4467F" w:rsidP="007B3F81">
            <w:pPr>
              <w:pStyle w:val="aff5"/>
              <w:rPr>
                <w:rFonts w:ascii="Times New Roman" w:hAnsi="Times New Roman"/>
                <w:spacing w:val="0"/>
                <w:sz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 xml:space="preserve">PaymentOrgType (см. описание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таблице </w:t>
            </w:r>
            <w:r w:rsidRPr="00DA248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DA2487">
              <w:rPr>
                <w:rFonts w:ascii="Times New Roman" w:hAnsi="Times New Roman"/>
                <w:sz w:val="24"/>
                <w:szCs w:val="24"/>
              </w:rPr>
              <w:instrText xml:space="preserve"> REF _Ref5431278 \h  \* MERGEFORMAT </w:instrText>
            </w:r>
            <w:r w:rsidRPr="00DA2487">
              <w:rPr>
                <w:rFonts w:ascii="Times New Roman" w:hAnsi="Times New Roman"/>
                <w:sz w:val="24"/>
                <w:szCs w:val="24"/>
              </w:rPr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6</w:t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A2487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DA2487"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 w:rsidRPr="00DA2487">
              <w:rPr>
                <w:rFonts w:ascii="Times New Roman" w:hAnsi="Times New Roman"/>
                <w:sz w:val="24"/>
                <w:szCs w:val="24"/>
              </w:rPr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DA248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6D7D0" w14:textId="77777777" w:rsidR="00E4467F" w:rsidRPr="00DA2487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67F" w:rsidRPr="00203C8E" w14:paraId="6F219132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D13F4" w14:textId="77777777" w:rsidR="00E4467F" w:rsidRPr="00203C8E" w:rsidRDefault="00E4467F" w:rsidP="00463EAF">
            <w:pPr>
              <w:pStyle w:val="aff5"/>
              <w:numPr>
                <w:ilvl w:val="0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36496" w14:textId="77777777" w:rsidR="00E4467F" w:rsidRPr="00DA2487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Payer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6AC88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2006:</w:t>
            </w:r>
          </w:p>
          <w:p w14:paraId="57058F4F" w14:textId="77777777" w:rsidR="00E4467F" w:rsidRPr="00DA2487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Сведения о плательщике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7A27E" w14:textId="77777777" w:rsidR="00E4467F" w:rsidRPr="00DA2487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1789E" w14:textId="77777777" w:rsidR="00E4467F" w:rsidRPr="005773C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1F7D0BC2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 xml:space="preserve">Основан на типе PayerType (см. описание в таблице - 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_Ref488842412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7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8DA76" w14:textId="77777777" w:rsidR="00E4467F" w:rsidRPr="00DA2487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67F" w:rsidRPr="00203C8E" w14:paraId="2B13DF2B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C0B12" w14:textId="77777777" w:rsidR="00E4467F" w:rsidRPr="00203C8E" w:rsidRDefault="00E4467F" w:rsidP="00463EAF">
            <w:pPr>
              <w:pStyle w:val="aff5"/>
              <w:numPr>
                <w:ilvl w:val="1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19E90" w14:textId="77777777" w:rsidR="00E4467F" w:rsidRPr="00DA2487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payerIdentifier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CB8E1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201:</w:t>
            </w:r>
          </w:p>
          <w:p w14:paraId="3E0D5CEA" w14:textId="77777777" w:rsidR="00E4467F" w:rsidRPr="00DA2487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Идентификатор плательщика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25A4C" w14:textId="77777777" w:rsidR="00E4467F" w:rsidRPr="00DA2487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ECE8E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PayerIdentifierType (см. описание в пункте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_Ref482805529 \n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6F939" w14:textId="77777777" w:rsidR="00E4467F" w:rsidRPr="00DA2487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67F" w:rsidRPr="00203C8E" w14:paraId="2F6395B1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537D5" w14:textId="77777777" w:rsidR="00E4467F" w:rsidRPr="00203C8E" w:rsidRDefault="00E4467F" w:rsidP="00463EAF">
            <w:pPr>
              <w:pStyle w:val="aff5"/>
              <w:numPr>
                <w:ilvl w:val="1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BBD99" w14:textId="77777777" w:rsidR="00E4467F" w:rsidRPr="00DA2487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payerName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55A8C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8:</w:t>
            </w:r>
          </w:p>
          <w:p w14:paraId="50AF56AB" w14:textId="77777777" w:rsidR="00E4467F" w:rsidRPr="00DA2487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Плательщик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CC598" w14:textId="0C2E646A" w:rsidR="00E4467F" w:rsidRPr="00DA2487" w:rsidRDefault="006907E3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6C27A6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..</w:t>
            </w:r>
            <w:r w:rsidR="00E4467F" w:rsidRPr="00DA2487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="00E4467F" w:rsidRPr="00DA2487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55281" w14:textId="0E1E7FE8" w:rsidR="00E4467F" w:rsidRPr="005773CE" w:rsidRDefault="00E4467F" w:rsidP="007B3F8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5"/>
                <w:szCs w:val="24"/>
              </w:rPr>
            </w:pPr>
            <w:r w:rsidRPr="005773CE">
              <w:rPr>
                <w:i/>
                <w:szCs w:val="24"/>
              </w:rPr>
              <w:t xml:space="preserve">Строка длиной до </w:t>
            </w:r>
            <w:r w:rsidR="004D6F9C">
              <w:rPr>
                <w:i/>
                <w:szCs w:val="24"/>
              </w:rPr>
              <w:t>2000</w:t>
            </w:r>
            <w:r w:rsidR="004D6F9C" w:rsidRPr="005773CE">
              <w:rPr>
                <w:i/>
                <w:szCs w:val="24"/>
              </w:rPr>
              <w:t xml:space="preserve"> </w:t>
            </w:r>
            <w:r w:rsidRPr="005773CE">
              <w:rPr>
                <w:i/>
                <w:szCs w:val="24"/>
              </w:rPr>
              <w:t>символов (</w:t>
            </w:r>
            <w:r w:rsidRPr="0065193F">
              <w:rPr>
                <w:i/>
                <w:szCs w:val="24"/>
              </w:rPr>
              <w:t>[^\s]+(\s+[^\s]+)*</w:t>
            </w:r>
            <w:r w:rsidRPr="005773CE">
              <w:rPr>
                <w:i/>
                <w:szCs w:val="24"/>
              </w:rPr>
              <w:t>)</w:t>
            </w:r>
          </w:p>
          <w:p w14:paraId="324AE320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/ String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8084E" w14:textId="1F75D380" w:rsidR="00E4467F" w:rsidRPr="00DA2487" w:rsidRDefault="00E4007B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6C27A6">
              <w:rPr>
                <w:rFonts w:ascii="Times New Roman" w:hAnsi="Times New Roman"/>
                <w:b/>
                <w:i/>
                <w:sz w:val="24"/>
                <w:szCs w:val="24"/>
              </w:rPr>
              <w:t>Обязательно</w:t>
            </w:r>
            <w:r w:rsidRPr="006C4088">
              <w:rPr>
                <w:rFonts w:ascii="Times New Roman" w:hAnsi="Times New Roman"/>
                <w:i/>
                <w:sz w:val="24"/>
                <w:szCs w:val="24"/>
              </w:rPr>
              <w:t>, если первые цифры поля «КБК» не равны «182».</w:t>
            </w:r>
          </w:p>
        </w:tc>
      </w:tr>
      <w:tr w:rsidR="00E4467F" w:rsidRPr="00203C8E" w14:paraId="697F2BA9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27CCC" w14:textId="77777777" w:rsidR="00E4467F" w:rsidRPr="00203C8E" w:rsidRDefault="00E4467F" w:rsidP="00463EAF">
            <w:pPr>
              <w:pStyle w:val="aff5"/>
              <w:numPr>
                <w:ilvl w:val="1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A5B40" w14:textId="77777777" w:rsidR="00E4467F" w:rsidRPr="00DA2487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payerAccount</w:t>
            </w:r>
            <w:r w:rsidRPr="006C27A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B887B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9:</w:t>
            </w:r>
          </w:p>
          <w:p w14:paraId="30AFB58B" w14:textId="77777777" w:rsidR="00E4467F" w:rsidRPr="00DA2487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Номер счета плательщика (при наличии) в организации, принявшей платеж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46DAF" w14:textId="77777777" w:rsidR="00E4467F" w:rsidRPr="00DA2487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DA2487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0CAC2" w14:textId="77777777" w:rsidR="00E4467F" w:rsidRPr="005773CE" w:rsidRDefault="00E4467F" w:rsidP="007B3F81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5773CE">
              <w:rPr>
                <w:rFonts w:ascii="Times New Roman" w:hAnsi="Times New Roman"/>
                <w:i/>
                <w:sz w:val="24"/>
                <w:szCs w:val="24"/>
              </w:rPr>
              <w:t>Строка длиной не более 20 символов</w:t>
            </w:r>
          </w:p>
          <w:p w14:paraId="2EEF5BCE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1B3E5" w14:textId="77777777" w:rsidR="00E4467F" w:rsidRPr="00DA2487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67F" w:rsidRPr="00203C8E" w14:paraId="65D365E1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AD992" w14:textId="77777777" w:rsidR="00E4467F" w:rsidRPr="00203C8E" w:rsidRDefault="00E4467F" w:rsidP="00463EAF">
            <w:pPr>
              <w:pStyle w:val="aff5"/>
              <w:numPr>
                <w:ilvl w:val="0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99472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Payee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0D485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Сведения о получателе средств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5DCF1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9CF3B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407007CA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Основан на типе OrganizationType (см. описание в таблице -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_Ref13559665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8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2487">
              <w:rPr>
                <w:rFonts w:ascii="Times New Roman" w:hAnsi="Times New Roman"/>
                <w:sz w:val="24"/>
                <w:szCs w:val="24"/>
              </w:rPr>
              <w:t xml:space="preserve">раздела </w:t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DA2487"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 w:rsidRPr="00DA2487">
              <w:rPr>
                <w:rFonts w:ascii="Times New Roman" w:hAnsi="Times New Roman"/>
                <w:sz w:val="24"/>
                <w:szCs w:val="24"/>
              </w:rPr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 w:rsidRPr="00DA248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7A5E1" w14:textId="77777777" w:rsidR="00E4467F" w:rsidRPr="00203C8E" w:rsidRDefault="00E4467F" w:rsidP="007B3F81">
            <w:pPr>
              <w:jc w:val="both"/>
            </w:pPr>
          </w:p>
        </w:tc>
      </w:tr>
      <w:tr w:rsidR="00E4467F" w:rsidRPr="00203C8E" w14:paraId="4BC7E6A3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84AF7" w14:textId="77777777" w:rsidR="00E4467F" w:rsidRPr="00203C8E" w:rsidRDefault="00E4467F" w:rsidP="00463EAF">
            <w:pPr>
              <w:pStyle w:val="af4"/>
              <w:numPr>
                <w:ilvl w:val="1"/>
                <w:numId w:val="63"/>
              </w:num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0EAF4" w14:textId="77777777" w:rsidR="00E4467F" w:rsidRPr="00203C8E" w:rsidRDefault="00E4467F" w:rsidP="007B3F81">
            <w:pPr>
              <w:pStyle w:val="aff5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name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26AFB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16:</w:t>
            </w:r>
          </w:p>
          <w:p w14:paraId="6D6EFEF1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аименование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742A2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42E06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OrgNameType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_Ref488832559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6689B" w14:textId="77777777" w:rsidR="00E4467F" w:rsidRPr="00203C8E" w:rsidRDefault="00E4467F" w:rsidP="007B3F81">
            <w:pPr>
              <w:jc w:val="both"/>
            </w:pPr>
          </w:p>
        </w:tc>
      </w:tr>
      <w:tr w:rsidR="00E4467F" w:rsidRPr="00203C8E" w14:paraId="31CC444C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7DD5F" w14:textId="77777777" w:rsidR="00E4467F" w:rsidRPr="00203C8E" w:rsidRDefault="00E4467F" w:rsidP="00463EAF">
            <w:pPr>
              <w:pStyle w:val="af4"/>
              <w:numPr>
                <w:ilvl w:val="1"/>
                <w:numId w:val="63"/>
              </w:num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45D67" w14:textId="77777777" w:rsidR="00E4467F" w:rsidRPr="00203C8E" w:rsidRDefault="00E4467F" w:rsidP="007B3F81">
            <w:pPr>
              <w:pStyle w:val="aff5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inn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014BA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61:</w:t>
            </w:r>
          </w:p>
          <w:p w14:paraId="2FC81B62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ИНН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F432A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05D73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_Ref461471153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DF1A5" w14:textId="77777777" w:rsidR="00E4467F" w:rsidRPr="00203C8E" w:rsidRDefault="00E4467F" w:rsidP="007B3F81">
            <w:pPr>
              <w:jc w:val="both"/>
            </w:pPr>
          </w:p>
        </w:tc>
      </w:tr>
      <w:tr w:rsidR="00E4467F" w:rsidRPr="00203C8E" w14:paraId="34A07E3F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4ED08" w14:textId="77777777" w:rsidR="00E4467F" w:rsidRPr="00203C8E" w:rsidRDefault="00E4467F" w:rsidP="00463EAF">
            <w:pPr>
              <w:pStyle w:val="af4"/>
              <w:numPr>
                <w:ilvl w:val="1"/>
                <w:numId w:val="63"/>
              </w:num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60215" w14:textId="77777777" w:rsidR="00E4467F" w:rsidRPr="00203C8E" w:rsidRDefault="00E4467F" w:rsidP="007B3F81">
            <w:pPr>
              <w:pStyle w:val="aff5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kpp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A9F9E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103:</w:t>
            </w:r>
          </w:p>
          <w:p w14:paraId="6BFA4EE1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КПП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10FCF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884FE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KPPType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_Ref461471198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2C370" w14:textId="77777777" w:rsidR="00E4467F" w:rsidRPr="00203C8E" w:rsidRDefault="00E4467F" w:rsidP="007B3F81">
            <w:pPr>
              <w:jc w:val="both"/>
            </w:pPr>
          </w:p>
        </w:tc>
      </w:tr>
      <w:tr w:rsidR="00E4467F" w:rsidRPr="00203C8E" w14:paraId="054CA798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81992" w14:textId="77777777" w:rsidR="00E4467F" w:rsidRPr="00203C8E" w:rsidRDefault="00E4467F" w:rsidP="00463EAF">
            <w:pPr>
              <w:pStyle w:val="af4"/>
              <w:numPr>
                <w:ilvl w:val="1"/>
                <w:numId w:val="63"/>
              </w:num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9B1FC" w14:textId="77777777" w:rsidR="00E4467F" w:rsidRPr="00203C8E" w:rsidRDefault="00E4467F" w:rsidP="007B3F81">
            <w:pPr>
              <w:pStyle w:val="aff5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ogrn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(атрибут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DD004" w14:textId="77777777" w:rsidR="00E4467F" w:rsidRPr="00203C8E" w:rsidRDefault="00E4467F" w:rsidP="007B3F81">
            <w:pPr>
              <w:pStyle w:val="aff5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200:</w:t>
            </w:r>
          </w:p>
          <w:p w14:paraId="6631D728" w14:textId="77777777" w:rsidR="00E4467F" w:rsidRPr="00203C8E" w:rsidRDefault="00E4467F" w:rsidP="007B3F81">
            <w:pPr>
              <w:pStyle w:val="aff5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ОГРН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81218" w14:textId="77777777" w:rsidR="00E4467F" w:rsidRPr="00203C8E" w:rsidRDefault="00E4467F" w:rsidP="007B3F81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AE029" w14:textId="77777777" w:rsidR="00E4467F" w:rsidRPr="00203C8E" w:rsidRDefault="00E4467F" w:rsidP="007B3F81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OGRNType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_Ref461471947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65CA4" w14:textId="77777777" w:rsidR="00E4467F" w:rsidRPr="00203C8E" w:rsidRDefault="00E4467F" w:rsidP="007B3F81">
            <w:pPr>
              <w:jc w:val="both"/>
            </w:pPr>
          </w:p>
        </w:tc>
      </w:tr>
      <w:tr w:rsidR="00E4467F" w:rsidRPr="00203C8E" w14:paraId="5CB3D929" w14:textId="77777777" w:rsidTr="007B3F81">
        <w:trPr>
          <w:trHeight w:val="707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6258B" w14:textId="77777777" w:rsidR="00E4467F" w:rsidRPr="00203C8E" w:rsidRDefault="00E4467F" w:rsidP="00463EAF">
            <w:pPr>
              <w:pStyle w:val="aff5"/>
              <w:numPr>
                <w:ilvl w:val="1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B2F99" w14:textId="77777777" w:rsidR="00E4467F" w:rsidRPr="00203C8E" w:rsidRDefault="00E4467F" w:rsidP="007B3F81">
            <w:pPr>
              <w:pStyle w:val="aff5"/>
              <w:spacing w:after="0"/>
              <w:ind w:left="11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OrgAccount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DBBDA" w14:textId="5C45A660" w:rsidR="00E4467F" w:rsidRPr="00203C8E" w:rsidRDefault="00E4467F" w:rsidP="007E6D35">
            <w:pPr>
              <w:pStyle w:val="aff5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Реквизиты счета получателя средств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C67AD" w14:textId="77777777" w:rsidR="00E4467F" w:rsidRPr="00203C8E" w:rsidRDefault="00E4467F" w:rsidP="007B3F81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20448" w14:textId="77777777" w:rsidR="00E4467F" w:rsidRPr="00203C8E" w:rsidRDefault="00E4467F" w:rsidP="007B3F81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20AB0CFC" w14:textId="77777777" w:rsidR="00E4467F" w:rsidRPr="009D5359" w:rsidRDefault="00E4467F" w:rsidP="007B3F81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AccountType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5359">
              <w:rPr>
                <w:rFonts w:ascii="Times New Roman" w:hAnsi="Times New Roman"/>
                <w:sz w:val="24"/>
                <w:szCs w:val="24"/>
              </w:rPr>
              <w:t xml:space="preserve">(см. описание в таблице - </w:t>
            </w:r>
            <w:r w:rsidRPr="009D5359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D5359">
              <w:rPr>
                <w:rFonts w:ascii="Times New Roman" w:hAnsi="Times New Roman"/>
                <w:sz w:val="24"/>
                <w:szCs w:val="24"/>
              </w:rPr>
              <w:instrText xml:space="preserve"> REF _Ref12979732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9D5359">
              <w:rPr>
                <w:rFonts w:ascii="Times New Roman" w:hAnsi="Times New Roman"/>
                <w:sz w:val="24"/>
                <w:szCs w:val="24"/>
              </w:rPr>
            </w:r>
            <w:r w:rsidRPr="009D535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16</w:t>
            </w:r>
            <w:r w:rsidRPr="009D535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5359">
              <w:rPr>
                <w:rFonts w:ascii="Times New Roman" w:hAnsi="Times New Roman"/>
                <w:sz w:val="24"/>
                <w:szCs w:val="24"/>
              </w:rPr>
              <w:t xml:space="preserve">раздела </w:t>
            </w:r>
            <w:r w:rsidRPr="009D5359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9D5359"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 w:rsidRPr="009D5359">
              <w:rPr>
                <w:rFonts w:ascii="Times New Roman" w:hAnsi="Times New Roman"/>
                <w:sz w:val="24"/>
                <w:szCs w:val="24"/>
              </w:rPr>
            </w:r>
            <w:r w:rsidRPr="009D535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 w:rsidRPr="009D535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D535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DD651" w14:textId="77777777" w:rsidR="00E4467F" w:rsidRPr="00203C8E" w:rsidRDefault="00E4467F" w:rsidP="007B3F81">
            <w:pPr>
              <w:jc w:val="both"/>
            </w:pPr>
          </w:p>
        </w:tc>
      </w:tr>
      <w:tr w:rsidR="00E4467F" w:rsidRPr="00203C8E" w14:paraId="30831386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EDDC5" w14:textId="77777777" w:rsidR="00E4467F" w:rsidRPr="00203C8E" w:rsidRDefault="00E4467F" w:rsidP="00463EAF">
            <w:pPr>
              <w:pStyle w:val="aff5"/>
              <w:numPr>
                <w:ilvl w:val="2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ED3A4" w14:textId="77777777" w:rsidR="00E4467F" w:rsidRPr="009D5359" w:rsidRDefault="00E4467F" w:rsidP="007B3F81">
            <w:pPr>
              <w:pStyle w:val="aff5"/>
              <w:spacing w:after="0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accountNumber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A04D5" w14:textId="77777777" w:rsidR="00E4467F" w:rsidRPr="00203C8E" w:rsidRDefault="00E4467F" w:rsidP="007B3F81">
            <w:pPr>
              <w:pStyle w:val="aff5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17:</w:t>
            </w:r>
          </w:p>
          <w:p w14:paraId="5E983971" w14:textId="770C8CF5" w:rsidR="00E4467F" w:rsidRPr="00203C8E" w:rsidRDefault="00E4467F" w:rsidP="007B3F81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Номер </w:t>
            </w:r>
            <w:r w:rsidR="007E6D35" w:rsidRPr="004F4FF6">
              <w:rPr>
                <w:rFonts w:ascii="Times New Roman" w:hAnsi="Times New Roman"/>
                <w:sz w:val="24"/>
                <w:szCs w:val="24"/>
              </w:rPr>
              <w:t>казначейского счета или номер счета получателя средств в банке получателя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08AA1" w14:textId="77777777" w:rsidR="00E4467F" w:rsidRPr="00203C8E" w:rsidRDefault="00E4467F" w:rsidP="007B3F81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30F85" w14:textId="77777777" w:rsidR="00E4467F" w:rsidRPr="00203C8E" w:rsidRDefault="00E4467F" w:rsidP="007B3F81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AccountNumType (см. описание в пункте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_Ref5452882 \r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70A4D" w14:textId="77777777" w:rsidR="00E4467F" w:rsidRPr="00203C8E" w:rsidRDefault="00E4467F" w:rsidP="007B3F81">
            <w:pPr>
              <w:jc w:val="both"/>
              <w:rPr>
                <w:b/>
              </w:rPr>
            </w:pPr>
          </w:p>
        </w:tc>
      </w:tr>
      <w:tr w:rsidR="00E4467F" w:rsidRPr="00203C8E" w14:paraId="19D8F4B5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0D6B8" w14:textId="77777777" w:rsidR="00E4467F" w:rsidRPr="00203C8E" w:rsidRDefault="00E4467F" w:rsidP="00463EAF">
            <w:pPr>
              <w:pStyle w:val="aff5"/>
              <w:numPr>
                <w:ilvl w:val="2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A1EEB" w14:textId="77777777" w:rsidR="00E4467F" w:rsidRPr="00203C8E" w:rsidRDefault="00E4467F" w:rsidP="007B3F81">
            <w:pPr>
              <w:pStyle w:val="aff5"/>
              <w:spacing w:after="0"/>
              <w:ind w:left="31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Bank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1018C" w14:textId="37889C46" w:rsidR="00E4467F" w:rsidRPr="00203C8E" w:rsidRDefault="00E4467F" w:rsidP="007B3F81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 xml:space="preserve">Данные </w:t>
            </w:r>
            <w:r w:rsidR="007E6D35" w:rsidRPr="00F533B1">
              <w:rPr>
                <w:rFonts w:ascii="Times New Roman" w:hAnsi="Times New Roman"/>
                <w:bCs/>
                <w:sz w:val="24"/>
                <w:szCs w:val="24"/>
              </w:rPr>
              <w:t>ТОФК, структурного подразделения кредитной организации или подразделения Банка России,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55271" w14:textId="77777777" w:rsidR="00E4467F" w:rsidRPr="00203C8E" w:rsidRDefault="00E4467F" w:rsidP="007B3F81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89930" w14:textId="77777777" w:rsidR="00E4467F" w:rsidRPr="00203C8E" w:rsidRDefault="00E4467F" w:rsidP="007B3F81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BankType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_Ref483568026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9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 xml:space="preserve">раздела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97BA3" w14:textId="77777777" w:rsidR="00E4467F" w:rsidRPr="00203C8E" w:rsidRDefault="00E4467F" w:rsidP="007B3F81">
            <w:pPr>
              <w:jc w:val="both"/>
              <w:rPr>
                <w:b/>
              </w:rPr>
            </w:pPr>
          </w:p>
        </w:tc>
      </w:tr>
      <w:tr w:rsidR="00E4467F" w:rsidRPr="00203C8E" w14:paraId="456F2ADE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08B16" w14:textId="77777777" w:rsidR="00E4467F" w:rsidRPr="00203C8E" w:rsidRDefault="00E4467F" w:rsidP="00463EAF">
            <w:pPr>
              <w:pStyle w:val="aff5"/>
              <w:numPr>
                <w:ilvl w:val="0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4A1D5" w14:textId="77777777" w:rsidR="00E4467F" w:rsidRPr="00203C8E" w:rsidRDefault="00E4467F" w:rsidP="007B3F81">
            <w:pPr>
              <w:pStyle w:val="aff5"/>
              <w:ind w:hanging="2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BudgetIndex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1563A" w14:textId="77777777" w:rsidR="00E4467F" w:rsidRPr="009F2C61" w:rsidRDefault="00E4467F" w:rsidP="007B3F81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Поле номер 2007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6E5AD7D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Реквизиты платежа 101, 106-109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D53A6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0..1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EECD5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BudgetIndexType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_Ref5435893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10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>раздела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085F0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67F" w:rsidRPr="00203C8E" w14:paraId="479F3B15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C68F4" w14:textId="77777777" w:rsidR="00E4467F" w:rsidRPr="00203C8E" w:rsidRDefault="00E4467F" w:rsidP="00463EAF">
            <w:pPr>
              <w:pStyle w:val="aff5"/>
              <w:numPr>
                <w:ilvl w:val="0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33E78" w14:textId="77777777" w:rsidR="00E4467F" w:rsidRPr="005773CE" w:rsidRDefault="00E4467F" w:rsidP="007B3F81">
            <w:pPr>
              <w:pStyle w:val="aff5"/>
              <w:ind w:hanging="2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AccDoc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055A9" w14:textId="77777777" w:rsidR="00E4467F" w:rsidRPr="009F2C61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Поле номер 2008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01432CF5" w14:textId="77777777" w:rsidR="00E4467F" w:rsidRPr="00203C8E" w:rsidRDefault="00E4467F" w:rsidP="007B3F81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Реквизиты платежного документа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07073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C61">
              <w:rPr>
                <w:rFonts w:ascii="Times New Roman" w:hAnsi="Times New Roman"/>
                <w:sz w:val="24"/>
                <w:szCs w:val="24"/>
                <w:lang w:val="en-US"/>
              </w:rPr>
              <w:t>0..1,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69D28" w14:textId="77777777" w:rsidR="00E4467F" w:rsidRPr="009F2C61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AccDoc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Type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 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_Ref488328314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11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7E169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67F" w:rsidRPr="00203C8E" w14:paraId="5762A54A" w14:textId="77777777" w:rsidTr="007B3F81">
        <w:trPr>
          <w:trHeight w:val="379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A6879" w14:textId="77777777" w:rsidR="00E4467F" w:rsidRPr="00203C8E" w:rsidRDefault="00E4467F" w:rsidP="00463EAF">
            <w:pPr>
              <w:pStyle w:val="aff5"/>
              <w:numPr>
                <w:ilvl w:val="0"/>
                <w:numId w:val="6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6CD9D" w14:textId="77777777" w:rsidR="00E4467F" w:rsidRPr="00203C8E" w:rsidRDefault="00E4467F" w:rsidP="007B3F81">
            <w:pPr>
              <w:pStyle w:val="aff5"/>
              <w:ind w:hanging="2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AdditionalData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AC9D7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Поле номер 202:</w:t>
            </w:r>
          </w:p>
          <w:p w14:paraId="6EDE13B8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Дополнительные поля </w:t>
            </w:r>
            <w:r>
              <w:rPr>
                <w:rFonts w:ascii="Times New Roman" w:hAnsi="Times New Roman"/>
                <w:sz w:val="24"/>
                <w:szCs w:val="24"/>
              </w:rPr>
              <w:t>зачисления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77925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0...10, необязательно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F71A9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AdditionalDataType (см. описание в таблице -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_Ref5450511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12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 xml:space="preserve">раздела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8257B" w14:textId="77777777" w:rsidR="00E4467F" w:rsidRPr="00203C8E" w:rsidRDefault="00E4467F" w:rsidP="007B3F8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498C3CD" w14:textId="77777777" w:rsidR="00E4467F" w:rsidRDefault="00E4467F" w:rsidP="00781CE9">
      <w:pPr>
        <w:pStyle w:val="aff7"/>
        <w:keepNext/>
        <w:keepLines/>
        <w:spacing w:before="120" w:after="120"/>
        <w:rPr>
          <w:b/>
          <w:sz w:val="24"/>
          <w:szCs w:val="24"/>
        </w:rPr>
      </w:pPr>
    </w:p>
    <w:p w14:paraId="047ED99F" w14:textId="2907C060" w:rsidR="00781CE9" w:rsidRPr="00704C41" w:rsidRDefault="00781CE9" w:rsidP="00781CE9">
      <w:pPr>
        <w:pStyle w:val="aff7"/>
        <w:keepNext/>
        <w:keepLines/>
        <w:spacing w:before="120" w:after="120"/>
        <w:rPr>
          <w:sz w:val="24"/>
          <w:szCs w:val="24"/>
        </w:rPr>
      </w:pPr>
      <w:r w:rsidRPr="00704C41">
        <w:rPr>
          <w:b/>
          <w:sz w:val="24"/>
          <w:szCs w:val="24"/>
        </w:rPr>
        <w:t>Таблица</w:t>
      </w:r>
      <w:r w:rsidRPr="00865465">
        <w:rPr>
          <w:sz w:val="24"/>
          <w:szCs w:val="24"/>
        </w:rPr>
        <w:t> </w:t>
      </w:r>
      <w:r w:rsidRPr="00704C41">
        <w:rPr>
          <w:b/>
          <w:sz w:val="24"/>
          <w:szCs w:val="24"/>
        </w:rPr>
        <w:fldChar w:fldCharType="begin"/>
      </w:r>
      <w:r w:rsidRPr="00704C41">
        <w:rPr>
          <w:b/>
          <w:sz w:val="24"/>
          <w:szCs w:val="24"/>
        </w:rPr>
        <w:instrText xml:space="preserve"> SEQ Таблица \* ARABIC </w:instrText>
      </w:r>
      <w:r w:rsidRPr="00704C41">
        <w:rPr>
          <w:b/>
          <w:sz w:val="24"/>
          <w:szCs w:val="24"/>
        </w:rPr>
        <w:fldChar w:fldCharType="separate"/>
      </w:r>
      <w:r w:rsidR="007F652D">
        <w:rPr>
          <w:b/>
          <w:noProof/>
          <w:sz w:val="24"/>
          <w:szCs w:val="24"/>
        </w:rPr>
        <w:t>7</w:t>
      </w:r>
      <w:r w:rsidRPr="00704C41">
        <w:rPr>
          <w:b/>
          <w:sz w:val="24"/>
          <w:szCs w:val="24"/>
        </w:rPr>
        <w:fldChar w:fldCharType="end"/>
      </w:r>
      <w:bookmarkEnd w:id="34"/>
      <w:r w:rsidRPr="00704C41">
        <w:rPr>
          <w:b/>
          <w:sz w:val="24"/>
          <w:szCs w:val="24"/>
        </w:rPr>
        <w:t>. PaymentOrgType</w:t>
      </w:r>
    </w:p>
    <w:tbl>
      <w:tblPr>
        <w:tblStyle w:val="TableNormal"/>
        <w:tblW w:w="10972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1560"/>
        <w:gridCol w:w="2268"/>
        <w:gridCol w:w="1559"/>
        <w:gridCol w:w="1984"/>
        <w:gridCol w:w="2977"/>
      </w:tblGrid>
      <w:tr w:rsidR="00781CE9" w:rsidRPr="00704C41" w14:paraId="29DA5026" w14:textId="77777777" w:rsidTr="0069237F">
        <w:trPr>
          <w:trHeight w:val="662"/>
          <w:tblHeader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6F4F81" w14:textId="77777777" w:rsidR="00781CE9" w:rsidRPr="00704C41" w:rsidRDefault="00781CE9" w:rsidP="0069237F">
            <w:pPr>
              <w:pStyle w:val="af3"/>
              <w:keepLines/>
              <w:rPr>
                <w:rFonts w:ascii="Times New Roman" w:cs="Times New Roman"/>
              </w:rPr>
            </w:pPr>
            <w:r w:rsidRPr="00704C41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49B7D0" w14:textId="77777777" w:rsidR="00781CE9" w:rsidRPr="00704C41" w:rsidRDefault="00781CE9" w:rsidP="0069237F">
            <w:pPr>
              <w:pStyle w:val="af3"/>
              <w:keepLines/>
              <w:rPr>
                <w:rFonts w:ascii="Times New Roman" w:cs="Times New Roman"/>
              </w:rPr>
            </w:pPr>
            <w:r w:rsidRPr="00704C41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1DB05C" w14:textId="77777777" w:rsidR="00781CE9" w:rsidRPr="00704C41" w:rsidRDefault="00781CE9" w:rsidP="0069237F">
            <w:pPr>
              <w:pStyle w:val="af3"/>
              <w:keepLines/>
              <w:rPr>
                <w:rFonts w:ascii="Times New Roman" w:cs="Times New Roman"/>
              </w:rPr>
            </w:pPr>
            <w:r w:rsidRPr="00704C41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36E65" w14:textId="77777777" w:rsidR="00781CE9" w:rsidRPr="00704C41" w:rsidRDefault="00781CE9" w:rsidP="0069237F">
            <w:pPr>
              <w:pStyle w:val="af3"/>
              <w:keepLines/>
              <w:rPr>
                <w:rFonts w:ascii="Times New Roman" w:cs="Times New Roman"/>
              </w:rPr>
            </w:pPr>
            <w:r w:rsidRPr="00704C41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F02A4" w14:textId="77777777" w:rsidR="00781CE9" w:rsidRPr="00704C41" w:rsidRDefault="00781CE9" w:rsidP="0069237F">
            <w:pPr>
              <w:pStyle w:val="af3"/>
              <w:keepLines/>
              <w:rPr>
                <w:rFonts w:ascii="Times New Roman" w:cs="Times New Roman"/>
              </w:rPr>
            </w:pPr>
            <w:r w:rsidRPr="00704C41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052146" w14:textId="77777777" w:rsidR="00781CE9" w:rsidRPr="00704C41" w:rsidRDefault="00781CE9" w:rsidP="0069237F">
            <w:pPr>
              <w:pStyle w:val="af3"/>
              <w:keepLines/>
              <w:rPr>
                <w:rFonts w:ascii="Times New Roman" w:cs="Times New Roman"/>
              </w:rPr>
            </w:pPr>
            <w:r w:rsidRPr="00704C41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781CE9" w:rsidRPr="004A104B" w14:paraId="627B9D03" w14:textId="77777777" w:rsidTr="0069237F">
        <w:trPr>
          <w:trHeight w:val="35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193DA" w14:textId="77777777" w:rsidR="00781CE9" w:rsidRPr="00704C41" w:rsidRDefault="00781CE9" w:rsidP="0069237F">
            <w:pPr>
              <w:pStyle w:val="aff7"/>
              <w:numPr>
                <w:ilvl w:val="0"/>
                <w:numId w:val="1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1E810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4C41">
              <w:rPr>
                <w:rFonts w:ascii="Times New Roman" w:hAnsi="Times New Roman"/>
                <w:sz w:val="24"/>
                <w:szCs w:val="24"/>
                <w:lang w:val="en-US"/>
              </w:rPr>
              <w:t>Bank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08DCC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bCs/>
                <w:sz w:val="24"/>
                <w:szCs w:val="24"/>
              </w:rPr>
              <w:t>Поле номер 2005:</w:t>
            </w:r>
          </w:p>
          <w:p w14:paraId="5A0C98BC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</w:rPr>
              <w:t>Реквизиты структурного подразделения кредитной организации, принявшего платеж, организации почтовой связи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C4508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10A7C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</w:rPr>
              <w:t xml:space="preserve">BankType (см. описание в таблице - </w:t>
            </w:r>
            <w:r w:rsidRPr="00704C41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04C41">
              <w:rPr>
                <w:rFonts w:ascii="Times New Roman" w:hAnsi="Times New Roman"/>
                <w:sz w:val="24"/>
                <w:szCs w:val="24"/>
              </w:rPr>
              <w:instrText xml:space="preserve"> REF _Ref483568026 \h  \* MERGEFORMAT </w:instrText>
            </w:r>
            <w:r w:rsidRPr="00704C41">
              <w:rPr>
                <w:rFonts w:ascii="Times New Roman" w:hAnsi="Times New Roman"/>
                <w:sz w:val="24"/>
                <w:szCs w:val="24"/>
              </w:rPr>
            </w:r>
            <w:r w:rsidRPr="00704C4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 w:rsidRPr="001A2DED">
              <w:rPr>
                <w:rFonts w:ascii="Times New Roman" w:hAnsi="Times New Roman"/>
                <w:sz w:val="24"/>
                <w:szCs w:val="24"/>
              </w:rPr>
              <w:t>Таблица 9</w:t>
            </w:r>
            <w:r w:rsidRPr="00704C41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>раздела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4.3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04C4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C3B4C" w14:textId="77777777" w:rsidR="00781CE9" w:rsidRPr="0019582E" w:rsidRDefault="00781CE9" w:rsidP="0069237F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704C41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тега исключает наличие тегов </w:t>
            </w:r>
            <w:r w:rsidRPr="00704C4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UFK</w:t>
            </w:r>
            <w:r w:rsidRPr="00704C41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04C4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Other</w:t>
            </w:r>
          </w:p>
        </w:tc>
      </w:tr>
      <w:tr w:rsidR="00781CE9" w:rsidRPr="00704C41" w14:paraId="323E06A3" w14:textId="77777777" w:rsidTr="0069237F">
        <w:trPr>
          <w:trHeight w:val="35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36417" w14:textId="77777777" w:rsidR="00781CE9" w:rsidRPr="00704C41" w:rsidRDefault="00781CE9" w:rsidP="0069237F">
            <w:pPr>
              <w:pStyle w:val="aff7"/>
              <w:numPr>
                <w:ilvl w:val="1"/>
                <w:numId w:val="16"/>
              </w:numPr>
              <w:ind w:left="-23" w:firstLine="0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3A4B1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4C41">
              <w:rPr>
                <w:rFonts w:ascii="Times New Roman" w:hAnsi="Times New Roman"/>
                <w:sz w:val="24"/>
                <w:szCs w:val="24"/>
                <w:lang w:val="en-US"/>
              </w:rPr>
              <w:t>name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1E814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704C41">
              <w:rPr>
                <w:rFonts w:ascii="Times New Roman" w:hAnsi="Times New Roman"/>
                <w:bCs/>
                <w:sz w:val="24"/>
                <w:szCs w:val="24"/>
              </w:rPr>
              <w:t>Поле номер 10:</w:t>
            </w:r>
          </w:p>
          <w:p w14:paraId="04210F93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bCs/>
                <w:sz w:val="24"/>
                <w:szCs w:val="24"/>
              </w:rPr>
              <w:t>Наименование структурного подразделения кредитной организации или подразделения Банка России,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F38BF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0AFA8" w14:textId="431D99DC" w:rsidR="00781CE9" w:rsidRPr="00704C41" w:rsidRDefault="00781CE9" w:rsidP="0069237F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704C41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</w:t>
            </w:r>
            <w:r w:rsidR="00D71B53">
              <w:rPr>
                <w:rFonts w:ascii="Times New Roman" w:hAnsi="Times New Roman"/>
                <w:i/>
                <w:sz w:val="24"/>
                <w:szCs w:val="24"/>
              </w:rPr>
              <w:t>160</w:t>
            </w:r>
            <w:r w:rsidR="00D71B53" w:rsidRPr="00704C4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704C41">
              <w:rPr>
                <w:rFonts w:ascii="Times New Roman" w:hAnsi="Times New Roman"/>
                <w:i/>
                <w:sz w:val="24"/>
                <w:szCs w:val="24"/>
              </w:rPr>
              <w:t xml:space="preserve">символов </w:t>
            </w:r>
          </w:p>
          <w:p w14:paraId="562FA9AE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704C4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D568B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81CE9" w:rsidRPr="004A104B" w14:paraId="460FCD49" w14:textId="77777777" w:rsidTr="0069237F">
        <w:trPr>
          <w:trHeight w:val="35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163AC" w14:textId="77777777" w:rsidR="00781CE9" w:rsidRPr="00704C41" w:rsidRDefault="00781CE9" w:rsidP="0069237F">
            <w:pPr>
              <w:pStyle w:val="aff7"/>
              <w:numPr>
                <w:ilvl w:val="1"/>
                <w:numId w:val="16"/>
              </w:numPr>
              <w:ind w:left="-23" w:firstLine="0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989C3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4C41">
              <w:rPr>
                <w:rFonts w:ascii="Times New Roman" w:hAnsi="Times New Roman"/>
                <w:sz w:val="24"/>
                <w:szCs w:val="24"/>
                <w:lang w:val="en-US"/>
              </w:rPr>
              <w:t>bik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6D43B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704C41">
              <w:rPr>
                <w:rFonts w:ascii="Times New Roman" w:hAnsi="Times New Roman"/>
                <w:bCs/>
                <w:sz w:val="24"/>
                <w:szCs w:val="24"/>
              </w:rPr>
              <w:t>Поле номер 11:</w:t>
            </w:r>
          </w:p>
          <w:p w14:paraId="71D8C5D4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bCs/>
                <w:sz w:val="24"/>
                <w:szCs w:val="24"/>
              </w:rPr>
              <w:t>БИК структурного подразделения кредитной организации или подразделения Банка России,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A5386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2F8C0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  <w:lang w:val="en-US"/>
              </w:rPr>
              <w:t>BIKType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704C41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04C41">
              <w:rPr>
                <w:rFonts w:ascii="Times New Roman" w:hAnsi="Times New Roman"/>
                <w:sz w:val="24"/>
                <w:szCs w:val="24"/>
              </w:rPr>
              <w:instrText xml:space="preserve"> REF _Ref461471863 \r \h  \* MERGEFORMAT </w:instrText>
            </w:r>
            <w:r w:rsidRPr="00704C41">
              <w:rPr>
                <w:rFonts w:ascii="Times New Roman" w:hAnsi="Times New Roman"/>
                <w:sz w:val="24"/>
                <w:szCs w:val="24"/>
              </w:rPr>
            </w:r>
            <w:r w:rsidRPr="00704C41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10</w:t>
            </w:r>
            <w:r w:rsidRPr="00704C41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04C41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04C4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D92A6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81CE9" w:rsidRPr="004A104B" w14:paraId="16E32B3C" w14:textId="77777777" w:rsidTr="0069237F">
        <w:trPr>
          <w:trHeight w:val="35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34155" w14:textId="77777777" w:rsidR="00781CE9" w:rsidRPr="00704C41" w:rsidRDefault="00781CE9" w:rsidP="0069237F">
            <w:pPr>
              <w:pStyle w:val="aff7"/>
              <w:numPr>
                <w:ilvl w:val="1"/>
                <w:numId w:val="16"/>
              </w:numPr>
              <w:ind w:left="-23" w:firstLine="0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E5597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4C41">
              <w:rPr>
                <w:rFonts w:ascii="Times New Roman" w:hAnsi="Times New Roman"/>
                <w:sz w:val="24"/>
                <w:szCs w:val="24"/>
              </w:rPr>
              <w:t>correspondentBankAccount</w:t>
            </w:r>
            <w:r w:rsidRPr="00704C4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6310F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704C41">
              <w:rPr>
                <w:rFonts w:ascii="Times New Roman" w:hAnsi="Times New Roman"/>
                <w:bCs/>
                <w:sz w:val="24"/>
                <w:szCs w:val="24"/>
              </w:rPr>
              <w:t>Поле номер 12:</w:t>
            </w:r>
          </w:p>
          <w:p w14:paraId="62E4F6EC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bCs/>
                <w:sz w:val="24"/>
                <w:szCs w:val="24"/>
              </w:rPr>
              <w:t>Номер корреспондентского счета кредитной организации, открытый в подразделении Банка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199EC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AB292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  <w:lang w:val="en-US"/>
              </w:rPr>
              <w:t>AccountNumType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_Ref5452882 \r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04C41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04C4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181F4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81CE9" w:rsidRPr="004A104B" w14:paraId="367B052F" w14:textId="77777777" w:rsidTr="0069237F">
        <w:trPr>
          <w:trHeight w:val="35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E5C1D" w14:textId="77777777" w:rsidR="00781CE9" w:rsidRPr="00704C41" w:rsidRDefault="00781CE9" w:rsidP="0069237F">
            <w:pPr>
              <w:pStyle w:val="aff7"/>
              <w:numPr>
                <w:ilvl w:val="0"/>
                <w:numId w:val="1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08AAA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4C41">
              <w:rPr>
                <w:rFonts w:ascii="Times New Roman" w:hAnsi="Times New Roman"/>
                <w:sz w:val="24"/>
                <w:szCs w:val="24"/>
                <w:lang w:val="en-US"/>
              </w:rPr>
              <w:t>UFK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49C90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704C41">
              <w:rPr>
                <w:rFonts w:ascii="Times New Roman" w:hAnsi="Times New Roman"/>
                <w:bCs/>
                <w:sz w:val="24"/>
                <w:szCs w:val="24"/>
              </w:rPr>
              <w:t>Поле номер 2003:</w:t>
            </w:r>
          </w:p>
          <w:p w14:paraId="33A6FD15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</w:rPr>
              <w:t>Код ТОФК/УРН ТОФК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7CE05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762EA" w14:textId="0B0320E2" w:rsidR="00781CE9" w:rsidRPr="00704C41" w:rsidRDefault="00781CE9" w:rsidP="00626F78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до </w:t>
            </w:r>
            <w:r w:rsidR="007D11BA" w:rsidRPr="004E0BB0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Pr="00704C41">
              <w:rPr>
                <w:rFonts w:ascii="Times New Roman" w:hAnsi="Times New Roman"/>
                <w:i/>
                <w:sz w:val="24"/>
                <w:szCs w:val="24"/>
              </w:rPr>
              <w:t>3 символов (\d{4}, [a-zA-Z0-9]{6}</w:t>
            </w:r>
            <w:r w:rsidR="00626F78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="00626F78" w:rsidRPr="00704C41">
              <w:rPr>
                <w:rFonts w:ascii="Times New Roman" w:hAnsi="Times New Roman"/>
                <w:i/>
                <w:sz w:val="24"/>
                <w:szCs w:val="24"/>
              </w:rPr>
              <w:t>\d{</w:t>
            </w:r>
            <w:r w:rsidR="00626F78">
              <w:rPr>
                <w:rFonts w:ascii="Times New Roman" w:hAnsi="Times New Roman"/>
                <w:i/>
                <w:sz w:val="24"/>
                <w:szCs w:val="24"/>
              </w:rPr>
              <w:t>13</w:t>
            </w:r>
            <w:r w:rsidR="00626F78" w:rsidRPr="00704C41">
              <w:rPr>
                <w:rFonts w:ascii="Times New Roman" w:hAnsi="Times New Roman"/>
                <w:i/>
                <w:sz w:val="24"/>
                <w:szCs w:val="24"/>
              </w:rPr>
              <w:t>}</w:t>
            </w:r>
            <w:r w:rsidRPr="00704C41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704C4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BE1B9" w14:textId="77777777" w:rsidR="00CB113C" w:rsidRDefault="00CB113C" w:rsidP="00CB113C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C0557">
              <w:rPr>
                <w:rFonts w:ascii="Times New Roman" w:hAnsi="Times New Roman"/>
                <w:sz w:val="24"/>
                <w:szCs w:val="24"/>
              </w:rPr>
              <w:t>Если платеж принят ТОФК, то тег должен быть заполнен значением</w:t>
            </w:r>
            <w:r>
              <w:rPr>
                <w:rFonts w:ascii="Times New Roman" w:hAnsi="Times New Roman"/>
                <w:sz w:val="24"/>
                <w:szCs w:val="24"/>
              </w:rPr>
              <w:t>, содержащим:</w:t>
            </w:r>
          </w:p>
          <w:p w14:paraId="26CF5631" w14:textId="77777777" w:rsidR="00CB113C" w:rsidRDefault="00CB113C" w:rsidP="00CB113C">
            <w:pPr>
              <w:pStyle w:val="aff5"/>
              <w:numPr>
                <w:ilvl w:val="0"/>
                <w:numId w:val="67"/>
              </w:numPr>
              <w:ind w:left="48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Pr="00B07E3A">
              <w:rPr>
                <w:rFonts w:ascii="Times New Roman" w:hAnsi="Times New Roman"/>
                <w:sz w:val="24"/>
                <w:szCs w:val="24"/>
              </w:rPr>
              <w:t>ТОФК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 1 по 4 символы);</w:t>
            </w:r>
          </w:p>
          <w:p w14:paraId="7B2A636C" w14:textId="77777777" w:rsidR="00CB113C" w:rsidRPr="00704C41" w:rsidRDefault="00CB113C" w:rsidP="00CB113C">
            <w:pPr>
              <w:pStyle w:val="aff5"/>
              <w:numPr>
                <w:ilvl w:val="0"/>
                <w:numId w:val="68"/>
              </w:numPr>
              <w:ind w:left="48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БИК ТОФК (с 5 по 13 символы).</w:t>
            </w:r>
          </w:p>
          <w:p w14:paraId="24352D55" w14:textId="77777777" w:rsidR="00CB113C" w:rsidRPr="00704C41" w:rsidRDefault="00CB113C" w:rsidP="00CB113C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</w:rPr>
              <w:t>Если платеж принят Банком России или иной организацией, не являющейся кредитной организацией и не являющейся ТОФК, указывается УРН организации.</w:t>
            </w:r>
          </w:p>
          <w:p w14:paraId="2718DC8A" w14:textId="77777777" w:rsidR="00CB113C" w:rsidRPr="00704C41" w:rsidRDefault="00CB113C" w:rsidP="00CB113C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  <w:p w14:paraId="1B340A47" w14:textId="7FD1589F" w:rsidR="00781CE9" w:rsidRPr="00704C41" w:rsidRDefault="00CB113C" w:rsidP="00CB113C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тега исключает наличие тегов </w:t>
            </w:r>
            <w:r w:rsidRPr="00704C4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Bank</w:t>
            </w:r>
            <w:r w:rsidRPr="00704C41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04C4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Other</w:t>
            </w:r>
          </w:p>
        </w:tc>
      </w:tr>
      <w:tr w:rsidR="00781CE9" w:rsidRPr="004A104B" w14:paraId="162A2DAE" w14:textId="77777777" w:rsidTr="0069237F">
        <w:trPr>
          <w:trHeight w:val="35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2A92D" w14:textId="77777777" w:rsidR="00781CE9" w:rsidRPr="00704C41" w:rsidRDefault="00781CE9" w:rsidP="0069237F">
            <w:pPr>
              <w:pStyle w:val="aff7"/>
              <w:numPr>
                <w:ilvl w:val="0"/>
                <w:numId w:val="16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0F9AA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04C41">
              <w:rPr>
                <w:rFonts w:ascii="Times New Roman" w:hAnsi="Times New Roman"/>
                <w:sz w:val="24"/>
                <w:szCs w:val="24"/>
                <w:lang w:val="en-US"/>
              </w:rPr>
              <w:t>Other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6D230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704C41">
              <w:rPr>
                <w:rFonts w:ascii="Times New Roman" w:hAnsi="Times New Roman"/>
                <w:bCs/>
                <w:sz w:val="24"/>
                <w:szCs w:val="24"/>
              </w:rPr>
              <w:t>Поле номер 2004:</w:t>
            </w:r>
          </w:p>
          <w:p w14:paraId="760A56B2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</w:rPr>
              <w:t>Признак иного способа проведения платежа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CF403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9C89E" w14:textId="623D9D03" w:rsidR="00781CE9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i/>
                <w:sz w:val="24"/>
                <w:szCs w:val="24"/>
              </w:rPr>
              <w:t>Строка длиной 4 символа</w:t>
            </w:r>
            <w:r w:rsidRPr="00704C4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133231B7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9E491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sz w:val="24"/>
                <w:szCs w:val="24"/>
              </w:rPr>
              <w:t>В случае приема в кассу получателя платежа наличных денежных средств от плательщика, тег должен быть заполнен значением «CASH».</w:t>
            </w:r>
          </w:p>
          <w:p w14:paraId="1BB2532A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  <w:p w14:paraId="232D267C" w14:textId="77777777" w:rsidR="00781CE9" w:rsidRPr="00704C41" w:rsidRDefault="00781CE9" w:rsidP="006923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04C41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Наличие данного тега исключает наличие тегов </w:t>
            </w:r>
            <w:r w:rsidRPr="00704C4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Bank</w:t>
            </w:r>
            <w:r w:rsidRPr="00704C41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04C4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UFK</w:t>
            </w:r>
          </w:p>
        </w:tc>
      </w:tr>
    </w:tbl>
    <w:p w14:paraId="600EB44E" w14:textId="5F662D8D" w:rsidR="0065193F" w:rsidRPr="005F7B58" w:rsidRDefault="0065193F" w:rsidP="0065193F">
      <w:pPr>
        <w:pStyle w:val="aff3"/>
        <w:spacing w:after="120"/>
        <w:rPr>
          <w:b/>
          <w:szCs w:val="24"/>
        </w:rPr>
      </w:pPr>
      <w:bookmarkStart w:id="39" w:name="_Ref488842412"/>
      <w:bookmarkStart w:id="40" w:name="_Ref13559077"/>
      <w:r w:rsidRPr="005F7B58">
        <w:rPr>
          <w:b/>
          <w:szCs w:val="24"/>
        </w:rPr>
        <w:lastRenderedPageBreak/>
        <w:t>Таблица</w:t>
      </w:r>
      <w:r w:rsidRPr="00865465">
        <w:rPr>
          <w:szCs w:val="24"/>
        </w:rPr>
        <w:t> </w:t>
      </w:r>
      <w:r w:rsidRPr="005F7B58">
        <w:rPr>
          <w:b/>
          <w:szCs w:val="24"/>
        </w:rPr>
        <w:fldChar w:fldCharType="begin"/>
      </w:r>
      <w:r w:rsidRPr="005F7B58">
        <w:rPr>
          <w:b/>
          <w:szCs w:val="24"/>
        </w:rPr>
        <w:instrText xml:space="preserve"> SEQ Таблица \* ARABIC </w:instrText>
      </w:r>
      <w:r w:rsidRPr="005F7B58">
        <w:rPr>
          <w:b/>
          <w:szCs w:val="24"/>
        </w:rPr>
        <w:fldChar w:fldCharType="separate"/>
      </w:r>
      <w:r w:rsidR="007F652D">
        <w:rPr>
          <w:b/>
          <w:noProof/>
          <w:szCs w:val="24"/>
        </w:rPr>
        <w:t>8</w:t>
      </w:r>
      <w:r w:rsidRPr="005F7B58">
        <w:rPr>
          <w:b/>
          <w:szCs w:val="24"/>
        </w:rPr>
        <w:fldChar w:fldCharType="end"/>
      </w:r>
      <w:bookmarkEnd w:id="39"/>
      <w:r w:rsidRPr="005F7B58">
        <w:rPr>
          <w:b/>
          <w:szCs w:val="24"/>
        </w:rPr>
        <w:t>. PayerType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977"/>
      </w:tblGrid>
      <w:tr w:rsidR="0065193F" w:rsidRPr="005F7B58" w14:paraId="1B9EA05C" w14:textId="77777777" w:rsidTr="0069237F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7F0F3" w14:textId="77777777" w:rsidR="0065193F" w:rsidRPr="005F7B58" w:rsidRDefault="0065193F" w:rsidP="0069237F">
            <w:pPr>
              <w:pStyle w:val="af3"/>
              <w:rPr>
                <w:rFonts w:ascii="Times New Roman" w:cs="Times New Roman"/>
              </w:rPr>
            </w:pPr>
            <w:r w:rsidRPr="005F7B58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53613C" w14:textId="77777777" w:rsidR="0065193F" w:rsidRPr="005F7B58" w:rsidRDefault="0065193F" w:rsidP="0069237F">
            <w:pPr>
              <w:pStyle w:val="af3"/>
              <w:rPr>
                <w:rFonts w:ascii="Times New Roman" w:cs="Times New Roman"/>
              </w:rPr>
            </w:pPr>
            <w:r w:rsidRPr="005F7B58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C61529" w14:textId="77777777" w:rsidR="0065193F" w:rsidRPr="005F7B58" w:rsidRDefault="0065193F" w:rsidP="0069237F">
            <w:pPr>
              <w:pStyle w:val="af3"/>
              <w:rPr>
                <w:rFonts w:ascii="Times New Roman" w:cs="Times New Roman"/>
              </w:rPr>
            </w:pPr>
            <w:r w:rsidRPr="005F7B58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6A1FB" w14:textId="77777777" w:rsidR="0065193F" w:rsidRPr="005F7B58" w:rsidRDefault="0065193F" w:rsidP="0069237F">
            <w:pPr>
              <w:pStyle w:val="af3"/>
              <w:rPr>
                <w:rFonts w:ascii="Times New Roman" w:cs="Times New Roman"/>
              </w:rPr>
            </w:pPr>
            <w:r w:rsidRPr="005F7B58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20FD17" w14:textId="77777777" w:rsidR="0065193F" w:rsidRPr="005F7B58" w:rsidRDefault="0065193F" w:rsidP="0069237F">
            <w:pPr>
              <w:pStyle w:val="af3"/>
              <w:rPr>
                <w:rFonts w:ascii="Times New Roman" w:cs="Times New Roman"/>
              </w:rPr>
            </w:pPr>
            <w:r w:rsidRPr="005F7B58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9A2C35" w14:textId="77777777" w:rsidR="0065193F" w:rsidRPr="005F7B58" w:rsidRDefault="0065193F" w:rsidP="0069237F">
            <w:pPr>
              <w:pStyle w:val="af3"/>
              <w:rPr>
                <w:rFonts w:ascii="Times New Roman" w:cs="Times New Roman"/>
              </w:rPr>
            </w:pPr>
            <w:r w:rsidRPr="005F7B58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65193F" w:rsidRPr="004A104B" w14:paraId="3736C572" w14:textId="77777777" w:rsidTr="0069237F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A9841" w14:textId="77777777" w:rsidR="0065193F" w:rsidRPr="005F7B58" w:rsidRDefault="0065193F" w:rsidP="00D563F9">
            <w:pPr>
              <w:pStyle w:val="aff7"/>
              <w:numPr>
                <w:ilvl w:val="0"/>
                <w:numId w:val="23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FBD40" w14:textId="77777777" w:rsidR="0065193F" w:rsidRPr="005F7B58" w:rsidRDefault="0065193F" w:rsidP="0069237F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F7B58">
              <w:rPr>
                <w:rFonts w:ascii="Times New Roman" w:hAnsi="Times New Roman"/>
                <w:sz w:val="24"/>
                <w:szCs w:val="24"/>
                <w:lang w:val="en-US"/>
              </w:rPr>
              <w:t>payerIdentifier</w:t>
            </w:r>
            <w:r w:rsidRPr="005F7B58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BE63C" w14:textId="77777777" w:rsidR="0065193F" w:rsidRPr="005F7B58" w:rsidRDefault="0065193F" w:rsidP="0069237F">
            <w:pPr>
              <w:jc w:val="both"/>
              <w:rPr>
                <w:bCs/>
              </w:rPr>
            </w:pPr>
            <w:r w:rsidRPr="005F7B58">
              <w:rPr>
                <w:bCs/>
              </w:rPr>
              <w:t>Поле номер 201:</w:t>
            </w:r>
          </w:p>
          <w:p w14:paraId="5B3C8F85" w14:textId="77777777" w:rsidR="0065193F" w:rsidRPr="005F7B58" w:rsidRDefault="0065193F" w:rsidP="0069237F">
            <w:pPr>
              <w:jc w:val="both"/>
            </w:pPr>
            <w:r w:rsidRPr="005F7B58">
              <w:rPr>
                <w:bCs/>
              </w:rPr>
              <w:t>Идентификатор плательщика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AC7BE" w14:textId="77777777" w:rsidR="0065193F" w:rsidRPr="005F7B58" w:rsidRDefault="0065193F" w:rsidP="0069237F">
            <w:pPr>
              <w:jc w:val="both"/>
              <w:rPr>
                <w:lang w:val="en-US"/>
              </w:rPr>
            </w:pPr>
            <w:r w:rsidRPr="005F7B58"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DA97A" w14:textId="77777777" w:rsidR="0065193F" w:rsidRPr="005F7B58" w:rsidRDefault="0065193F" w:rsidP="0069237F">
            <w:pPr>
              <w:jc w:val="both"/>
            </w:pPr>
            <w:r w:rsidRPr="005F7B58">
              <w:t>PayerIdentifierType (см. описание в пункте</w:t>
            </w:r>
            <w:r w:rsidRPr="00865465">
              <w:rPr>
                <w:szCs w:val="24"/>
              </w:rPr>
              <w:t> </w:t>
            </w:r>
            <w:r w:rsidRPr="005F7B58">
              <w:fldChar w:fldCharType="begin"/>
            </w:r>
            <w:r w:rsidRPr="005F7B58">
              <w:instrText xml:space="preserve"> REF _Ref482805529 \r \h  \* MERGEFORMAT </w:instrText>
            </w:r>
            <w:r w:rsidRPr="005F7B58">
              <w:fldChar w:fldCharType="separate"/>
            </w:r>
            <w:r w:rsidR="001A2DED">
              <w:t>14</w:t>
            </w:r>
            <w:r w:rsidRPr="005F7B58">
              <w:fldChar w:fldCharType="end"/>
            </w:r>
            <w:r w:rsidRPr="005F7B58">
              <w:t xml:space="preserve"> </w:t>
            </w:r>
            <w:r w:rsidRPr="005F7B58">
              <w:rPr>
                <w:szCs w:val="24"/>
              </w:rPr>
              <w:t>раздела</w:t>
            </w:r>
            <w:r w:rsidRPr="00865465">
              <w:rPr>
                <w:szCs w:val="24"/>
              </w:rPr>
              <w:t> </w:t>
            </w: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_Ref524702727 \r \h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 w:rsidR="001A2DED">
              <w:rPr>
                <w:szCs w:val="24"/>
              </w:rPr>
              <w:t>4.4</w:t>
            </w:r>
            <w:r>
              <w:rPr>
                <w:szCs w:val="24"/>
              </w:rPr>
              <w:fldChar w:fldCharType="end"/>
            </w:r>
            <w:r w:rsidRPr="005F7B58"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B84E9" w14:textId="18569689" w:rsidR="0065193F" w:rsidRPr="005F7B58" w:rsidRDefault="00B36ED6" w:rsidP="0069237F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Алгоритм формирования идентификатора плательщика описан в разделе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instrText xml:space="preserve"> REF _Ref312183527 \r \h  \* MERGEFORMAT </w:instrTex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5.2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.</w:t>
            </w:r>
          </w:p>
        </w:tc>
      </w:tr>
    </w:tbl>
    <w:p w14:paraId="6B948749" w14:textId="7811AD1C" w:rsidR="005773CE" w:rsidRPr="005773CE" w:rsidRDefault="005773CE" w:rsidP="005773CE">
      <w:pPr>
        <w:pStyle w:val="aff3"/>
        <w:rPr>
          <w:b/>
          <w:szCs w:val="24"/>
        </w:rPr>
      </w:pPr>
      <w:bookmarkStart w:id="41" w:name="_Ref13559665"/>
      <w:r w:rsidRPr="005773CE">
        <w:rPr>
          <w:b/>
          <w:szCs w:val="24"/>
        </w:rPr>
        <w:t>Таблица</w:t>
      </w:r>
      <w:r w:rsidR="009F1213" w:rsidRPr="00865465">
        <w:rPr>
          <w:szCs w:val="24"/>
        </w:rPr>
        <w:t> </w:t>
      </w:r>
      <w:r w:rsidRPr="005773CE">
        <w:rPr>
          <w:b/>
          <w:szCs w:val="24"/>
        </w:rPr>
        <w:fldChar w:fldCharType="begin"/>
      </w:r>
      <w:r w:rsidRPr="005773CE">
        <w:rPr>
          <w:b/>
          <w:szCs w:val="24"/>
        </w:rPr>
        <w:instrText xml:space="preserve"> SEQ Таблица \* ARABIC </w:instrText>
      </w:r>
      <w:r w:rsidRPr="005773CE">
        <w:rPr>
          <w:b/>
          <w:szCs w:val="24"/>
        </w:rPr>
        <w:fldChar w:fldCharType="separate"/>
      </w:r>
      <w:r w:rsidR="007F652D">
        <w:rPr>
          <w:b/>
          <w:noProof/>
          <w:szCs w:val="24"/>
        </w:rPr>
        <w:t>9</w:t>
      </w:r>
      <w:r w:rsidRPr="005773CE">
        <w:rPr>
          <w:b/>
          <w:szCs w:val="24"/>
        </w:rPr>
        <w:fldChar w:fldCharType="end"/>
      </w:r>
      <w:bookmarkEnd w:id="35"/>
      <w:bookmarkEnd w:id="40"/>
      <w:bookmarkEnd w:id="41"/>
      <w:r w:rsidRPr="005773CE">
        <w:rPr>
          <w:b/>
          <w:szCs w:val="24"/>
        </w:rPr>
        <w:t>. OrganizationType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977"/>
      </w:tblGrid>
      <w:tr w:rsidR="005773CE" w:rsidRPr="005773CE" w14:paraId="6B88AB8E" w14:textId="77777777" w:rsidTr="00DF632D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16F80D" w14:textId="77777777" w:rsidR="005773CE" w:rsidRPr="005773CE" w:rsidRDefault="005773CE" w:rsidP="00DF632D">
            <w:pPr>
              <w:pStyle w:val="af3"/>
              <w:rPr>
                <w:rFonts w:ascii="Times New Roman" w:cs="Times New Roman"/>
              </w:rPr>
            </w:pPr>
            <w:r w:rsidRPr="005773CE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36E05D" w14:textId="77777777" w:rsidR="005773CE" w:rsidRPr="005773CE" w:rsidRDefault="005773CE" w:rsidP="00DF632D">
            <w:pPr>
              <w:pStyle w:val="af3"/>
              <w:rPr>
                <w:rFonts w:ascii="Times New Roman" w:cs="Times New Roman"/>
              </w:rPr>
            </w:pPr>
            <w:r w:rsidRPr="005773CE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4A413A" w14:textId="77777777" w:rsidR="005773CE" w:rsidRPr="005773CE" w:rsidRDefault="005773CE" w:rsidP="00DF632D">
            <w:pPr>
              <w:pStyle w:val="af3"/>
              <w:rPr>
                <w:rFonts w:ascii="Times New Roman" w:cs="Times New Roman"/>
              </w:rPr>
            </w:pPr>
            <w:r w:rsidRPr="005773CE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B5280F" w14:textId="77777777" w:rsidR="005773CE" w:rsidRPr="005773CE" w:rsidRDefault="005773CE" w:rsidP="00DF632D">
            <w:pPr>
              <w:pStyle w:val="af3"/>
              <w:rPr>
                <w:rFonts w:ascii="Times New Roman" w:cs="Times New Roman"/>
              </w:rPr>
            </w:pPr>
            <w:r w:rsidRPr="005773CE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CEA70E" w14:textId="77777777" w:rsidR="005773CE" w:rsidRPr="005773CE" w:rsidRDefault="005773CE" w:rsidP="00DF632D">
            <w:pPr>
              <w:pStyle w:val="af3"/>
              <w:rPr>
                <w:rFonts w:ascii="Times New Roman" w:cs="Times New Roman"/>
              </w:rPr>
            </w:pPr>
            <w:r w:rsidRPr="005773CE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EBBB99" w14:textId="77777777" w:rsidR="005773CE" w:rsidRPr="005773CE" w:rsidRDefault="005773CE" w:rsidP="00DF632D">
            <w:pPr>
              <w:pStyle w:val="af3"/>
              <w:rPr>
                <w:rFonts w:ascii="Times New Roman" w:cs="Times New Roman"/>
              </w:rPr>
            </w:pPr>
            <w:r w:rsidRPr="005773CE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5773CE" w:rsidRPr="005773CE" w14:paraId="65FA5017" w14:textId="77777777" w:rsidTr="00DF632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A51A8" w14:textId="77777777" w:rsidR="005773CE" w:rsidRPr="005773CE" w:rsidRDefault="005773CE" w:rsidP="00D563F9">
            <w:pPr>
              <w:pStyle w:val="aff7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B8999" w14:textId="77777777" w:rsidR="005773CE" w:rsidRPr="005773CE" w:rsidRDefault="005773CE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name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A9E41" w14:textId="77777777" w:rsidR="005773CE" w:rsidRPr="005773CE" w:rsidRDefault="005773CE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Поле номер 16:</w:t>
            </w:r>
          </w:p>
          <w:p w14:paraId="3D05FE34" w14:textId="77777777" w:rsidR="005773CE" w:rsidRPr="005773CE" w:rsidRDefault="005773CE" w:rsidP="00DF632D">
            <w:pPr>
              <w:jc w:val="both"/>
            </w:pPr>
            <w:r w:rsidRPr="005773CE">
              <w:rPr>
                <w:szCs w:val="24"/>
              </w:rPr>
              <w:t>Наименование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5DB85" w14:textId="77777777" w:rsidR="005773CE" w:rsidRPr="005773CE" w:rsidRDefault="005773CE" w:rsidP="00DF632D">
            <w:pPr>
              <w:jc w:val="both"/>
              <w:rPr>
                <w:lang w:val="en-US"/>
              </w:rPr>
            </w:pPr>
            <w:r w:rsidRPr="005773CE"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353DC" w14:textId="2A0319A3" w:rsidR="005773CE" w:rsidRPr="005773CE" w:rsidRDefault="005773CE" w:rsidP="009D5359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OrgNameType (см. описание в п</w:t>
            </w:r>
            <w:r w:rsidR="009D5359">
              <w:rPr>
                <w:rFonts w:ascii="Times New Roman" w:hAnsi="Times New Roman"/>
                <w:sz w:val="24"/>
                <w:szCs w:val="24"/>
              </w:rPr>
              <w:t>ункте</w:t>
            </w:r>
            <w:r w:rsidR="009D5359" w:rsidRPr="005773CE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_Ref488832559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5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D53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раздела </w:t>
            </w:r>
            <w:r w:rsidR="009F1213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9F1213"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 w:rsidR="009F1213">
              <w:rPr>
                <w:rFonts w:ascii="Times New Roman" w:hAnsi="Times New Roman"/>
                <w:sz w:val="24"/>
                <w:szCs w:val="24"/>
              </w:rPr>
            </w:r>
            <w:r w:rsidR="009F1213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="009F1213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4F0E5" w14:textId="77777777" w:rsidR="005773CE" w:rsidRPr="005773CE" w:rsidRDefault="005773CE" w:rsidP="00DF632D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Указывается, 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Федерации, утвержденными приказом Министерства финансов Российской Федерации от 12 ноября 2013 г. №107н.</w:t>
            </w:r>
          </w:p>
        </w:tc>
      </w:tr>
      <w:tr w:rsidR="005773CE" w:rsidRPr="005773CE" w14:paraId="04EE1ECF" w14:textId="77777777" w:rsidTr="00DF632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F6676" w14:textId="77777777" w:rsidR="005773CE" w:rsidRPr="005773CE" w:rsidRDefault="005773CE" w:rsidP="00D563F9">
            <w:pPr>
              <w:pStyle w:val="aff7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A8A1E" w14:textId="77777777" w:rsidR="005773CE" w:rsidRPr="005773CE" w:rsidRDefault="005773CE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inn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18526" w14:textId="77777777" w:rsidR="005773CE" w:rsidRPr="005773CE" w:rsidRDefault="005773CE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Поле номер 61:</w:t>
            </w:r>
          </w:p>
          <w:p w14:paraId="799E0481" w14:textId="77777777" w:rsidR="005773CE" w:rsidRPr="005773CE" w:rsidRDefault="005773CE" w:rsidP="00DF632D">
            <w:pPr>
              <w:jc w:val="both"/>
            </w:pPr>
            <w:r w:rsidRPr="005773CE">
              <w:rPr>
                <w:szCs w:val="24"/>
              </w:rPr>
              <w:t>ИНН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FB2E3" w14:textId="77777777" w:rsidR="005773CE" w:rsidRPr="005773CE" w:rsidRDefault="005773CE" w:rsidP="00DF632D">
            <w:pPr>
              <w:jc w:val="both"/>
            </w:pPr>
            <w:r w:rsidRPr="005773CE"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E8934" w14:textId="60649292" w:rsidR="005773CE" w:rsidRPr="005773CE" w:rsidRDefault="005773CE" w:rsidP="009F1213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_Ref461471153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6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9F1213" w:rsidRPr="005773CE">
              <w:rPr>
                <w:rFonts w:ascii="Times New Roman" w:hAnsi="Times New Roman"/>
                <w:sz w:val="24"/>
                <w:szCs w:val="24"/>
              </w:rPr>
              <w:t> </w:t>
            </w:r>
            <w:r w:rsidR="009F1213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9F1213"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 w:rsidR="009F1213">
              <w:rPr>
                <w:rFonts w:ascii="Times New Roman" w:hAnsi="Times New Roman"/>
                <w:sz w:val="24"/>
                <w:szCs w:val="24"/>
              </w:rPr>
            </w:r>
            <w:r w:rsidR="009F1213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="009F1213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26874" w14:textId="77777777" w:rsidR="005773CE" w:rsidRPr="005773CE" w:rsidRDefault="005773CE" w:rsidP="00DF632D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773CE" w:rsidRPr="005773CE" w14:paraId="05F175FA" w14:textId="77777777" w:rsidTr="00DF632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097A2" w14:textId="77777777" w:rsidR="005773CE" w:rsidRPr="005773CE" w:rsidRDefault="005773CE" w:rsidP="00D563F9">
            <w:pPr>
              <w:pStyle w:val="aff7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5F0AE" w14:textId="77777777" w:rsidR="005773CE" w:rsidRPr="005773CE" w:rsidRDefault="005773CE" w:rsidP="00DF632D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kpp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(атрибут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EF9FB" w14:textId="77777777" w:rsidR="005773CE" w:rsidRPr="005773CE" w:rsidRDefault="005773CE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Поле номер 103:</w:t>
            </w:r>
          </w:p>
          <w:p w14:paraId="375909EB" w14:textId="77777777" w:rsidR="005773CE" w:rsidRPr="005773CE" w:rsidRDefault="005773CE" w:rsidP="00DF632D">
            <w:pPr>
              <w:jc w:val="both"/>
            </w:pPr>
            <w:r w:rsidRPr="005773CE">
              <w:rPr>
                <w:bCs/>
                <w:szCs w:val="24"/>
              </w:rPr>
              <w:t>КПП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E6066" w14:textId="77777777" w:rsidR="005773CE" w:rsidRPr="005773CE" w:rsidRDefault="005773CE" w:rsidP="00DF632D">
            <w:pPr>
              <w:jc w:val="both"/>
            </w:pPr>
            <w:r w:rsidRPr="005773CE"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515B4" w14:textId="14A595E9" w:rsidR="005773CE" w:rsidRPr="005773CE" w:rsidRDefault="005773CE" w:rsidP="0026051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KPPType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</w:t>
            </w:r>
            <w:r w:rsidR="009F1213" w:rsidRPr="005773CE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_Ref461471198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7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9F1213" w:rsidRPr="005773CE">
              <w:rPr>
                <w:rFonts w:ascii="Times New Roman" w:hAnsi="Times New Roman"/>
                <w:sz w:val="24"/>
                <w:szCs w:val="24"/>
              </w:rPr>
              <w:t> </w:t>
            </w:r>
            <w:r w:rsidR="009F1213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9F1213"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 w:rsidR="009F1213">
              <w:rPr>
                <w:rFonts w:ascii="Times New Roman" w:hAnsi="Times New Roman"/>
                <w:sz w:val="24"/>
                <w:szCs w:val="24"/>
              </w:rPr>
            </w:r>
            <w:r w:rsidR="009F1213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="009F1213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E5C8E" w14:textId="77777777" w:rsidR="005773CE" w:rsidRPr="005773CE" w:rsidRDefault="005773CE" w:rsidP="00DF632D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773CE" w:rsidRPr="004A104B" w14:paraId="0E98B742" w14:textId="77777777" w:rsidTr="00DF632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7A8C0" w14:textId="77777777" w:rsidR="005773CE" w:rsidRPr="005773CE" w:rsidRDefault="005773CE" w:rsidP="00D563F9">
            <w:pPr>
              <w:pStyle w:val="aff7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198AE" w14:textId="77777777" w:rsidR="005773CE" w:rsidRPr="005773CE" w:rsidRDefault="005773CE" w:rsidP="00DF632D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ogrn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B1743" w14:textId="77777777" w:rsidR="005773CE" w:rsidRPr="005773CE" w:rsidRDefault="005773CE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</w:rPr>
              <w:t>Поле номер 200:</w:t>
            </w:r>
          </w:p>
          <w:p w14:paraId="2BE84D31" w14:textId="77777777" w:rsidR="005773CE" w:rsidRPr="005773CE" w:rsidRDefault="005773CE" w:rsidP="00DF632D">
            <w:pPr>
              <w:jc w:val="both"/>
              <w:rPr>
                <w:bCs/>
              </w:rPr>
            </w:pPr>
            <w:r w:rsidRPr="005773CE">
              <w:rPr>
                <w:bCs/>
                <w:szCs w:val="24"/>
              </w:rPr>
              <w:t>ОГРН организации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62134" w14:textId="77777777" w:rsidR="005773CE" w:rsidRPr="005773CE" w:rsidRDefault="005773CE" w:rsidP="00DF632D">
            <w:pPr>
              <w:jc w:val="both"/>
            </w:pPr>
            <w:r w:rsidRPr="005773CE"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4778B" w14:textId="208E6BFE" w:rsidR="005773CE" w:rsidRPr="005773CE" w:rsidRDefault="005773CE" w:rsidP="009F1213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773CE">
              <w:rPr>
                <w:rFonts w:ascii="Times New Roman" w:hAnsi="Times New Roman"/>
                <w:sz w:val="24"/>
                <w:szCs w:val="24"/>
                <w:lang w:val="en-US"/>
              </w:rPr>
              <w:t>OGRNType</w:t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Pr="005773CE">
              <w:rPr>
                <w:rFonts w:ascii="Times New Roman" w:hAnsi="Times New Roman"/>
                <w:sz w:val="24"/>
                <w:szCs w:val="24"/>
              </w:rPr>
              <w:lastRenderedPageBreak/>
              <w:t>пункте</w:t>
            </w:r>
            <w:r w:rsidR="009F1213" w:rsidRPr="005773CE">
              <w:rPr>
                <w:rFonts w:ascii="Times New Roman" w:hAnsi="Times New Roman"/>
                <w:sz w:val="24"/>
                <w:szCs w:val="24"/>
              </w:rPr>
              <w:t> 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773CE">
              <w:rPr>
                <w:rFonts w:ascii="Times New Roman" w:hAnsi="Times New Roman"/>
                <w:sz w:val="24"/>
                <w:szCs w:val="24"/>
              </w:rPr>
              <w:instrText xml:space="preserve"> REF _Ref461471947 \r \h  \* MERGEFORMAT </w:instrText>
            </w:r>
            <w:r w:rsidRPr="005773CE">
              <w:rPr>
                <w:rFonts w:ascii="Times New Roman" w:hAnsi="Times New Roman"/>
                <w:sz w:val="24"/>
                <w:szCs w:val="24"/>
              </w:rPr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8</w:t>
            </w:r>
            <w:r w:rsidRPr="005773C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9F1213" w:rsidRPr="005773CE">
              <w:rPr>
                <w:rFonts w:ascii="Times New Roman" w:hAnsi="Times New Roman"/>
                <w:sz w:val="24"/>
                <w:szCs w:val="24"/>
              </w:rPr>
              <w:t> </w:t>
            </w:r>
            <w:r w:rsidR="009F1213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9F1213"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 w:rsidR="009F1213">
              <w:rPr>
                <w:rFonts w:ascii="Times New Roman" w:hAnsi="Times New Roman"/>
                <w:sz w:val="24"/>
                <w:szCs w:val="24"/>
              </w:rPr>
            </w:r>
            <w:r w:rsidR="009F1213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="009F1213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773C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AFD6A" w14:textId="77777777" w:rsidR="005773CE" w:rsidRPr="005773CE" w:rsidRDefault="005773CE" w:rsidP="00DF632D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184041C2" w14:textId="2FE623D5" w:rsidR="009F1213" w:rsidRPr="004A104B" w:rsidRDefault="009F1213" w:rsidP="009F1213">
      <w:pPr>
        <w:pStyle w:val="aff3"/>
        <w:spacing w:after="120"/>
        <w:rPr>
          <w:b/>
          <w:szCs w:val="24"/>
        </w:rPr>
      </w:pPr>
      <w:bookmarkStart w:id="42" w:name="_Ref483568026"/>
      <w:bookmarkStart w:id="43" w:name="_Ref488328223"/>
      <w:r w:rsidRPr="004A104B">
        <w:rPr>
          <w:b/>
          <w:szCs w:val="24"/>
        </w:rPr>
        <w:t>Таблица</w:t>
      </w:r>
      <w:r w:rsidRPr="00865465">
        <w:rPr>
          <w:szCs w:val="24"/>
        </w:rPr>
        <w:t> </w:t>
      </w:r>
      <w:r w:rsidRPr="004A104B">
        <w:rPr>
          <w:b/>
          <w:szCs w:val="24"/>
        </w:rPr>
        <w:fldChar w:fldCharType="begin"/>
      </w:r>
      <w:r w:rsidRPr="004A104B">
        <w:rPr>
          <w:b/>
          <w:szCs w:val="24"/>
        </w:rPr>
        <w:instrText xml:space="preserve"> SEQ Таблица \* ARABIC </w:instrText>
      </w:r>
      <w:r w:rsidRPr="004A104B">
        <w:rPr>
          <w:b/>
          <w:szCs w:val="24"/>
        </w:rPr>
        <w:fldChar w:fldCharType="separate"/>
      </w:r>
      <w:r w:rsidR="007F652D">
        <w:rPr>
          <w:b/>
          <w:noProof/>
          <w:szCs w:val="24"/>
        </w:rPr>
        <w:t>10</w:t>
      </w:r>
      <w:r w:rsidRPr="004A104B">
        <w:rPr>
          <w:b/>
          <w:szCs w:val="24"/>
        </w:rPr>
        <w:fldChar w:fldCharType="end"/>
      </w:r>
      <w:bookmarkEnd w:id="42"/>
      <w:r w:rsidRPr="004A104B">
        <w:rPr>
          <w:b/>
          <w:szCs w:val="24"/>
        </w:rPr>
        <w:t xml:space="preserve">. </w:t>
      </w:r>
      <w:r w:rsidRPr="004A104B">
        <w:rPr>
          <w:b/>
          <w:szCs w:val="24"/>
          <w:lang w:val="en-US"/>
        </w:rPr>
        <w:t>BankType</w:t>
      </w:r>
      <w:bookmarkEnd w:id="43"/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977"/>
      </w:tblGrid>
      <w:tr w:rsidR="009F1213" w:rsidRPr="004A104B" w14:paraId="4AFA0E3B" w14:textId="77777777" w:rsidTr="00DF632D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276546" w14:textId="77777777" w:rsidR="009F1213" w:rsidRPr="004A104B" w:rsidRDefault="009F1213" w:rsidP="00DF632D">
            <w:pPr>
              <w:pStyle w:val="af3"/>
              <w:rPr>
                <w:rFonts w:ascii="Times New Roman" w:cs="Times New Roman"/>
              </w:rPr>
            </w:pPr>
            <w:r w:rsidRPr="004A104B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65184E" w14:textId="77777777" w:rsidR="009F1213" w:rsidRPr="004A104B" w:rsidRDefault="009F1213" w:rsidP="00DF632D">
            <w:pPr>
              <w:pStyle w:val="af3"/>
              <w:rPr>
                <w:rFonts w:ascii="Times New Roman" w:cs="Times New Roman"/>
              </w:rPr>
            </w:pPr>
            <w:r w:rsidRPr="004A104B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623524" w14:textId="77777777" w:rsidR="009F1213" w:rsidRPr="004A104B" w:rsidRDefault="009F1213" w:rsidP="00DF632D">
            <w:pPr>
              <w:pStyle w:val="af3"/>
              <w:rPr>
                <w:rFonts w:ascii="Times New Roman" w:cs="Times New Roman"/>
              </w:rPr>
            </w:pPr>
            <w:r w:rsidRPr="004A104B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9D6086" w14:textId="77777777" w:rsidR="009F1213" w:rsidRPr="004A104B" w:rsidRDefault="009F1213" w:rsidP="00DF632D">
            <w:pPr>
              <w:pStyle w:val="af3"/>
              <w:rPr>
                <w:rFonts w:ascii="Times New Roman" w:cs="Times New Roman"/>
              </w:rPr>
            </w:pPr>
            <w:r w:rsidRPr="004A104B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CC23B" w14:textId="77777777" w:rsidR="009F1213" w:rsidRPr="004A104B" w:rsidRDefault="009F1213" w:rsidP="00DF632D">
            <w:pPr>
              <w:pStyle w:val="af3"/>
              <w:rPr>
                <w:rFonts w:ascii="Times New Roman" w:cs="Times New Roman"/>
              </w:rPr>
            </w:pPr>
            <w:r w:rsidRPr="004A104B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42B32" w14:textId="77777777" w:rsidR="009F1213" w:rsidRPr="004A104B" w:rsidRDefault="009F1213" w:rsidP="00DF632D">
            <w:pPr>
              <w:pStyle w:val="af3"/>
              <w:rPr>
                <w:rFonts w:ascii="Times New Roman" w:cs="Times New Roman"/>
              </w:rPr>
            </w:pPr>
            <w:r w:rsidRPr="004A104B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9F1213" w:rsidRPr="004A104B" w14:paraId="32DDE3B2" w14:textId="77777777" w:rsidTr="00DF632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0CAF1" w14:textId="77777777" w:rsidR="009F1213" w:rsidRPr="004A104B" w:rsidRDefault="009F1213" w:rsidP="00DF632D">
            <w:pPr>
              <w:pStyle w:val="aff7"/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673C4" w14:textId="77777777" w:rsidR="009F1213" w:rsidRPr="004A104B" w:rsidRDefault="009F1213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A104B">
              <w:rPr>
                <w:rFonts w:ascii="Times New Roman" w:hAnsi="Times New Roman"/>
                <w:sz w:val="24"/>
                <w:szCs w:val="24"/>
                <w:lang w:val="en-US"/>
              </w:rPr>
              <w:t>name</w:t>
            </w:r>
            <w:r w:rsidRPr="004A104B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3F58E" w14:textId="77777777" w:rsidR="009F1213" w:rsidRPr="004A104B" w:rsidRDefault="009F1213" w:rsidP="00DF632D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4A104B">
              <w:rPr>
                <w:rFonts w:ascii="Times New Roman" w:hAnsi="Times New Roman"/>
                <w:bCs/>
                <w:sz w:val="24"/>
                <w:szCs w:val="24"/>
              </w:rPr>
              <w:t>Поле номер 13:</w:t>
            </w:r>
          </w:p>
          <w:p w14:paraId="683009C5" w14:textId="79CFF35A" w:rsidR="009F1213" w:rsidRPr="004A104B" w:rsidRDefault="009F1213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A104B">
              <w:rPr>
                <w:rFonts w:ascii="Times New Roman" w:hAnsi="Times New Roman"/>
                <w:bCs/>
                <w:sz w:val="24"/>
                <w:szCs w:val="24"/>
              </w:rPr>
              <w:t xml:space="preserve">Наименование </w:t>
            </w:r>
            <w:r w:rsidR="007E6D35">
              <w:rPr>
                <w:rFonts w:ascii="Times New Roman" w:hAnsi="Times New Roman"/>
                <w:bCs/>
                <w:sz w:val="24"/>
                <w:szCs w:val="24"/>
              </w:rPr>
              <w:t xml:space="preserve">ТОФК, </w:t>
            </w:r>
            <w:r w:rsidRPr="004A104B">
              <w:rPr>
                <w:rFonts w:ascii="Times New Roman" w:hAnsi="Times New Roman"/>
                <w:bCs/>
                <w:sz w:val="24"/>
                <w:szCs w:val="24"/>
              </w:rPr>
              <w:t>структурного подразделения кредитной организации или подразделения Банка России,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3CBD2" w14:textId="77777777" w:rsidR="009F1213" w:rsidRPr="004A104B" w:rsidRDefault="009F1213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A104B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EF76D" w14:textId="45CE526A" w:rsidR="009F1213" w:rsidRPr="004A104B" w:rsidRDefault="009F1213" w:rsidP="00DF632D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4A104B">
              <w:rPr>
                <w:rFonts w:ascii="Times New Roman" w:hAnsi="Times New Roman"/>
                <w:i/>
                <w:sz w:val="24"/>
                <w:szCs w:val="24"/>
              </w:rPr>
              <w:t>Строка длиной от 1 до 200 символов (</w:t>
            </w:r>
            <w:r w:rsidR="001A3275" w:rsidRPr="001A3275">
              <w:rPr>
                <w:rFonts w:ascii="Times New Roman" w:hAnsi="Times New Roman"/>
                <w:i/>
                <w:sz w:val="24"/>
                <w:szCs w:val="24"/>
              </w:rPr>
              <w:t>[^\s]+(\s+[^\s]+)*</w:t>
            </w:r>
            <w:r w:rsidRPr="004A104B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14:paraId="38C6FD05" w14:textId="77777777" w:rsidR="009F1213" w:rsidRPr="004A104B" w:rsidRDefault="009F1213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A104B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4A104B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  <w:r w:rsidRPr="004A104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57C49" w14:textId="77777777" w:rsidR="009F1213" w:rsidRPr="004A104B" w:rsidRDefault="009F1213" w:rsidP="00DF632D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F1213" w:rsidRPr="004A104B" w14:paraId="438DFB3D" w14:textId="77777777" w:rsidTr="00DF632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50214" w14:textId="77777777" w:rsidR="009F1213" w:rsidRPr="004A104B" w:rsidRDefault="009F1213" w:rsidP="00DF632D">
            <w:pPr>
              <w:pStyle w:val="aff7"/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D67A5" w14:textId="77777777" w:rsidR="009F1213" w:rsidRPr="004A104B" w:rsidRDefault="009F1213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A104B">
              <w:rPr>
                <w:rFonts w:ascii="Times New Roman" w:hAnsi="Times New Roman"/>
                <w:sz w:val="24"/>
                <w:szCs w:val="24"/>
                <w:lang w:val="en-US"/>
              </w:rPr>
              <w:t>bik</w:t>
            </w:r>
            <w:r w:rsidRPr="004A104B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E0F7D" w14:textId="77777777" w:rsidR="009F1213" w:rsidRPr="004A104B" w:rsidRDefault="009F1213" w:rsidP="00DF632D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4A104B">
              <w:rPr>
                <w:rFonts w:ascii="Times New Roman" w:hAnsi="Times New Roman"/>
                <w:bCs/>
                <w:sz w:val="24"/>
                <w:szCs w:val="24"/>
              </w:rPr>
              <w:t>Поле номер 14:</w:t>
            </w:r>
          </w:p>
          <w:p w14:paraId="1E0513A4" w14:textId="39B7BA15" w:rsidR="009F1213" w:rsidRPr="004A104B" w:rsidRDefault="009F1213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A104B">
              <w:rPr>
                <w:rFonts w:ascii="Times New Roman" w:hAnsi="Times New Roman"/>
                <w:bCs/>
                <w:sz w:val="24"/>
                <w:szCs w:val="24"/>
              </w:rPr>
              <w:t xml:space="preserve">БИК </w:t>
            </w:r>
            <w:r w:rsidR="007E6D35">
              <w:rPr>
                <w:rFonts w:ascii="Times New Roman" w:hAnsi="Times New Roman"/>
                <w:bCs/>
                <w:sz w:val="24"/>
                <w:szCs w:val="24"/>
              </w:rPr>
              <w:t xml:space="preserve">ТОФК, </w:t>
            </w:r>
            <w:r w:rsidRPr="004A104B">
              <w:rPr>
                <w:rFonts w:ascii="Times New Roman" w:hAnsi="Times New Roman"/>
                <w:bCs/>
                <w:sz w:val="24"/>
                <w:szCs w:val="24"/>
              </w:rPr>
              <w:t>структурного подразделения кредитной организации или подразделения Банка России,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F3D57" w14:textId="77777777" w:rsidR="009F1213" w:rsidRPr="004A104B" w:rsidRDefault="009F1213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A104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10661" w14:textId="2B67CA5C" w:rsidR="009F1213" w:rsidRPr="004A104B" w:rsidRDefault="009F1213" w:rsidP="0026051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A104B">
              <w:rPr>
                <w:rFonts w:ascii="Times New Roman" w:hAnsi="Times New Roman"/>
                <w:sz w:val="24"/>
                <w:szCs w:val="24"/>
                <w:lang w:val="en-US"/>
              </w:rPr>
              <w:t>BIKType</w:t>
            </w:r>
            <w:r w:rsidRPr="004A104B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</w:t>
            </w:r>
            <w:r w:rsidRPr="00865465">
              <w:rPr>
                <w:rFonts w:ascii="Times New Roman" w:hAnsi="Times New Roman"/>
                <w:sz w:val="24"/>
                <w:szCs w:val="24"/>
              </w:rPr>
              <w:t> </w:t>
            </w:r>
            <w:r w:rsidRPr="004A104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A104B">
              <w:rPr>
                <w:rFonts w:ascii="Times New Roman" w:hAnsi="Times New Roman"/>
                <w:sz w:val="24"/>
                <w:szCs w:val="24"/>
              </w:rPr>
              <w:instrText xml:space="preserve"> REF _Ref461471863 \r \h  \* MERGEFORMAT </w:instrText>
            </w:r>
            <w:r w:rsidRPr="004A104B">
              <w:rPr>
                <w:rFonts w:ascii="Times New Roman" w:hAnsi="Times New Roman"/>
                <w:sz w:val="24"/>
                <w:szCs w:val="24"/>
              </w:rPr>
            </w:r>
            <w:r w:rsidRPr="004A104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10</w:t>
            </w:r>
            <w:r w:rsidRPr="004A104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A104B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260511" w:rsidRPr="005773CE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A104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E6D91" w14:textId="77777777" w:rsidR="009F1213" w:rsidRPr="004A104B" w:rsidRDefault="009F1213" w:rsidP="00DF632D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F1213" w:rsidRPr="004A104B" w14:paraId="53B301F2" w14:textId="77777777" w:rsidTr="00DF632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C34E8" w14:textId="77777777" w:rsidR="009F1213" w:rsidRPr="004A104B" w:rsidRDefault="009F1213" w:rsidP="00DF632D">
            <w:pPr>
              <w:pStyle w:val="aff7"/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66D10" w14:textId="77777777" w:rsidR="009F1213" w:rsidRPr="004A104B" w:rsidRDefault="009F1213" w:rsidP="00DF632D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A104B">
              <w:rPr>
                <w:rFonts w:ascii="Times New Roman" w:hAnsi="Times New Roman"/>
                <w:sz w:val="24"/>
                <w:szCs w:val="24"/>
              </w:rPr>
              <w:t>correspondentBankAccount</w:t>
            </w:r>
            <w:r w:rsidRPr="004A104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A104B">
              <w:rPr>
                <w:rFonts w:ascii="Times New Roman" w:hAnsi="Times New Roman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2F546" w14:textId="77777777" w:rsidR="009F1213" w:rsidRPr="004A104B" w:rsidRDefault="009F1213" w:rsidP="00DF632D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4A104B">
              <w:rPr>
                <w:rFonts w:ascii="Times New Roman" w:hAnsi="Times New Roman"/>
                <w:bCs/>
                <w:sz w:val="24"/>
                <w:szCs w:val="24"/>
              </w:rPr>
              <w:t>Поле номер 15:</w:t>
            </w:r>
          </w:p>
          <w:p w14:paraId="60085EF0" w14:textId="1654B488" w:rsidR="009F1213" w:rsidRPr="004A104B" w:rsidRDefault="009F1213" w:rsidP="00DF632D">
            <w:pPr>
              <w:pStyle w:val="aff5"/>
              <w:rPr>
                <w:rFonts w:ascii="Times New Roman" w:hAnsi="Times New Roman"/>
                <w:bCs/>
                <w:sz w:val="24"/>
                <w:szCs w:val="24"/>
              </w:rPr>
            </w:pPr>
            <w:r w:rsidRPr="004A104B">
              <w:rPr>
                <w:rFonts w:ascii="Times New Roman" w:hAnsi="Times New Roman"/>
                <w:bCs/>
                <w:sz w:val="24"/>
                <w:szCs w:val="24"/>
              </w:rPr>
              <w:t xml:space="preserve">Номер </w:t>
            </w:r>
            <w:r w:rsidR="007E6D35">
              <w:rPr>
                <w:rFonts w:ascii="Times New Roman" w:hAnsi="Times New Roman"/>
                <w:bCs/>
                <w:sz w:val="24"/>
                <w:szCs w:val="24"/>
              </w:rPr>
              <w:t xml:space="preserve">единого казначейского счета или номер </w:t>
            </w:r>
            <w:r w:rsidRPr="004A104B">
              <w:rPr>
                <w:rFonts w:ascii="Times New Roman" w:hAnsi="Times New Roman"/>
                <w:bCs/>
                <w:sz w:val="24"/>
                <w:szCs w:val="24"/>
              </w:rPr>
              <w:t>корреспондентского счета кредитной организации, открытый в подразделении Банка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EF53B" w14:textId="77777777" w:rsidR="009F1213" w:rsidRPr="004A104B" w:rsidRDefault="009F1213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A104B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29C51" w14:textId="64227796" w:rsidR="009F1213" w:rsidRPr="004A104B" w:rsidRDefault="009F1213" w:rsidP="00260511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A104B">
              <w:rPr>
                <w:rFonts w:ascii="Times New Roman" w:hAnsi="Times New Roman"/>
                <w:sz w:val="24"/>
                <w:szCs w:val="24"/>
                <w:lang w:val="en-US"/>
              </w:rPr>
              <w:t>AccountNumType</w:t>
            </w:r>
            <w:r w:rsidRPr="004A104B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</w:t>
            </w:r>
            <w:r w:rsidR="00260511" w:rsidRPr="005773CE">
              <w:rPr>
                <w:rFonts w:ascii="Times New Roman" w:hAnsi="Times New Roman"/>
                <w:sz w:val="24"/>
                <w:szCs w:val="24"/>
              </w:rPr>
              <w:t> </w:t>
            </w:r>
            <w:r w:rsidR="00FB0BE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B0BE6">
              <w:rPr>
                <w:rFonts w:ascii="Times New Roman" w:hAnsi="Times New Roman"/>
                <w:sz w:val="24"/>
                <w:szCs w:val="24"/>
              </w:rPr>
              <w:instrText xml:space="preserve"> REF _Ref5452882 \r \h </w:instrText>
            </w:r>
            <w:r w:rsidR="00FB0BE6">
              <w:rPr>
                <w:rFonts w:ascii="Times New Roman" w:hAnsi="Times New Roman"/>
                <w:sz w:val="24"/>
                <w:szCs w:val="24"/>
              </w:rPr>
            </w:r>
            <w:r w:rsidR="00FB0BE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9</w:t>
            </w:r>
            <w:r w:rsidR="00FB0BE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A104B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260511" w:rsidRPr="005773CE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A104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3BEFE" w14:textId="77777777" w:rsidR="009F1213" w:rsidRPr="004A104B" w:rsidRDefault="009F1213" w:rsidP="00DF632D">
            <w:pPr>
              <w:pStyle w:val="aff5"/>
              <w:rPr>
                <w:rFonts w:ascii="Times New Roman" w:hAnsi="Times New Roman"/>
                <w:bCs/>
                <w:i/>
                <w:sz w:val="24"/>
                <w:szCs w:val="24"/>
                <w:highlight w:val="cyan"/>
              </w:rPr>
            </w:pPr>
          </w:p>
        </w:tc>
      </w:tr>
    </w:tbl>
    <w:p w14:paraId="2A6960C2" w14:textId="06BD3143" w:rsidR="00E304E0" w:rsidRPr="00AE71E9" w:rsidRDefault="00E304E0" w:rsidP="00AC6D8D">
      <w:pPr>
        <w:pStyle w:val="aff3"/>
        <w:spacing w:after="120"/>
        <w:rPr>
          <w:b/>
          <w:szCs w:val="24"/>
        </w:rPr>
      </w:pPr>
      <w:bookmarkStart w:id="44" w:name="_Ref483568086"/>
      <w:bookmarkStart w:id="45" w:name="_Ref5435893"/>
      <w:bookmarkEnd w:id="36"/>
      <w:bookmarkEnd w:id="37"/>
      <w:r w:rsidRPr="00AE71E9">
        <w:rPr>
          <w:b/>
          <w:szCs w:val="24"/>
        </w:rPr>
        <w:lastRenderedPageBreak/>
        <w:t>Таблица</w:t>
      </w:r>
      <w:r w:rsidR="00AC6D8D" w:rsidRPr="00865465">
        <w:rPr>
          <w:szCs w:val="24"/>
        </w:rPr>
        <w:t> </w:t>
      </w:r>
      <w:r w:rsidRPr="00AE71E9">
        <w:rPr>
          <w:b/>
          <w:szCs w:val="24"/>
        </w:rPr>
        <w:fldChar w:fldCharType="begin"/>
      </w:r>
      <w:r w:rsidRPr="00AE71E9">
        <w:rPr>
          <w:b/>
          <w:szCs w:val="24"/>
        </w:rPr>
        <w:instrText xml:space="preserve"> SEQ Таблица \* ARABIC </w:instrText>
      </w:r>
      <w:r w:rsidRPr="00AE71E9">
        <w:rPr>
          <w:b/>
          <w:szCs w:val="24"/>
        </w:rPr>
        <w:fldChar w:fldCharType="separate"/>
      </w:r>
      <w:r w:rsidR="007F652D">
        <w:rPr>
          <w:b/>
          <w:noProof/>
          <w:szCs w:val="24"/>
        </w:rPr>
        <w:t>11</w:t>
      </w:r>
      <w:r w:rsidRPr="00AE71E9">
        <w:rPr>
          <w:b/>
          <w:szCs w:val="24"/>
        </w:rPr>
        <w:fldChar w:fldCharType="end"/>
      </w:r>
      <w:bookmarkEnd w:id="44"/>
      <w:bookmarkEnd w:id="45"/>
      <w:r w:rsidRPr="00AE71E9">
        <w:rPr>
          <w:b/>
          <w:szCs w:val="24"/>
        </w:rPr>
        <w:t>. BudgetIndex</w:t>
      </w:r>
      <w:r w:rsidRPr="00AE71E9">
        <w:rPr>
          <w:b/>
          <w:szCs w:val="24"/>
          <w:lang w:val="en-US"/>
        </w:rPr>
        <w:t>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977"/>
      </w:tblGrid>
      <w:tr w:rsidR="00E304E0" w:rsidRPr="00AE71E9" w14:paraId="558C9EA4" w14:textId="77777777" w:rsidTr="00E304E0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B1B65D" w14:textId="77777777" w:rsidR="00E304E0" w:rsidRPr="00AE71E9" w:rsidRDefault="00E304E0" w:rsidP="00E304E0">
            <w:pPr>
              <w:pStyle w:val="af3"/>
              <w:rPr>
                <w:rFonts w:ascii="Times New Roman" w:cs="Times New Roman"/>
              </w:rPr>
            </w:pPr>
            <w:r w:rsidRPr="00AE71E9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DD6FD" w14:textId="77777777" w:rsidR="00E304E0" w:rsidRPr="00AE71E9" w:rsidRDefault="00E304E0" w:rsidP="00E304E0">
            <w:pPr>
              <w:pStyle w:val="af3"/>
              <w:rPr>
                <w:rFonts w:ascii="Times New Roman" w:cs="Times New Roman"/>
              </w:rPr>
            </w:pPr>
            <w:r w:rsidRPr="00AE71E9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1D9383" w14:textId="77777777" w:rsidR="00E304E0" w:rsidRPr="00AE71E9" w:rsidRDefault="00E304E0" w:rsidP="00E304E0">
            <w:pPr>
              <w:pStyle w:val="af3"/>
              <w:rPr>
                <w:rFonts w:ascii="Times New Roman" w:cs="Times New Roman"/>
              </w:rPr>
            </w:pPr>
            <w:r w:rsidRPr="00AE71E9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B0B5C5" w14:textId="77777777" w:rsidR="00E304E0" w:rsidRPr="00AE71E9" w:rsidRDefault="00E304E0" w:rsidP="00E304E0">
            <w:pPr>
              <w:pStyle w:val="af3"/>
              <w:rPr>
                <w:rFonts w:ascii="Times New Roman" w:cs="Times New Roman"/>
              </w:rPr>
            </w:pPr>
            <w:r w:rsidRPr="00AE71E9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A34B6" w14:textId="77777777" w:rsidR="00E304E0" w:rsidRPr="00AE71E9" w:rsidRDefault="00E304E0" w:rsidP="00E304E0">
            <w:pPr>
              <w:pStyle w:val="af3"/>
              <w:rPr>
                <w:rFonts w:ascii="Times New Roman" w:cs="Times New Roman"/>
              </w:rPr>
            </w:pPr>
            <w:r w:rsidRPr="00AE71E9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5048E" w14:textId="77777777" w:rsidR="00E304E0" w:rsidRPr="00AE71E9" w:rsidRDefault="00E304E0" w:rsidP="00E304E0">
            <w:pPr>
              <w:pStyle w:val="af3"/>
              <w:rPr>
                <w:rFonts w:ascii="Times New Roman" w:cs="Times New Roman"/>
              </w:rPr>
            </w:pPr>
            <w:r w:rsidRPr="00AE71E9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3543D2" w:rsidRPr="00AE71E9" w14:paraId="69864186" w14:textId="77777777" w:rsidTr="00E304E0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ED85E" w14:textId="687A288B" w:rsidR="003543D2" w:rsidRPr="00AE71E9" w:rsidRDefault="003543D2" w:rsidP="00D563F9">
            <w:pPr>
              <w:pStyle w:val="aff7"/>
              <w:numPr>
                <w:ilvl w:val="0"/>
                <w:numId w:val="53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F3901" w14:textId="77777777" w:rsidR="003543D2" w:rsidRPr="00AE71E9" w:rsidRDefault="003543D2" w:rsidP="003543D2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status (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D11D4" w14:textId="77777777" w:rsidR="003543D2" w:rsidRPr="00AE71E9" w:rsidRDefault="003543D2" w:rsidP="003543D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Поле номер 101:</w:t>
            </w:r>
          </w:p>
          <w:p w14:paraId="312AD7AC" w14:textId="5951B24E" w:rsidR="003543D2" w:rsidRPr="00AE71E9" w:rsidRDefault="003543D2" w:rsidP="003543D2">
            <w:pPr>
              <w:pStyle w:val="aff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Статус плательщика — реквизит 101 Распоряжения.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0A212" w14:textId="77777777" w:rsidR="003543D2" w:rsidRPr="00AE71E9" w:rsidRDefault="003543D2" w:rsidP="003543D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67C68" w14:textId="77777777" w:rsidR="003543D2" w:rsidRPr="00AE71E9" w:rsidRDefault="003543D2" w:rsidP="003543D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Строка длиной 2</w:t>
            </w:r>
            <w:r w:rsidRPr="00AE71E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E71E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символа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C9D27E3" w14:textId="1409E1FC" w:rsidR="003543D2" w:rsidRPr="00AE71E9" w:rsidRDefault="003543D2" w:rsidP="003543D2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/</w:t>
            </w: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7D967" w14:textId="77777777" w:rsidR="00CB113C" w:rsidRPr="00245BEC" w:rsidRDefault="00CB113C" w:rsidP="00CB113C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45BEC">
              <w:rPr>
                <w:rFonts w:ascii="Times New Roman" w:hAnsi="Times New Roman"/>
                <w:sz w:val="24"/>
                <w:szCs w:val="24"/>
              </w:rPr>
              <w:t>До 01.07.2021 реквизит платежа 101 «Статус плательщика» блока данных «Дополнительные реквизиты платежа» может принимать значение из диапазонов "01"-"13", "15"-"28".</w:t>
            </w:r>
          </w:p>
          <w:p w14:paraId="21BC0981" w14:textId="77777777" w:rsidR="00CB113C" w:rsidRPr="00245BEC" w:rsidRDefault="00CB113C" w:rsidP="00CB113C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45BEC">
              <w:rPr>
                <w:rFonts w:ascii="Times New Roman" w:hAnsi="Times New Roman"/>
                <w:sz w:val="24"/>
                <w:szCs w:val="24"/>
              </w:rPr>
              <w:t>C 01.07.2021 реквизит платежа 101 «Статус плательщика» блока данных «Дополнительные реквизиты платежа» может принимать значение из диапазонов "01"-"13", "15-29".</w:t>
            </w:r>
          </w:p>
          <w:p w14:paraId="35027C76" w14:textId="77777777" w:rsidR="003543D2" w:rsidRDefault="00CB113C" w:rsidP="00CB113C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45BEC">
              <w:rPr>
                <w:rFonts w:ascii="Times New Roman" w:hAnsi="Times New Roman"/>
                <w:sz w:val="24"/>
                <w:szCs w:val="24"/>
              </w:rPr>
              <w:t>С 01.10.2021 реквизит платежа 101 «Статус плательщика» блока данных «Дополнительные реквизиты платежа» может принимать значение из диапазонов "01"-"08", "13","15"-"17", "19"-"20", "23"-"24", "27"-"30".</w:t>
            </w:r>
          </w:p>
          <w:p w14:paraId="330518A4" w14:textId="00B27C81" w:rsidR="00BD0E62" w:rsidRDefault="00CE768A" w:rsidP="006B540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 3</w:t>
            </w:r>
            <w:r w:rsidR="00333DC9">
              <w:rPr>
                <w:rFonts w:ascii="Times New Roman" w:hAnsi="Times New Roman"/>
                <w:i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.12.2022</w:t>
            </w:r>
            <w:r w:rsidR="00B439FD" w:rsidRPr="00DC532B" w:rsidDel="00DC53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0E62" w:rsidRPr="00BD0E62">
              <w:rPr>
                <w:rFonts w:ascii="Times New Roman" w:hAnsi="Times New Roman"/>
                <w:sz w:val="24"/>
                <w:szCs w:val="24"/>
              </w:rPr>
              <w:t>реквизит платежа 101 «Статус плательщика» блока данных «Дополнительные реквизиты платежа» может принимать значение из диапазонов "01"-"08", "13","15"-"17", "19"-"20", "23"-"24", "27"-"31"</w:t>
            </w:r>
            <w:r w:rsidR="00BD0E62" w:rsidRPr="006C27A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4101F1C" w14:textId="1E5D2B6D" w:rsidR="006B5407" w:rsidRPr="00BD0E62" w:rsidRDefault="00333DC9" w:rsidP="006B540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333DC9">
              <w:rPr>
                <w:rFonts w:ascii="Times New Roman" w:hAnsi="Times New Roman"/>
                <w:sz w:val="24"/>
                <w:szCs w:val="24"/>
              </w:rPr>
              <w:t xml:space="preserve">С даты вступления в силу новой редакции приказа Минфина России от 12.11.2013г. №107н </w:t>
            </w:r>
            <w:bookmarkStart w:id="46" w:name="_GoBack"/>
            <w:bookmarkEnd w:id="46"/>
            <w:r w:rsidR="006B5407" w:rsidRPr="006B5407">
              <w:rPr>
                <w:rFonts w:ascii="Times New Roman" w:hAnsi="Times New Roman"/>
                <w:sz w:val="24"/>
                <w:szCs w:val="24"/>
              </w:rPr>
              <w:t xml:space="preserve"> реквизит платежа 101 «Статус плательщика» блока данных «Дополнительные реквизиты платежа» может принимать значение из диапазонов "03"-"08", "15"-</w:t>
            </w:r>
            <w:r w:rsidR="006B5407" w:rsidRPr="006B5407">
              <w:rPr>
                <w:rFonts w:ascii="Times New Roman" w:hAnsi="Times New Roman"/>
                <w:sz w:val="24"/>
                <w:szCs w:val="24"/>
              </w:rPr>
              <w:lastRenderedPageBreak/>
              <w:t>"17", "19"-"20", "23"-"24", "27"-"31".</w:t>
            </w:r>
          </w:p>
        </w:tc>
      </w:tr>
      <w:tr w:rsidR="003543D2" w:rsidRPr="00AE71E9" w14:paraId="228EDE22" w14:textId="77777777" w:rsidTr="00E304E0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C8F0A" w14:textId="718B3A52" w:rsidR="003543D2" w:rsidRPr="00AE71E9" w:rsidRDefault="003543D2" w:rsidP="00D563F9">
            <w:pPr>
              <w:pStyle w:val="aff7"/>
              <w:numPr>
                <w:ilvl w:val="0"/>
                <w:numId w:val="53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858E9" w14:textId="77777777" w:rsidR="003543D2" w:rsidRPr="00AE71E9" w:rsidRDefault="003543D2" w:rsidP="003543D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paytReason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83E1B" w14:textId="77777777" w:rsidR="003543D2" w:rsidRPr="00AE71E9" w:rsidRDefault="003543D2" w:rsidP="003543D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Поле номер 106:</w:t>
            </w:r>
          </w:p>
          <w:p w14:paraId="4557BA29" w14:textId="7347718D" w:rsidR="003543D2" w:rsidRPr="00AE71E9" w:rsidRDefault="001618D6" w:rsidP="003543D2">
            <w:pPr>
              <w:pStyle w:val="aff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Основание платежа</w:t>
            </w:r>
            <w:r w:rsidR="003543D2" w:rsidRPr="00AE71E9">
              <w:rPr>
                <w:rFonts w:ascii="Times New Roman" w:hAnsi="Times New Roman"/>
                <w:sz w:val="24"/>
                <w:szCs w:val="24"/>
              </w:rPr>
              <w:t xml:space="preserve"> — реквизит 106 Распоряжения.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D96BA" w14:textId="77777777" w:rsidR="003543D2" w:rsidRPr="00AE71E9" w:rsidRDefault="003543D2" w:rsidP="003543D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ADEF5" w14:textId="77777777" w:rsidR="003034B2" w:rsidRPr="007B0CF9" w:rsidRDefault="003034B2" w:rsidP="003034B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i/>
                <w:sz w:val="24"/>
                <w:szCs w:val="24"/>
              </w:rPr>
              <w:t>Значение «0»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B0CF9">
              <w:rPr>
                <w:rFonts w:ascii="Times New Roman" w:hAnsi="Times New Roman"/>
                <w:i/>
                <w:sz w:val="24"/>
                <w:szCs w:val="24"/>
              </w:rPr>
              <w:t>или строка длиной 2 символа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948162D" w14:textId="77777777" w:rsidR="003034B2" w:rsidRPr="007B0CF9" w:rsidRDefault="003034B2" w:rsidP="003034B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29D0FF7F" w14:textId="6D878686" w:rsidR="003543D2" w:rsidRPr="00AE71E9" w:rsidRDefault="003034B2" w:rsidP="003034B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1094A" w14:textId="77777777" w:rsidR="00457A55" w:rsidRPr="00E50154" w:rsidRDefault="00457A55" w:rsidP="006C27A6">
            <w:pPr>
              <w:jc w:val="both"/>
              <w:rPr>
                <w:szCs w:val="24"/>
              </w:rPr>
            </w:pPr>
            <w:r w:rsidRPr="00E50154">
              <w:rPr>
                <w:szCs w:val="24"/>
              </w:rPr>
              <w:t>С 01.01.2021 реквизит 106 «Показатель основания платежа» блока данных «Дополнительные реквизиты платежа» может содержать значение "0" или одно из следующих значений: ТП, ЗД, БФ, ТР, РС, ОТ, РТ, ПБ, ПР, АП, АР, ИН, ТЛ, БД, ПК, КВ, УВ, ИЛ, ТГ, ТБ, ТД, ПВ, ЗТ, 00.</w:t>
            </w:r>
          </w:p>
          <w:p w14:paraId="0F71F9F5" w14:textId="747ECB40" w:rsidR="008E574D" w:rsidRPr="00E50154" w:rsidRDefault="00457A55" w:rsidP="00CB113C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6C27A6">
              <w:rPr>
                <w:rFonts w:ascii="Times New Roman" w:hAnsi="Times New Roman"/>
                <w:sz w:val="24"/>
                <w:szCs w:val="24"/>
              </w:rPr>
              <w:t>С 01.10.2021 реквизит 106 «Показатель основания платежа» блока данных «Дополнительные реквизиты платежа» может содержать значение "0" или одно из следующих значений: ТП, ЗД, РС, ОТ, РТ, ПБ, ИН, ТЛ, ЗТ, ПК, КЭ, УВ, ИЛ, ТГ, ТБ, ТД, ПВ, 00.</w:t>
            </w:r>
          </w:p>
        </w:tc>
      </w:tr>
      <w:tr w:rsidR="003543D2" w:rsidRPr="00AE71E9" w14:paraId="5359F082" w14:textId="77777777" w:rsidTr="00E304E0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C85AF" w14:textId="77777777" w:rsidR="003543D2" w:rsidRPr="00AE71E9" w:rsidRDefault="003543D2" w:rsidP="00D563F9">
            <w:pPr>
              <w:pStyle w:val="aff7"/>
              <w:numPr>
                <w:ilvl w:val="0"/>
                <w:numId w:val="53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1616A" w14:textId="77777777" w:rsidR="003543D2" w:rsidRPr="00AE71E9" w:rsidRDefault="003543D2" w:rsidP="003543D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taxPeriod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D63A7" w14:textId="77777777" w:rsidR="003543D2" w:rsidRPr="00AE71E9" w:rsidRDefault="003543D2" w:rsidP="003543D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Поле номер 107:</w:t>
            </w:r>
          </w:p>
          <w:p w14:paraId="5C930D5A" w14:textId="15A0AEDD" w:rsidR="003543D2" w:rsidRPr="00AE71E9" w:rsidRDefault="001618D6" w:rsidP="003543D2">
            <w:pPr>
              <w:pStyle w:val="aff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Налоговый период</w:t>
            </w:r>
            <w:r w:rsidR="003543D2" w:rsidRPr="00AE71E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543D2" w:rsidRPr="00AE71E9">
              <w:rPr>
                <w:rFonts w:ascii="Times New Roman" w:hAnsi="Times New Roman"/>
                <w:sz w:val="24"/>
                <w:szCs w:val="24"/>
              </w:rPr>
              <w:t>–</w:t>
            </w:r>
            <w:r w:rsidR="003543D2" w:rsidRPr="00AE71E9">
              <w:rPr>
                <w:rFonts w:ascii="Times New Roman" w:hAnsi="Times New Roman"/>
                <w:bCs/>
                <w:sz w:val="24"/>
                <w:szCs w:val="24"/>
              </w:rPr>
              <w:t xml:space="preserve"> реквизит 107 Распоряжения</w:t>
            </w:r>
            <w:r w:rsidR="003543D2" w:rsidRPr="00AE71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41A7A" w14:textId="77777777" w:rsidR="003543D2" w:rsidRPr="00AE71E9" w:rsidRDefault="003543D2" w:rsidP="003543D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8798F" w14:textId="77777777" w:rsidR="003543D2" w:rsidRPr="00AE71E9" w:rsidRDefault="003543D2" w:rsidP="003543D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i/>
                <w:sz w:val="24"/>
                <w:szCs w:val="24"/>
              </w:rPr>
              <w:t>Значение «0» или строка длиной 10 или 8 символов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0054EE1" w14:textId="3C1838EB" w:rsidR="003543D2" w:rsidRPr="00AE71E9" w:rsidRDefault="003543D2" w:rsidP="003543D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D21AE" w14:textId="77777777" w:rsidR="003543D2" w:rsidRPr="00AE71E9" w:rsidRDefault="003543D2" w:rsidP="003543D2">
            <w:pPr>
              <w:pStyle w:val="aff9"/>
              <w:spacing w:before="0"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Если длина значения в поле 10 символов, то:</w:t>
            </w:r>
          </w:p>
          <w:p w14:paraId="0E720627" w14:textId="77777777" w:rsidR="003543D2" w:rsidRPr="00AE71E9" w:rsidRDefault="003543D2" w:rsidP="00070947">
            <w:pPr>
              <w:pStyle w:val="aff9"/>
              <w:numPr>
                <w:ilvl w:val="0"/>
                <w:numId w:val="17"/>
              </w:numPr>
              <w:spacing w:before="0" w:after="0" w:line="240" w:lineRule="auto"/>
              <w:ind w:left="650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символы 1-й и 2-й могут принимать значение: МС, КВ, ПЛ, ГД;</w:t>
            </w:r>
          </w:p>
          <w:p w14:paraId="4762B60C" w14:textId="77777777" w:rsidR="003543D2" w:rsidRPr="00AE71E9" w:rsidRDefault="003543D2" w:rsidP="00070947">
            <w:pPr>
              <w:pStyle w:val="aff9"/>
              <w:numPr>
                <w:ilvl w:val="0"/>
                <w:numId w:val="17"/>
              </w:numPr>
              <w:spacing w:before="0" w:after="0" w:line="240" w:lineRule="auto"/>
              <w:ind w:left="650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 xml:space="preserve">символы 4-й и 5-й могут принимать значение: для месячных платежей </w:t>
            </w:r>
            <w:r w:rsidRPr="00AE71E9">
              <w:rPr>
                <w:rFonts w:ascii="Times New Roman" w:hAnsi="Times New Roman"/>
                <w:sz w:val="24"/>
                <w:szCs w:val="24"/>
              </w:rPr>
              <w:noBreakHyphen/>
              <w:t xml:space="preserve"> номер месяца текущего отчетного года, для квартальных платежей - номер квартала, для полугодовых - номер полугодия;</w:t>
            </w:r>
          </w:p>
          <w:p w14:paraId="30EEC6D2" w14:textId="77777777" w:rsidR="003543D2" w:rsidRPr="00AE71E9" w:rsidRDefault="003543D2" w:rsidP="00070947">
            <w:pPr>
              <w:pStyle w:val="aff9"/>
              <w:numPr>
                <w:ilvl w:val="0"/>
                <w:numId w:val="17"/>
              </w:numPr>
              <w:spacing w:before="0" w:after="0" w:line="240" w:lineRule="auto"/>
              <w:ind w:left="650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 xml:space="preserve">символы с 7-го по 10-й могут принимать значение: </w:t>
            </w:r>
            <w:r w:rsidRPr="00AE71E9">
              <w:rPr>
                <w:rFonts w:ascii="Times New Roman" w:hAnsi="Times New Roman"/>
                <w:sz w:val="24"/>
                <w:szCs w:val="24"/>
              </w:rPr>
              <w:lastRenderedPageBreak/>
              <w:t>год, за который производится уплата налога;</w:t>
            </w:r>
          </w:p>
          <w:p w14:paraId="534E45AC" w14:textId="77777777" w:rsidR="003543D2" w:rsidRPr="00AE71E9" w:rsidRDefault="003543D2" w:rsidP="00070947">
            <w:pPr>
              <w:pStyle w:val="aff9"/>
              <w:numPr>
                <w:ilvl w:val="0"/>
                <w:numId w:val="17"/>
              </w:numPr>
              <w:spacing w:before="0" w:after="0" w:line="240" w:lineRule="auto"/>
              <w:ind w:left="650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символы 3-й и 6-й используются в качестве разделительных знаков, в них проставляется точка (".").</w:t>
            </w:r>
          </w:p>
          <w:p w14:paraId="6196DFB1" w14:textId="77777777" w:rsidR="003543D2" w:rsidRPr="00AE71E9" w:rsidRDefault="003543D2" w:rsidP="003543D2">
            <w:pPr>
              <w:jc w:val="both"/>
            </w:pPr>
            <w:r w:rsidRPr="00AE71E9">
              <w:t>Если длина поля 8 символов, то все они должны быть цифрами.</w:t>
            </w:r>
          </w:p>
          <w:p w14:paraId="190441B8" w14:textId="362511D1" w:rsidR="003543D2" w:rsidRPr="00AE71E9" w:rsidRDefault="003543D2" w:rsidP="003543D2">
            <w:pPr>
              <w:pStyle w:val="aff9"/>
              <w:spacing w:before="0"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Допускается указывать дату в формате</w:t>
            </w:r>
            <w:r w:rsidRPr="00AE71E9">
              <w:rPr>
                <w:rFonts w:ascii="Times New Roman" w:hAnsi="Times New Roman"/>
                <w:i/>
                <w:sz w:val="24"/>
                <w:szCs w:val="24"/>
              </w:rPr>
              <w:t xml:space="preserve"> "день.месяц.год".</w:t>
            </w:r>
          </w:p>
        </w:tc>
      </w:tr>
      <w:tr w:rsidR="003543D2" w:rsidRPr="00AE71E9" w14:paraId="6B1D9763" w14:textId="77777777" w:rsidTr="00E304E0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C7BB3" w14:textId="77777777" w:rsidR="003543D2" w:rsidRPr="00AE71E9" w:rsidRDefault="003543D2" w:rsidP="00D563F9">
            <w:pPr>
              <w:pStyle w:val="aff7"/>
              <w:numPr>
                <w:ilvl w:val="0"/>
                <w:numId w:val="53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25F04" w14:textId="77777777" w:rsidR="003543D2" w:rsidRPr="00AE71E9" w:rsidRDefault="003543D2" w:rsidP="003543D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taxDocNumber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1A819" w14:textId="77777777" w:rsidR="003543D2" w:rsidRPr="00AE71E9" w:rsidRDefault="003543D2" w:rsidP="003543D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Поле номер 108:</w:t>
            </w:r>
          </w:p>
          <w:p w14:paraId="2993DFE4" w14:textId="50610609" w:rsidR="003543D2" w:rsidRPr="00AE71E9" w:rsidRDefault="001618D6" w:rsidP="003543D2">
            <w:pPr>
              <w:pStyle w:val="aff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618D6">
              <w:rPr>
                <w:rFonts w:ascii="Times New Roman" w:hAnsi="Times New Roman"/>
                <w:bCs/>
                <w:sz w:val="24"/>
                <w:szCs w:val="24"/>
              </w:rPr>
              <w:t>Номер документа-основания</w:t>
            </w:r>
            <w:r w:rsidRPr="001618D6" w:rsidDel="001618D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543D2" w:rsidRPr="00AE71E9">
              <w:rPr>
                <w:rFonts w:ascii="Times New Roman" w:hAnsi="Times New Roman"/>
                <w:sz w:val="24"/>
                <w:szCs w:val="24"/>
              </w:rPr>
              <w:t>–</w:t>
            </w:r>
            <w:r w:rsidR="003543D2" w:rsidRPr="00AE71E9">
              <w:rPr>
                <w:rFonts w:ascii="Times New Roman" w:hAnsi="Times New Roman"/>
                <w:bCs/>
                <w:sz w:val="24"/>
                <w:szCs w:val="24"/>
              </w:rPr>
              <w:t xml:space="preserve"> реквизит 108 Распоряжения</w:t>
            </w:r>
            <w:r w:rsidR="003543D2" w:rsidRPr="00AE71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0F397" w14:textId="77777777" w:rsidR="003543D2" w:rsidRPr="00AE71E9" w:rsidRDefault="003543D2" w:rsidP="003543D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D9F74" w14:textId="77777777" w:rsidR="003543D2" w:rsidRPr="00AE71E9" w:rsidRDefault="003543D2" w:rsidP="003543D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 xml:space="preserve">Строка длиной от 1 до 15 символов </w:t>
            </w:r>
          </w:p>
          <w:p w14:paraId="533D0399" w14:textId="555E39A6" w:rsidR="003543D2" w:rsidRPr="00AE71E9" w:rsidRDefault="003543D2" w:rsidP="003543D2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53C08" w14:textId="77777777" w:rsidR="00457A55" w:rsidRPr="00DA4546" w:rsidRDefault="00457A55" w:rsidP="00457A55">
            <w:pPr>
              <w:pStyle w:val="aff5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A4546">
              <w:rPr>
                <w:rFonts w:ascii="Times New Roman" w:hAnsi="Times New Roman"/>
                <w:bCs/>
                <w:iCs/>
                <w:sz w:val="24"/>
                <w:szCs w:val="24"/>
              </w:rPr>
              <w:t>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Федерации, утвержденными приказом Министерства финансов Российской Федерации от 12 ноября 2013 г. №107н реквизит 108 может быть: «0», может содержать номер документа основания платежа длиной до 15 символов или должен быть заполнен следующим образом:</w:t>
            </w:r>
          </w:p>
          <w:p w14:paraId="35CCBF7F" w14:textId="3531787D" w:rsidR="00457A55" w:rsidRPr="00DA4546" w:rsidRDefault="00457A55" w:rsidP="00457A55">
            <w:pPr>
              <w:pStyle w:val="aff5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A4546">
              <w:rPr>
                <w:rFonts w:ascii="Times New Roman" w:hAnsi="Times New Roman"/>
                <w:bCs/>
                <w:iCs/>
                <w:sz w:val="24"/>
                <w:szCs w:val="24"/>
              </w:rPr>
              <w:tab/>
              <w:t xml:space="preserve">- первые </w:t>
            </w:r>
            <w:r w:rsidR="00BC1A06" w:rsidRPr="00DA4546">
              <w:rPr>
                <w:rFonts w:ascii="Times New Roman" w:hAnsi="Times New Roman"/>
                <w:bCs/>
                <w:iCs/>
                <w:sz w:val="24"/>
                <w:szCs w:val="24"/>
              </w:rPr>
              <w:t>дв</w:t>
            </w:r>
            <w:r w:rsidR="00BC1A06"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 w:rsidR="00BC1A06" w:rsidRPr="00DA454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DA4546">
              <w:rPr>
                <w:rFonts w:ascii="Times New Roman" w:hAnsi="Times New Roman"/>
                <w:bCs/>
                <w:iCs/>
                <w:sz w:val="24"/>
                <w:szCs w:val="24"/>
              </w:rPr>
              <w:t>символа могут принимать значение "00" - "14", "22", "24" - "26", "28" - "30",</w:t>
            </w:r>
          </w:p>
          <w:p w14:paraId="0ADB34A5" w14:textId="77777777" w:rsidR="00457A55" w:rsidRPr="00DA4546" w:rsidRDefault="00457A55" w:rsidP="00457A55">
            <w:pPr>
              <w:pStyle w:val="aff5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A4546">
              <w:rPr>
                <w:rFonts w:ascii="Times New Roman" w:hAnsi="Times New Roman"/>
                <w:bCs/>
                <w:iCs/>
                <w:sz w:val="24"/>
                <w:szCs w:val="24"/>
              </w:rPr>
              <w:tab/>
              <w:t>- третий символ - знак ";",</w:t>
            </w:r>
          </w:p>
          <w:p w14:paraId="66BFE769" w14:textId="24DA82D6" w:rsidR="003543D2" w:rsidRPr="00AB757C" w:rsidRDefault="00457A55" w:rsidP="00CB113C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DA4546">
              <w:rPr>
                <w:rFonts w:ascii="Times New Roman" w:hAnsi="Times New Roman"/>
                <w:bCs/>
                <w:iCs/>
                <w:sz w:val="24"/>
                <w:szCs w:val="24"/>
              </w:rPr>
              <w:tab/>
              <w:t xml:space="preserve">- последующие символы - идентификатора сведений о физическом лице, длиной от 1 до 12 символов, знаки номера </w:t>
            </w:r>
            <w:r w:rsidRPr="00DA4546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«№» и дефиса «-» не указываются.</w:t>
            </w:r>
          </w:p>
        </w:tc>
      </w:tr>
      <w:tr w:rsidR="00AB757C" w:rsidRPr="004A104B" w14:paraId="364052AA" w14:textId="77777777" w:rsidTr="00E304E0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58E8C" w14:textId="77777777" w:rsidR="00AB757C" w:rsidRPr="00AE71E9" w:rsidRDefault="00AB757C" w:rsidP="00AB757C">
            <w:pPr>
              <w:pStyle w:val="aff7"/>
              <w:numPr>
                <w:ilvl w:val="0"/>
                <w:numId w:val="53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A8C1E" w14:textId="77777777" w:rsidR="00AB757C" w:rsidRPr="00AE71E9" w:rsidRDefault="00AB757C" w:rsidP="00AB757C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taxDocDate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11D9A" w14:textId="77777777" w:rsidR="00AB757C" w:rsidRPr="00AE71E9" w:rsidRDefault="00AB757C" w:rsidP="00AB757C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Поле номер 109:</w:t>
            </w:r>
          </w:p>
          <w:p w14:paraId="745E2D04" w14:textId="45E8187E" w:rsidR="00AB757C" w:rsidRPr="00AE71E9" w:rsidRDefault="001618D6" w:rsidP="00AB757C">
            <w:pPr>
              <w:pStyle w:val="aff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618D6">
              <w:rPr>
                <w:rFonts w:ascii="Times New Roman" w:hAnsi="Times New Roman"/>
                <w:bCs/>
                <w:sz w:val="24"/>
                <w:szCs w:val="24"/>
              </w:rPr>
              <w:t>Дата документа-основания</w:t>
            </w:r>
            <w:r w:rsidRPr="001618D6" w:rsidDel="001618D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AB757C" w:rsidRPr="00AE71E9">
              <w:rPr>
                <w:rFonts w:ascii="Times New Roman" w:hAnsi="Times New Roman"/>
                <w:sz w:val="24"/>
                <w:szCs w:val="24"/>
              </w:rPr>
              <w:t>–</w:t>
            </w:r>
            <w:r w:rsidR="00AB757C" w:rsidRPr="00AE71E9">
              <w:rPr>
                <w:rFonts w:ascii="Times New Roman" w:hAnsi="Times New Roman"/>
                <w:bCs/>
                <w:sz w:val="24"/>
                <w:szCs w:val="24"/>
              </w:rPr>
              <w:t xml:space="preserve"> реквизит 109 Распоряжения.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1F5A7" w14:textId="77777777" w:rsidR="00AB757C" w:rsidRPr="00AE71E9" w:rsidRDefault="00AB757C" w:rsidP="00AB757C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9E39A" w14:textId="168BD1A6" w:rsidR="00AB757C" w:rsidRPr="00AE71E9" w:rsidRDefault="00AB757C" w:rsidP="00AB757C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i/>
                <w:sz w:val="24"/>
                <w:szCs w:val="24"/>
              </w:rPr>
              <w:t>Значение «0»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, «00»</w:t>
            </w:r>
            <w:r w:rsidRPr="00AE71E9">
              <w:rPr>
                <w:rFonts w:ascii="Times New Roman" w:hAnsi="Times New Roman"/>
                <w:i/>
                <w:sz w:val="24"/>
                <w:szCs w:val="24"/>
              </w:rPr>
              <w:t xml:space="preserve"> или строка длиной 10 символов ((0[1-9]|[12][0-9]|3[01])\.(0[1-9]|1[012])\.\d{4} либо «0»)</w:t>
            </w:r>
            <w:r w:rsidRPr="00AE71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A252B08" w14:textId="4CF2EFCC" w:rsidR="00AB757C" w:rsidRPr="00AE71E9" w:rsidRDefault="00AB757C" w:rsidP="00AB757C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AE71E9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AE71E9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5C1A4" w14:textId="77777777" w:rsidR="00CB113C" w:rsidRPr="00CB113C" w:rsidRDefault="00CB113C" w:rsidP="00CB113C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CB113C">
              <w:rPr>
                <w:rFonts w:ascii="Times New Roman" w:hAnsi="Times New Roman"/>
                <w:sz w:val="24"/>
                <w:szCs w:val="24"/>
              </w:rPr>
              <w:t>Особенности заполнения:</w:t>
            </w:r>
          </w:p>
          <w:p w14:paraId="5BE26D39" w14:textId="77777777" w:rsidR="00CB113C" w:rsidRPr="00CB113C" w:rsidRDefault="00CB113C" w:rsidP="00CB113C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CB113C">
              <w:rPr>
                <w:rFonts w:ascii="Times New Roman" w:hAnsi="Times New Roman"/>
                <w:sz w:val="24"/>
                <w:szCs w:val="24"/>
              </w:rPr>
              <w:t>первые два символа обозначают календарный день (могут принимать значения от 01 до 31);</w:t>
            </w:r>
          </w:p>
          <w:p w14:paraId="188502F2" w14:textId="77777777" w:rsidR="00CB113C" w:rsidRPr="00CB113C" w:rsidRDefault="00CB113C" w:rsidP="00CB113C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CB113C">
              <w:rPr>
                <w:rFonts w:ascii="Times New Roman" w:hAnsi="Times New Roman"/>
                <w:sz w:val="24"/>
                <w:szCs w:val="24"/>
              </w:rPr>
              <w:t>4-й и 5-й символы - месяц (значения от 01 до 12);</w:t>
            </w:r>
          </w:p>
          <w:p w14:paraId="41CEAC38" w14:textId="77777777" w:rsidR="00CB113C" w:rsidRPr="00CB113C" w:rsidRDefault="00CB113C" w:rsidP="00CB113C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CB113C">
              <w:rPr>
                <w:rFonts w:ascii="Times New Roman" w:hAnsi="Times New Roman"/>
                <w:sz w:val="24"/>
                <w:szCs w:val="24"/>
              </w:rPr>
              <w:t>с 7-го по 10-й   год;</w:t>
            </w:r>
          </w:p>
          <w:p w14:paraId="30B1C3ED" w14:textId="77777777" w:rsidR="00CB113C" w:rsidRPr="00CB113C" w:rsidRDefault="00CB113C" w:rsidP="00CB113C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CB113C">
              <w:rPr>
                <w:rFonts w:ascii="Times New Roman" w:hAnsi="Times New Roman"/>
                <w:sz w:val="24"/>
                <w:szCs w:val="24"/>
              </w:rPr>
              <w:t>в 3-м и 6-м символах в качестве разделительных знаков проставляется точка (".")</w:t>
            </w:r>
          </w:p>
          <w:p w14:paraId="399C24E6" w14:textId="2EB61DEF" w:rsidR="00AB757C" w:rsidRPr="00AE71E9" w:rsidRDefault="00CB113C" w:rsidP="00CB113C">
            <w:pPr>
              <w:pStyle w:val="aff5"/>
            </w:pPr>
            <w:r w:rsidRPr="00CB113C">
              <w:rPr>
                <w:rFonts w:ascii="Times New Roman" w:hAnsi="Times New Roman"/>
                <w:sz w:val="24"/>
                <w:szCs w:val="24"/>
              </w:rPr>
              <w:t>Значение «00» может быть указано в случае указания значения «00» в поле номер 106: Показатель основания платежа — реквизит 106 Распоряжения.</w:t>
            </w:r>
          </w:p>
        </w:tc>
      </w:tr>
    </w:tbl>
    <w:p w14:paraId="7A03B2B7" w14:textId="172EFBE5" w:rsidR="00AC6D8D" w:rsidRPr="005F0AD1" w:rsidRDefault="00AC6D8D" w:rsidP="00AC6D8D">
      <w:pPr>
        <w:pStyle w:val="aff3"/>
        <w:spacing w:after="120"/>
        <w:rPr>
          <w:b/>
          <w:szCs w:val="24"/>
        </w:rPr>
      </w:pPr>
      <w:bookmarkStart w:id="47" w:name="_Ref488328314"/>
      <w:bookmarkStart w:id="48" w:name="_Ref483568490"/>
      <w:r w:rsidRPr="005F0AD1">
        <w:rPr>
          <w:b/>
          <w:szCs w:val="24"/>
        </w:rPr>
        <w:t>Таблица</w:t>
      </w:r>
      <w:r w:rsidRPr="00865465">
        <w:rPr>
          <w:szCs w:val="24"/>
        </w:rPr>
        <w:t> </w:t>
      </w:r>
      <w:r w:rsidRPr="005F0AD1">
        <w:rPr>
          <w:b/>
          <w:szCs w:val="24"/>
        </w:rPr>
        <w:fldChar w:fldCharType="begin"/>
      </w:r>
      <w:r w:rsidRPr="005F0AD1">
        <w:rPr>
          <w:b/>
          <w:szCs w:val="24"/>
        </w:rPr>
        <w:instrText xml:space="preserve"> SEQ Таблица \* ARABIC </w:instrText>
      </w:r>
      <w:r w:rsidRPr="005F0AD1">
        <w:rPr>
          <w:b/>
          <w:szCs w:val="24"/>
        </w:rPr>
        <w:fldChar w:fldCharType="separate"/>
      </w:r>
      <w:r w:rsidR="007F652D">
        <w:rPr>
          <w:b/>
          <w:noProof/>
          <w:szCs w:val="24"/>
        </w:rPr>
        <w:t>12</w:t>
      </w:r>
      <w:r w:rsidRPr="005F0AD1">
        <w:rPr>
          <w:b/>
          <w:szCs w:val="24"/>
        </w:rPr>
        <w:fldChar w:fldCharType="end"/>
      </w:r>
      <w:bookmarkEnd w:id="47"/>
      <w:r w:rsidRPr="005F0AD1">
        <w:rPr>
          <w:b/>
          <w:szCs w:val="24"/>
        </w:rPr>
        <w:t>. AccDocType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977"/>
      </w:tblGrid>
      <w:tr w:rsidR="00AC6D8D" w:rsidRPr="005F0AD1" w14:paraId="294E9CC4" w14:textId="77777777" w:rsidTr="00DF632D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EC1FF8" w14:textId="77777777" w:rsidR="00AC6D8D" w:rsidRPr="005F0AD1" w:rsidRDefault="00AC6D8D" w:rsidP="00DF632D">
            <w:pPr>
              <w:pStyle w:val="af3"/>
              <w:rPr>
                <w:rFonts w:ascii="Times New Roman" w:cs="Times New Roman"/>
              </w:rPr>
            </w:pPr>
            <w:r w:rsidRPr="005F0AD1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37949" w14:textId="77777777" w:rsidR="00AC6D8D" w:rsidRPr="005F0AD1" w:rsidRDefault="00AC6D8D" w:rsidP="00DF632D">
            <w:pPr>
              <w:pStyle w:val="af3"/>
              <w:rPr>
                <w:rFonts w:ascii="Times New Roman" w:cs="Times New Roman"/>
              </w:rPr>
            </w:pPr>
            <w:r w:rsidRPr="005F0AD1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0B9A9" w14:textId="77777777" w:rsidR="00AC6D8D" w:rsidRPr="005F0AD1" w:rsidRDefault="00AC6D8D" w:rsidP="00DF632D">
            <w:pPr>
              <w:pStyle w:val="af3"/>
              <w:rPr>
                <w:rFonts w:ascii="Times New Roman" w:cs="Times New Roman"/>
              </w:rPr>
            </w:pPr>
            <w:r w:rsidRPr="005F0AD1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F87ED" w14:textId="77777777" w:rsidR="00AC6D8D" w:rsidRPr="005F0AD1" w:rsidRDefault="00AC6D8D" w:rsidP="00DF632D">
            <w:pPr>
              <w:pStyle w:val="af3"/>
              <w:rPr>
                <w:rFonts w:ascii="Times New Roman" w:cs="Times New Roman"/>
              </w:rPr>
            </w:pPr>
            <w:r w:rsidRPr="005F0AD1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0E486B" w14:textId="77777777" w:rsidR="00AC6D8D" w:rsidRPr="005F0AD1" w:rsidRDefault="00AC6D8D" w:rsidP="00DF632D">
            <w:pPr>
              <w:pStyle w:val="af3"/>
              <w:rPr>
                <w:rFonts w:ascii="Times New Roman" w:cs="Times New Roman"/>
              </w:rPr>
            </w:pPr>
            <w:r w:rsidRPr="005F0AD1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FD08FC" w14:textId="77777777" w:rsidR="00AC6D8D" w:rsidRPr="005F0AD1" w:rsidRDefault="00AC6D8D" w:rsidP="00DF632D">
            <w:pPr>
              <w:pStyle w:val="af3"/>
              <w:rPr>
                <w:rFonts w:ascii="Times New Roman" w:cs="Times New Roman"/>
              </w:rPr>
            </w:pPr>
            <w:r w:rsidRPr="005F0AD1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AC6D8D" w:rsidRPr="005F0AD1" w14:paraId="156A3817" w14:textId="77777777" w:rsidTr="00DF632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0D05D" w14:textId="77777777" w:rsidR="00AC6D8D" w:rsidRPr="005F0AD1" w:rsidRDefault="00AC6D8D" w:rsidP="00DF632D">
            <w:pPr>
              <w:pStyle w:val="aff7"/>
              <w:numPr>
                <w:ilvl w:val="0"/>
                <w:numId w:val="2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64C5D" w14:textId="77777777" w:rsidR="00AC6D8D" w:rsidRPr="005F0AD1" w:rsidRDefault="00AC6D8D" w:rsidP="00DF632D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0AD1">
              <w:rPr>
                <w:rFonts w:ascii="Times New Roman" w:hAnsi="Times New Roman"/>
                <w:sz w:val="24"/>
                <w:szCs w:val="24"/>
                <w:lang w:val="en-US"/>
              </w:rPr>
              <w:t>accDocNo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C57B1" w14:textId="77777777" w:rsidR="00AC6D8D" w:rsidRPr="005F0AD1" w:rsidRDefault="00AC6D8D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F0AD1">
              <w:rPr>
                <w:rFonts w:ascii="Times New Roman" w:hAnsi="Times New Roman"/>
                <w:sz w:val="24"/>
                <w:szCs w:val="24"/>
              </w:rPr>
              <w:t>Поле номер 3:</w:t>
            </w:r>
          </w:p>
          <w:p w14:paraId="2E4CD4DA" w14:textId="77777777" w:rsidR="00AC6D8D" w:rsidRPr="005F0AD1" w:rsidRDefault="00AC6D8D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F0AD1">
              <w:rPr>
                <w:rFonts w:ascii="Times New Roman" w:hAnsi="Times New Roman"/>
                <w:sz w:val="24"/>
                <w:szCs w:val="24"/>
              </w:rPr>
              <w:t>Номер платежного документа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E87D6" w14:textId="77777777" w:rsidR="00AC6D8D" w:rsidRPr="005F0AD1" w:rsidRDefault="00AC6D8D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F0AD1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DF202" w14:textId="77777777" w:rsidR="00AC6D8D" w:rsidRPr="005F0AD1" w:rsidRDefault="00AC6D8D" w:rsidP="00DF632D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5F0AD1">
              <w:rPr>
                <w:rFonts w:ascii="Times New Roman" w:hAnsi="Times New Roman"/>
                <w:i/>
                <w:sz w:val="24"/>
                <w:szCs w:val="24"/>
              </w:rPr>
              <w:t xml:space="preserve">Значение от 1 до 6 цифр (\d{1,6}) </w:t>
            </w:r>
          </w:p>
          <w:p w14:paraId="7B3A2BB0" w14:textId="77777777" w:rsidR="00AC6D8D" w:rsidRPr="005F0AD1" w:rsidRDefault="00AC6D8D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F0AD1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5F0AD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AED9C" w14:textId="77777777" w:rsidR="00AC6D8D" w:rsidRPr="005F0AD1" w:rsidRDefault="00AC6D8D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6D8D" w:rsidRPr="004A104B" w14:paraId="680DED08" w14:textId="77777777" w:rsidTr="00DF632D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68999" w14:textId="77777777" w:rsidR="00AC6D8D" w:rsidRPr="005F0AD1" w:rsidRDefault="00AC6D8D" w:rsidP="00DF632D">
            <w:pPr>
              <w:pStyle w:val="aff7"/>
              <w:numPr>
                <w:ilvl w:val="0"/>
                <w:numId w:val="2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988C0" w14:textId="77777777" w:rsidR="00AC6D8D" w:rsidRPr="005F0AD1" w:rsidRDefault="00AC6D8D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F0AD1">
              <w:rPr>
                <w:rFonts w:ascii="Times New Roman" w:hAnsi="Times New Roman"/>
                <w:sz w:val="24"/>
                <w:szCs w:val="24"/>
              </w:rPr>
              <w:t>accDocDate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0033F" w14:textId="77777777" w:rsidR="00AC6D8D" w:rsidRPr="005F0AD1" w:rsidRDefault="00AC6D8D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F0AD1">
              <w:rPr>
                <w:rFonts w:ascii="Times New Roman" w:hAnsi="Times New Roman"/>
                <w:sz w:val="24"/>
                <w:szCs w:val="24"/>
              </w:rPr>
              <w:t>Поле номер 4:</w:t>
            </w:r>
          </w:p>
          <w:p w14:paraId="22194508" w14:textId="77777777" w:rsidR="00AC6D8D" w:rsidRPr="005F0AD1" w:rsidRDefault="00AC6D8D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F0AD1">
              <w:rPr>
                <w:rFonts w:ascii="Times New Roman" w:hAnsi="Times New Roman"/>
                <w:sz w:val="24"/>
                <w:szCs w:val="24"/>
              </w:rPr>
              <w:t>Дата платежного документа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9FFC6" w14:textId="77777777" w:rsidR="00AC6D8D" w:rsidRPr="005F0AD1" w:rsidRDefault="00AC6D8D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F0AD1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62DC9" w14:textId="77777777" w:rsidR="00AC6D8D" w:rsidRPr="005F0AD1" w:rsidRDefault="00AC6D8D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F0AD1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28" w:anchor="date" w:history="1">
              <w:r w:rsidRPr="005F0AD1">
                <w:rPr>
                  <w:rStyle w:val="a8"/>
                  <w:rFonts w:ascii="Times New Roman" w:hAnsi="Times New Roman"/>
                  <w:i/>
                  <w:sz w:val="24"/>
                  <w:szCs w:val="24"/>
                </w:rPr>
                <w:t>http://www.w3.org/TR/xmlschema-2/#date</w:t>
              </w:r>
            </w:hyperlink>
          </w:p>
          <w:p w14:paraId="2A277693" w14:textId="77777777" w:rsidR="00AC6D8D" w:rsidRPr="005F0AD1" w:rsidRDefault="00AC6D8D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5F0AD1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5F0A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0AD1">
              <w:rPr>
                <w:rFonts w:ascii="Times New Roman" w:hAnsi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CB739" w14:textId="77777777" w:rsidR="00AC6D8D" w:rsidRPr="005F0AD1" w:rsidRDefault="00AC6D8D" w:rsidP="00DF632D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24B69DA" w14:textId="4847F445" w:rsidR="00E304E0" w:rsidRPr="009E0606" w:rsidRDefault="00E304E0" w:rsidP="00AC6D8D">
      <w:pPr>
        <w:pStyle w:val="aff3"/>
        <w:spacing w:after="120"/>
        <w:rPr>
          <w:b/>
          <w:szCs w:val="24"/>
        </w:rPr>
      </w:pPr>
      <w:bookmarkStart w:id="49" w:name="_Ref5450511"/>
      <w:r w:rsidRPr="009E0606">
        <w:rPr>
          <w:b/>
          <w:szCs w:val="24"/>
        </w:rPr>
        <w:lastRenderedPageBreak/>
        <w:t>Таблица</w:t>
      </w:r>
      <w:r w:rsidR="00AC6D8D" w:rsidRPr="00865465">
        <w:rPr>
          <w:szCs w:val="24"/>
        </w:rPr>
        <w:t> </w:t>
      </w:r>
      <w:r w:rsidRPr="009E0606">
        <w:rPr>
          <w:b/>
          <w:szCs w:val="24"/>
        </w:rPr>
        <w:fldChar w:fldCharType="begin"/>
      </w:r>
      <w:r w:rsidRPr="009E0606">
        <w:rPr>
          <w:b/>
          <w:szCs w:val="24"/>
        </w:rPr>
        <w:instrText xml:space="preserve"> SEQ Таблица \* ARABIC </w:instrText>
      </w:r>
      <w:r w:rsidRPr="009E0606">
        <w:rPr>
          <w:b/>
          <w:szCs w:val="24"/>
        </w:rPr>
        <w:fldChar w:fldCharType="separate"/>
      </w:r>
      <w:r w:rsidR="001A2DED">
        <w:rPr>
          <w:b/>
          <w:noProof/>
          <w:szCs w:val="24"/>
        </w:rPr>
        <w:t>12</w:t>
      </w:r>
      <w:r w:rsidRPr="009E0606">
        <w:rPr>
          <w:b/>
          <w:szCs w:val="24"/>
        </w:rPr>
        <w:fldChar w:fldCharType="end"/>
      </w:r>
      <w:bookmarkEnd w:id="48"/>
      <w:bookmarkEnd w:id="49"/>
      <w:r w:rsidRPr="009E0606">
        <w:rPr>
          <w:b/>
          <w:szCs w:val="24"/>
        </w:rPr>
        <w:t>. AdditionalDataType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984"/>
        <w:gridCol w:w="2977"/>
      </w:tblGrid>
      <w:tr w:rsidR="00E304E0" w:rsidRPr="009E0606" w14:paraId="0887477F" w14:textId="77777777" w:rsidTr="00E304E0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28B67B" w14:textId="77777777" w:rsidR="00E304E0" w:rsidRPr="009E0606" w:rsidRDefault="00E304E0" w:rsidP="00E304E0">
            <w:pPr>
              <w:pStyle w:val="af3"/>
              <w:rPr>
                <w:rFonts w:ascii="Times New Roman" w:cs="Times New Roman"/>
              </w:rPr>
            </w:pPr>
            <w:r w:rsidRPr="009E0606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ED2E79" w14:textId="77777777" w:rsidR="00E304E0" w:rsidRPr="009E0606" w:rsidRDefault="00E304E0" w:rsidP="00E304E0">
            <w:pPr>
              <w:pStyle w:val="af3"/>
              <w:rPr>
                <w:rFonts w:ascii="Times New Roman" w:cs="Times New Roman"/>
              </w:rPr>
            </w:pPr>
            <w:r w:rsidRPr="009E0606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CD518" w14:textId="77777777" w:rsidR="00E304E0" w:rsidRPr="009E0606" w:rsidRDefault="00E304E0" w:rsidP="00E304E0">
            <w:pPr>
              <w:pStyle w:val="af3"/>
              <w:rPr>
                <w:rFonts w:ascii="Times New Roman" w:cs="Times New Roman"/>
              </w:rPr>
            </w:pPr>
            <w:r w:rsidRPr="009E0606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27AAF3" w14:textId="77777777" w:rsidR="00E304E0" w:rsidRPr="009E0606" w:rsidRDefault="00E304E0" w:rsidP="00E304E0">
            <w:pPr>
              <w:pStyle w:val="af3"/>
              <w:rPr>
                <w:rFonts w:ascii="Times New Roman" w:cs="Times New Roman"/>
              </w:rPr>
            </w:pPr>
            <w:r w:rsidRPr="009E0606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D5ECB8" w14:textId="77777777" w:rsidR="00E304E0" w:rsidRPr="009E0606" w:rsidRDefault="00E304E0" w:rsidP="00E304E0">
            <w:pPr>
              <w:pStyle w:val="af3"/>
              <w:rPr>
                <w:rFonts w:ascii="Times New Roman" w:cs="Times New Roman"/>
              </w:rPr>
            </w:pPr>
            <w:r w:rsidRPr="009E0606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E70A6A" w14:textId="77777777" w:rsidR="00E304E0" w:rsidRPr="009E0606" w:rsidRDefault="00E304E0" w:rsidP="00E304E0">
            <w:pPr>
              <w:pStyle w:val="af3"/>
              <w:rPr>
                <w:rFonts w:ascii="Times New Roman" w:cs="Times New Roman"/>
              </w:rPr>
            </w:pPr>
            <w:r w:rsidRPr="009E0606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E304E0" w:rsidRPr="009E0606" w14:paraId="243CF156" w14:textId="77777777" w:rsidTr="00E304E0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E9573" w14:textId="77777777" w:rsidR="00E304E0" w:rsidRPr="009E0606" w:rsidRDefault="00E304E0" w:rsidP="00070947">
            <w:pPr>
              <w:pStyle w:val="aff7"/>
              <w:numPr>
                <w:ilvl w:val="0"/>
                <w:numId w:val="1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82D1A" w14:textId="77777777" w:rsidR="00E304E0" w:rsidRPr="006C27A6" w:rsidRDefault="00E304E0" w:rsidP="00E304E0">
            <w:pPr>
              <w:jc w:val="both"/>
            </w:pPr>
            <w:r w:rsidRPr="009E0606">
              <w:rPr>
                <w:lang w:val="en-US"/>
              </w:rPr>
              <w:t>Name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70D7F" w14:textId="77777777" w:rsidR="00E304E0" w:rsidRPr="009E0606" w:rsidRDefault="00E304E0" w:rsidP="00E304E0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0606">
              <w:rPr>
                <w:rFonts w:ascii="Times New Roman" w:hAnsi="Times New Roman"/>
                <w:bCs/>
                <w:sz w:val="24"/>
                <w:szCs w:val="24"/>
              </w:rPr>
              <w:t>Наименование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D8CD0" w14:textId="77777777" w:rsidR="00E304E0" w:rsidRPr="009E0606" w:rsidRDefault="00E304E0" w:rsidP="00E304E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E060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FF2F0" w14:textId="256E647E" w:rsidR="00E304E0" w:rsidRPr="009E0606" w:rsidRDefault="00E304E0" w:rsidP="00E304E0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9E0606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100 символов </w:t>
            </w:r>
            <w:r w:rsidR="00842486" w:rsidRPr="009E0606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="00683B5C" w:rsidRPr="00683B5C">
              <w:rPr>
                <w:rFonts w:ascii="Times New Roman" w:hAnsi="Times New Roman"/>
                <w:i/>
                <w:sz w:val="24"/>
                <w:szCs w:val="24"/>
              </w:rPr>
              <w:t>[^\s]+(\s+[^\s]+)*</w:t>
            </w:r>
            <w:r w:rsidR="00842486" w:rsidRPr="009E0606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14:paraId="52FE3C08" w14:textId="1AA22E66" w:rsidR="00E304E0" w:rsidRPr="009E0606" w:rsidRDefault="00E304E0" w:rsidP="0095009B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E0606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9E06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0606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1D3F2" w14:textId="77777777" w:rsidR="00E304E0" w:rsidRPr="009E0606" w:rsidRDefault="00E304E0" w:rsidP="00E304E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04E0" w:rsidRPr="004A104B" w14:paraId="7B3E0960" w14:textId="77777777" w:rsidTr="00E304E0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344FC" w14:textId="77777777" w:rsidR="00E304E0" w:rsidRPr="009E0606" w:rsidRDefault="00E304E0" w:rsidP="00070947">
            <w:pPr>
              <w:pStyle w:val="aff7"/>
              <w:numPr>
                <w:ilvl w:val="0"/>
                <w:numId w:val="1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A6219" w14:textId="77777777" w:rsidR="00E304E0" w:rsidRPr="009E0606" w:rsidRDefault="00E304E0" w:rsidP="00E304E0">
            <w:pPr>
              <w:jc w:val="both"/>
            </w:pPr>
            <w:r w:rsidRPr="009E0606">
              <w:t>Value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217CC" w14:textId="77777777" w:rsidR="00E304E0" w:rsidRPr="009E0606" w:rsidRDefault="00E304E0" w:rsidP="00E304E0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0606">
              <w:rPr>
                <w:rFonts w:ascii="Times New Roman" w:hAnsi="Times New Roman"/>
                <w:bCs/>
                <w:sz w:val="24"/>
                <w:szCs w:val="24"/>
              </w:rPr>
              <w:t>Значение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7C839" w14:textId="77777777" w:rsidR="00E304E0" w:rsidRPr="009E0606" w:rsidRDefault="00E304E0" w:rsidP="00E304E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E060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907C1" w14:textId="6E308F0E" w:rsidR="00E304E0" w:rsidRPr="009E0606" w:rsidRDefault="00E304E0" w:rsidP="00E304E0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9E0606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255 символов </w:t>
            </w:r>
            <w:r w:rsidR="00842486" w:rsidRPr="009E0606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="00683B5C" w:rsidRPr="00683B5C">
              <w:rPr>
                <w:rFonts w:ascii="Times New Roman" w:hAnsi="Times New Roman"/>
                <w:i/>
                <w:sz w:val="24"/>
                <w:szCs w:val="24"/>
              </w:rPr>
              <w:t>[^\s]+(\s+[^\s]+)*</w:t>
            </w:r>
            <w:r w:rsidR="00842486" w:rsidRPr="009E0606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14:paraId="48BC49CB" w14:textId="2A4FCEFD" w:rsidR="00E304E0" w:rsidRPr="009E0606" w:rsidRDefault="00E304E0" w:rsidP="0095009B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9E0606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9E06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0606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7CD5B" w14:textId="77777777" w:rsidR="00E304E0" w:rsidRPr="009E0606" w:rsidRDefault="00E304E0" w:rsidP="00E304E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F85C250" w14:textId="7DE0C122" w:rsidR="00BA6DBB" w:rsidRDefault="00BA6DBB" w:rsidP="0080662F">
      <w:pPr>
        <w:pStyle w:val="aff3"/>
        <w:spacing w:after="120"/>
        <w:rPr>
          <w:b/>
          <w:szCs w:val="24"/>
        </w:rPr>
      </w:pPr>
      <w:bookmarkStart w:id="50" w:name="_Toc488759231"/>
      <w:bookmarkStart w:id="51" w:name="_Toc488844897"/>
      <w:bookmarkStart w:id="52" w:name="_Toc496883002"/>
      <w:bookmarkStart w:id="53" w:name="_Toc496885522"/>
      <w:bookmarkStart w:id="54" w:name="_Toc496885767"/>
      <w:bookmarkStart w:id="55" w:name="_Toc497481044"/>
      <w:bookmarkStart w:id="56" w:name="_Toc488759232"/>
      <w:bookmarkStart w:id="57" w:name="_Toc488844898"/>
      <w:bookmarkStart w:id="58" w:name="_Toc496883003"/>
      <w:bookmarkStart w:id="59" w:name="_Toc496885523"/>
      <w:bookmarkStart w:id="60" w:name="_Toc496885768"/>
      <w:bookmarkStart w:id="61" w:name="_Toc497481045"/>
      <w:bookmarkStart w:id="62" w:name="_Toc488759233"/>
      <w:bookmarkStart w:id="63" w:name="_Toc488844899"/>
      <w:bookmarkStart w:id="64" w:name="_Toc496883004"/>
      <w:bookmarkStart w:id="65" w:name="_Toc496885524"/>
      <w:bookmarkStart w:id="66" w:name="_Toc496885769"/>
      <w:bookmarkStart w:id="67" w:name="_Toc497481046"/>
      <w:bookmarkStart w:id="68" w:name="_Toc488759234"/>
      <w:bookmarkStart w:id="69" w:name="_Toc488844900"/>
      <w:bookmarkStart w:id="70" w:name="_Toc496883005"/>
      <w:bookmarkStart w:id="71" w:name="_Toc496885525"/>
      <w:bookmarkStart w:id="72" w:name="_Toc496885770"/>
      <w:bookmarkStart w:id="73" w:name="_Toc497481047"/>
      <w:bookmarkStart w:id="74" w:name="_Toc488759235"/>
      <w:bookmarkStart w:id="75" w:name="_Toc488844901"/>
      <w:bookmarkStart w:id="76" w:name="_Toc496883006"/>
      <w:bookmarkStart w:id="77" w:name="_Toc496885526"/>
      <w:bookmarkStart w:id="78" w:name="_Toc496885771"/>
      <w:bookmarkStart w:id="79" w:name="_Toc497481048"/>
      <w:bookmarkStart w:id="80" w:name="_Toc488759236"/>
      <w:bookmarkStart w:id="81" w:name="_Toc488844902"/>
      <w:bookmarkStart w:id="82" w:name="_Toc496883007"/>
      <w:bookmarkStart w:id="83" w:name="_Toc496885527"/>
      <w:bookmarkStart w:id="84" w:name="_Toc496885772"/>
      <w:bookmarkStart w:id="85" w:name="_Toc497481049"/>
      <w:bookmarkStart w:id="86" w:name="_Toc488759237"/>
      <w:bookmarkStart w:id="87" w:name="_Toc488844903"/>
      <w:bookmarkStart w:id="88" w:name="_Toc496883008"/>
      <w:bookmarkStart w:id="89" w:name="_Toc496885528"/>
      <w:bookmarkStart w:id="90" w:name="_Toc496885773"/>
      <w:bookmarkStart w:id="91" w:name="_Toc497481050"/>
      <w:bookmarkStart w:id="92" w:name="_Ref514416020"/>
      <w:bookmarkStart w:id="93" w:name="_Ref498535023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r w:rsidRPr="0080662F">
        <w:rPr>
          <w:b/>
          <w:szCs w:val="24"/>
        </w:rPr>
        <w:t>Таблица</w:t>
      </w:r>
      <w:r w:rsidR="0080662F" w:rsidRPr="00865465">
        <w:rPr>
          <w:szCs w:val="24"/>
        </w:rPr>
        <w:t> </w:t>
      </w:r>
      <w:r w:rsidRPr="0080662F">
        <w:rPr>
          <w:b/>
          <w:szCs w:val="24"/>
        </w:rPr>
        <w:fldChar w:fldCharType="begin"/>
      </w:r>
      <w:r w:rsidRPr="0080662F">
        <w:rPr>
          <w:b/>
          <w:szCs w:val="24"/>
        </w:rPr>
        <w:instrText xml:space="preserve"> SEQ Таблица \* ARABIC </w:instrText>
      </w:r>
      <w:r w:rsidRPr="0080662F">
        <w:rPr>
          <w:b/>
          <w:szCs w:val="24"/>
        </w:rPr>
        <w:fldChar w:fldCharType="separate"/>
      </w:r>
      <w:r w:rsidR="001A2DED">
        <w:rPr>
          <w:b/>
          <w:noProof/>
          <w:szCs w:val="24"/>
        </w:rPr>
        <w:t>13</w:t>
      </w:r>
      <w:r w:rsidRPr="0080662F">
        <w:rPr>
          <w:b/>
          <w:szCs w:val="24"/>
        </w:rPr>
        <w:fldChar w:fldCharType="end"/>
      </w:r>
      <w:bookmarkEnd w:id="92"/>
      <w:r w:rsidRPr="0080662F">
        <w:rPr>
          <w:b/>
          <w:szCs w:val="24"/>
        </w:rPr>
        <w:t xml:space="preserve">. </w:t>
      </w:r>
      <w:r w:rsidR="008D02C7" w:rsidRPr="00203C8E">
        <w:rPr>
          <w:b/>
          <w:szCs w:val="24"/>
        </w:rPr>
        <w:t>ImportedChangeType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701"/>
        <w:gridCol w:w="2268"/>
        <w:gridCol w:w="1560"/>
        <w:gridCol w:w="1985"/>
        <w:gridCol w:w="2977"/>
      </w:tblGrid>
      <w:tr w:rsidR="008D02C7" w:rsidRPr="00203C8E" w14:paraId="52D5F820" w14:textId="77777777" w:rsidTr="00A063C4">
        <w:trPr>
          <w:trHeight w:val="662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88E8B" w14:textId="77777777" w:rsidR="008D02C7" w:rsidRPr="00203C8E" w:rsidRDefault="008D02C7" w:rsidP="00A063C4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C12D55" w14:textId="77777777" w:rsidR="008D02C7" w:rsidRPr="00203C8E" w:rsidRDefault="008D02C7" w:rsidP="00A063C4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F4F09D" w14:textId="77777777" w:rsidR="008D02C7" w:rsidRPr="00203C8E" w:rsidRDefault="008D02C7" w:rsidP="00A063C4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BFB5F7" w14:textId="77777777" w:rsidR="008D02C7" w:rsidRPr="00203C8E" w:rsidRDefault="008D02C7" w:rsidP="00A063C4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B4932F" w14:textId="77777777" w:rsidR="008D02C7" w:rsidRPr="00203C8E" w:rsidRDefault="008D02C7" w:rsidP="00A063C4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7F2C5E" w14:textId="77777777" w:rsidR="008D02C7" w:rsidRPr="00203C8E" w:rsidRDefault="008D02C7" w:rsidP="00A063C4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8D02C7" w:rsidRPr="00203C8E" w14:paraId="335BE113" w14:textId="77777777" w:rsidTr="008D02C7">
        <w:trPr>
          <w:trHeight w:val="124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CC5A1" w14:textId="77777777" w:rsidR="008D02C7" w:rsidRPr="00203C8E" w:rsidRDefault="008D02C7" w:rsidP="00D563F9">
            <w:pPr>
              <w:pStyle w:val="aff5"/>
              <w:numPr>
                <w:ilvl w:val="0"/>
                <w:numId w:val="5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6A1CF" w14:textId="77777777" w:rsidR="008D02C7" w:rsidRPr="00203C8E" w:rsidRDefault="008D02C7" w:rsidP="00A063C4">
            <w:pPr>
              <w:pStyle w:val="aff5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originatorId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A4078" w14:textId="77777777" w:rsidR="008D02C7" w:rsidRPr="00203C8E" w:rsidRDefault="008D02C7" w:rsidP="00A063C4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УРН участника косвенного взаимодействия, сформировавшего сущность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7ECE6" w14:textId="77777777" w:rsidR="008D02C7" w:rsidRPr="00203C8E" w:rsidRDefault="008D02C7" w:rsidP="00A063C4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7FAF7" w14:textId="77777777" w:rsidR="008D02C7" w:rsidRPr="00203C8E" w:rsidRDefault="008D02C7" w:rsidP="00A063C4">
            <w:pPr>
              <w:pStyle w:val="aff5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URNType (см. описание в пункте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_Ref482795808 \n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38D2E" w14:textId="77777777" w:rsidR="008D02C7" w:rsidRPr="00203C8E" w:rsidRDefault="008D02C7" w:rsidP="00A063C4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D02C7" w:rsidRPr="00203C8E" w14:paraId="4547C3EF" w14:textId="77777777" w:rsidTr="00A063C4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654B1" w14:textId="77777777" w:rsidR="008D02C7" w:rsidRPr="00203C8E" w:rsidRDefault="008D02C7" w:rsidP="00D563F9">
            <w:pPr>
              <w:pStyle w:val="aff5"/>
              <w:numPr>
                <w:ilvl w:val="0"/>
                <w:numId w:val="5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BEC62" w14:textId="72A619EB" w:rsidR="008D02C7" w:rsidRPr="00203C8E" w:rsidRDefault="000E55FC" w:rsidP="00A063C4">
            <w:pPr>
              <w:pStyle w:val="aff5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I</w:t>
            </w:r>
            <w:r w:rsidR="008D02C7" w:rsidRPr="00203C8E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="008D02C7" w:rsidRPr="00203C8E">
              <w:rPr>
                <w:rFonts w:ascii="Times New Roman" w:hAnsi="Times New Roman"/>
                <w:sz w:val="24"/>
                <w:szCs w:val="24"/>
              </w:rPr>
              <w:t xml:space="preserve"> (атрибут)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83C85" w14:textId="77777777" w:rsidR="008D02C7" w:rsidRPr="00203C8E" w:rsidRDefault="008D02C7" w:rsidP="00A063C4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Идентификатор изменяемого извещения в пакете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6C11D" w14:textId="77777777" w:rsidR="008D02C7" w:rsidRPr="00203C8E" w:rsidRDefault="008D02C7" w:rsidP="00A063C4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B46AF" w14:textId="65043205" w:rsidR="008D02C7" w:rsidRPr="00203C8E" w:rsidRDefault="008D02C7" w:rsidP="00A063C4">
            <w:pPr>
              <w:pStyle w:val="aff5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385F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ф</w:t>
            </w: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ормат определен стандартом XML/XSD, опубликованным по адресу </w:t>
            </w:r>
            <w:hyperlink r:id="rId29" w:history="1">
              <w:r w:rsidRPr="00724CF5">
                <w:rPr>
                  <w:rStyle w:val="a8"/>
                  <w:rFonts w:ascii="Times New Roman" w:hAnsi="Times New Roman"/>
                  <w:sz w:val="24"/>
                  <w:szCs w:val="24"/>
                </w:rPr>
                <w:t>https://www.w3.org/TR/xmlschema-2/</w:t>
              </w:r>
            </w:hyperlink>
            <w:r w:rsidRPr="00724CF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3768D" w14:textId="77777777" w:rsidR="008D02C7" w:rsidRPr="00203C8E" w:rsidRDefault="008D02C7" w:rsidP="00A063C4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D02C7" w:rsidRPr="00203C8E" w14:paraId="5906A3C7" w14:textId="77777777" w:rsidTr="00A063C4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470F4" w14:textId="77777777" w:rsidR="008D02C7" w:rsidRPr="00203C8E" w:rsidRDefault="008D02C7" w:rsidP="00D563F9">
            <w:pPr>
              <w:pStyle w:val="aff5"/>
              <w:numPr>
                <w:ilvl w:val="0"/>
                <w:numId w:val="5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E2546" w14:textId="36357A6F" w:rsidR="008D02C7" w:rsidRPr="00203C8E" w:rsidRDefault="008D02C7" w:rsidP="00A063C4">
            <w:pPr>
              <w:pStyle w:val="aff5"/>
              <w:spacing w:after="0"/>
              <w:ind w:left="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upplierBillID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89FCE" w14:textId="2DC75031" w:rsidR="008D02C7" w:rsidRPr="00203C8E" w:rsidRDefault="008D02C7" w:rsidP="00A063C4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Идентификатор начисления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79692" w14:textId="60F18D51" w:rsidR="008D02C7" w:rsidRPr="00203C8E" w:rsidRDefault="008D02C7" w:rsidP="00A063C4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85F18" w14:textId="325C7631" w:rsidR="008D02C7" w:rsidRPr="00203C8E" w:rsidRDefault="008D02C7" w:rsidP="00A063C4">
            <w:pPr>
              <w:jc w:val="both"/>
            </w:pPr>
            <w:r w:rsidRPr="00203C8E">
              <w:rPr>
                <w:i/>
              </w:rPr>
              <w:t>Строка длиной 20 букв (\w{20}) или цифр 25 цифр</w:t>
            </w:r>
            <w:r w:rsidRPr="00203C8E">
              <w:t xml:space="preserve"> </w:t>
            </w:r>
            <w:r w:rsidRPr="00203C8E">
              <w:rPr>
                <w:i/>
              </w:rPr>
              <w:t>(\d{25})</w:t>
            </w:r>
          </w:p>
          <w:p w14:paraId="43F4DF87" w14:textId="1E954E82" w:rsidR="008D02C7" w:rsidRPr="00203C8E" w:rsidRDefault="008D02C7" w:rsidP="00A063C4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/>
              </w:rPr>
              <w:t>/</w:t>
            </w:r>
            <w:r w:rsidRPr="00203C8E">
              <w:rPr>
                <w:rFonts w:ascii="Times New Roman" w:hAnsi="Times New Roman"/>
              </w:rPr>
              <w:t xml:space="preserve">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SupplierBillIDType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(описание см. в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пункте 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>482182894 \</w:instrTex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1A2DED" w:rsidRPr="001A2DED">
              <w:rPr>
                <w:rFonts w:ascii="Times New Roman" w:hAnsi="Times New Roman"/>
                <w:sz w:val="24"/>
                <w:szCs w:val="24"/>
              </w:rPr>
              <w:t>12</w:t>
            </w: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7514B" w14:textId="40050520" w:rsidR="008D02C7" w:rsidRPr="00CB113C" w:rsidRDefault="008D02C7" w:rsidP="00A063C4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CB113C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 схеме изменения извещения о зачислении не используется.</w:t>
            </w:r>
          </w:p>
        </w:tc>
      </w:tr>
      <w:tr w:rsidR="008D02C7" w:rsidRPr="00203C8E" w14:paraId="300284A2" w14:textId="77777777" w:rsidTr="00A063C4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5FAF5" w14:textId="77777777" w:rsidR="008D02C7" w:rsidRPr="00203C8E" w:rsidRDefault="008D02C7" w:rsidP="00D563F9">
            <w:pPr>
              <w:pStyle w:val="aff5"/>
              <w:numPr>
                <w:ilvl w:val="0"/>
                <w:numId w:val="5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977E6" w14:textId="37676447" w:rsidR="008D02C7" w:rsidRPr="00203C8E" w:rsidRDefault="008D02C7" w:rsidP="00A063C4">
            <w:pPr>
              <w:pStyle w:val="aff5"/>
              <w:spacing w:after="0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PaymentId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985CE" w14:textId="740085BE" w:rsidR="008D02C7" w:rsidRPr="00203C8E" w:rsidRDefault="004878F2" w:rsidP="000B42A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УПНО</w:t>
            </w:r>
            <w:r w:rsidR="00CF1CE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EDBBE" w14:textId="35960E91" w:rsidR="008D02C7" w:rsidRPr="00203C8E" w:rsidRDefault="008D02C7" w:rsidP="00A063C4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0F2CD" w14:textId="10EB7FE4" w:rsidR="008D02C7" w:rsidRPr="00203C8E" w:rsidRDefault="008D02C7" w:rsidP="00A063C4">
            <w:pPr>
              <w:jc w:val="both"/>
              <w:rPr>
                <w:i/>
              </w:rPr>
            </w:pPr>
            <w:r w:rsidRPr="00203C8E">
              <w:t xml:space="preserve">PaymentIdType (описание см. в пункте </w:t>
            </w:r>
            <w:r w:rsidRPr="00203C8E">
              <w:fldChar w:fldCharType="begin"/>
            </w:r>
            <w:r w:rsidRPr="00203C8E">
              <w:instrText xml:space="preserve"> REF _Ref485303141 \r \h  \* MERGEFORMAT </w:instrText>
            </w:r>
            <w:r w:rsidRPr="00203C8E">
              <w:fldChar w:fldCharType="separate"/>
            </w:r>
            <w:r w:rsidR="001A2DED">
              <w:t>13</w:t>
            </w:r>
            <w:r w:rsidRPr="00203C8E">
              <w:fldChar w:fldCharType="end"/>
            </w:r>
            <w:r w:rsidRPr="00203C8E">
              <w:t xml:space="preserve"> </w:t>
            </w:r>
            <w:r w:rsidRPr="00203C8E">
              <w:rPr>
                <w:szCs w:val="24"/>
              </w:rPr>
              <w:t xml:space="preserve">раздела </w:t>
            </w:r>
            <w:r w:rsidRPr="00203C8E">
              <w:rPr>
                <w:szCs w:val="24"/>
              </w:rPr>
              <w:fldChar w:fldCharType="begin"/>
            </w:r>
            <w:r w:rsidRPr="00203C8E">
              <w:rPr>
                <w:szCs w:val="24"/>
              </w:rPr>
              <w:instrText xml:space="preserve"> REF _Ref524702727 \r \h  \* MERGEFORMAT </w:instrText>
            </w:r>
            <w:r w:rsidRPr="00203C8E">
              <w:rPr>
                <w:szCs w:val="24"/>
              </w:rPr>
            </w:r>
            <w:r w:rsidRPr="00203C8E">
              <w:rPr>
                <w:szCs w:val="24"/>
              </w:rPr>
              <w:fldChar w:fldCharType="separate"/>
            </w:r>
            <w:r w:rsidR="001A2DED">
              <w:rPr>
                <w:szCs w:val="24"/>
              </w:rPr>
              <w:t>4.4</w:t>
            </w:r>
            <w:r w:rsidRPr="00203C8E">
              <w:rPr>
                <w:szCs w:val="24"/>
              </w:rPr>
              <w:fldChar w:fldCharType="end"/>
            </w:r>
            <w:r w:rsidRPr="00203C8E"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5678E" w14:textId="66B00DE2" w:rsidR="008D02C7" w:rsidRPr="00CB113C" w:rsidRDefault="008D02C7" w:rsidP="008D02C7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CB113C">
              <w:rPr>
                <w:rFonts w:ascii="Times New Roman" w:hAnsi="Times New Roman"/>
                <w:i/>
                <w:sz w:val="24"/>
                <w:szCs w:val="24"/>
              </w:rPr>
              <w:t>В схеме изменения извещения о зачислении не используется</w:t>
            </w:r>
          </w:p>
        </w:tc>
      </w:tr>
      <w:tr w:rsidR="008D02C7" w:rsidRPr="00203C8E" w14:paraId="22332329" w14:textId="77777777" w:rsidTr="00A063C4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710B8" w14:textId="77777777" w:rsidR="008D02C7" w:rsidRPr="00203C8E" w:rsidRDefault="008D02C7" w:rsidP="00D563F9">
            <w:pPr>
              <w:pStyle w:val="aff5"/>
              <w:numPr>
                <w:ilvl w:val="0"/>
                <w:numId w:val="5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942D5" w14:textId="2883518B" w:rsidR="008D02C7" w:rsidRPr="00203C8E" w:rsidRDefault="008D02C7" w:rsidP="00A063C4">
            <w:pPr>
              <w:pStyle w:val="aff5"/>
              <w:spacing w:after="0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R</w:t>
            </w:r>
            <w:r w:rsidRPr="00203C8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efundId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58CB7" w14:textId="7A00A9AF" w:rsidR="008D02C7" w:rsidRPr="00203C8E" w:rsidRDefault="008D02C7" w:rsidP="00A063C4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Идентификатор возврата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43030" w14:textId="63D83F48" w:rsidR="008D02C7" w:rsidRPr="00203C8E" w:rsidRDefault="008D02C7" w:rsidP="00A063C4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9548A" w14:textId="1E41F81D" w:rsidR="008D02C7" w:rsidRPr="00203C8E" w:rsidRDefault="008D02C7" w:rsidP="00A063C4">
            <w:pPr>
              <w:jc w:val="both"/>
            </w:pPr>
            <w:r w:rsidRPr="00203C8E">
              <w:rPr>
                <w:color w:val="000000" w:themeColor="text1"/>
              </w:rPr>
              <w:t>RefundIdType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EE927" w14:textId="5F1AB295" w:rsidR="008D02C7" w:rsidRPr="00CB113C" w:rsidRDefault="008D02C7" w:rsidP="00A063C4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CB113C">
              <w:rPr>
                <w:rFonts w:ascii="Times New Roman" w:hAnsi="Times New Roman"/>
                <w:i/>
                <w:sz w:val="24"/>
                <w:szCs w:val="24"/>
              </w:rPr>
              <w:t>В схеме изменения извещения о зачислении не используется</w:t>
            </w:r>
          </w:p>
        </w:tc>
      </w:tr>
      <w:tr w:rsidR="008D02C7" w:rsidRPr="00BF065B" w14:paraId="4354E7CE" w14:textId="77777777" w:rsidTr="00A063C4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23B18" w14:textId="77777777" w:rsidR="008D02C7" w:rsidRPr="00203C8E" w:rsidRDefault="008D02C7" w:rsidP="00D563F9">
            <w:pPr>
              <w:pStyle w:val="aff5"/>
              <w:numPr>
                <w:ilvl w:val="0"/>
                <w:numId w:val="5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1D86A" w14:textId="734750E6" w:rsidR="008D02C7" w:rsidRPr="00203C8E" w:rsidRDefault="00315B7D" w:rsidP="00315B7D">
            <w:pPr>
              <w:pStyle w:val="aff5"/>
              <w:spacing w:after="0"/>
              <w:ind w:left="62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IncomeId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84C66" w14:textId="48F78061" w:rsidR="008D02C7" w:rsidRPr="00203C8E" w:rsidRDefault="008D02C7" w:rsidP="008D02C7">
            <w:pPr>
              <w:pStyle w:val="aff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УИЗ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7C27E" w14:textId="5A04F249" w:rsidR="008D02C7" w:rsidRPr="00203C8E" w:rsidRDefault="008D02C7" w:rsidP="008D02C7">
            <w:pPr>
              <w:pStyle w:val="aff5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D22A8" w14:textId="0ACFCDB0" w:rsidR="008D02C7" w:rsidRPr="00203C8E" w:rsidRDefault="008D02C7" w:rsidP="008D02C7">
            <w:pPr>
              <w:jc w:val="both"/>
              <w:rPr>
                <w:color w:val="000000" w:themeColor="text1"/>
              </w:rPr>
            </w:pPr>
            <w:r w:rsidRPr="0042711B">
              <w:rPr>
                <w:szCs w:val="24"/>
              </w:rPr>
              <w:t>IncomeIdType (описание см. в п</w:t>
            </w:r>
            <w:r>
              <w:rPr>
                <w:szCs w:val="24"/>
              </w:rPr>
              <w:t>ункте</w:t>
            </w:r>
            <w:r w:rsidRPr="00865465">
              <w:rPr>
                <w:szCs w:val="24"/>
              </w:rPr>
              <w:t> </w:t>
            </w:r>
            <w:r w:rsidRPr="0042711B">
              <w:rPr>
                <w:szCs w:val="24"/>
              </w:rPr>
              <w:fldChar w:fldCharType="begin"/>
            </w:r>
            <w:r w:rsidRPr="0042711B">
              <w:rPr>
                <w:szCs w:val="24"/>
              </w:rPr>
              <w:instrText xml:space="preserve"> REF _Ref5429770 \r \h </w:instrText>
            </w:r>
            <w:r>
              <w:rPr>
                <w:szCs w:val="24"/>
              </w:rPr>
              <w:instrText xml:space="preserve"> \* MERGEFORMAT </w:instrText>
            </w:r>
            <w:r w:rsidRPr="0042711B">
              <w:rPr>
                <w:szCs w:val="24"/>
              </w:rPr>
            </w:r>
            <w:r w:rsidRPr="0042711B">
              <w:rPr>
                <w:szCs w:val="24"/>
              </w:rPr>
              <w:fldChar w:fldCharType="separate"/>
            </w:r>
            <w:r w:rsidR="001A2DED">
              <w:rPr>
                <w:szCs w:val="24"/>
              </w:rPr>
              <w:t>2</w:t>
            </w:r>
            <w:r w:rsidRPr="0042711B">
              <w:rPr>
                <w:szCs w:val="24"/>
              </w:rPr>
              <w:fldChar w:fldCharType="end"/>
            </w:r>
            <w:r w:rsidRPr="0042711B">
              <w:rPr>
                <w:szCs w:val="24"/>
              </w:rPr>
              <w:t xml:space="preserve"> раздела</w:t>
            </w:r>
            <w:r w:rsidRPr="00865465">
              <w:rPr>
                <w:szCs w:val="24"/>
              </w:rPr>
              <w:t> </w:t>
            </w:r>
            <w:r w:rsidRPr="0042711B">
              <w:rPr>
                <w:szCs w:val="24"/>
              </w:rPr>
              <w:fldChar w:fldCharType="begin"/>
            </w:r>
            <w:r w:rsidRPr="0042711B">
              <w:rPr>
                <w:szCs w:val="24"/>
              </w:rPr>
              <w:instrText xml:space="preserve"> REF _Ref524702727 \r \h  \* MERGEFORMAT </w:instrText>
            </w:r>
            <w:r w:rsidRPr="0042711B">
              <w:rPr>
                <w:szCs w:val="24"/>
              </w:rPr>
            </w:r>
            <w:r w:rsidRPr="0042711B">
              <w:rPr>
                <w:szCs w:val="24"/>
              </w:rPr>
              <w:fldChar w:fldCharType="separate"/>
            </w:r>
            <w:r w:rsidR="001A2DED">
              <w:rPr>
                <w:szCs w:val="24"/>
              </w:rPr>
              <w:t>4.4</w:t>
            </w:r>
            <w:r w:rsidRPr="0042711B">
              <w:rPr>
                <w:szCs w:val="24"/>
              </w:rPr>
              <w:fldChar w:fldCharType="end"/>
            </w:r>
            <w:r w:rsidRPr="0042711B">
              <w:rPr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8175D" w14:textId="77777777" w:rsidR="00CB113C" w:rsidRDefault="008D02C7" w:rsidP="008D02C7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19582E">
              <w:rPr>
                <w:rFonts w:ascii="Times New Roman" w:hAnsi="Times New Roman"/>
                <w:sz w:val="24"/>
                <w:szCs w:val="24"/>
              </w:rPr>
              <w:t>Указывается УИЗ уточняемого извещения о зачислении</w:t>
            </w:r>
          </w:p>
          <w:p w14:paraId="03F75A6E" w14:textId="277D0756" w:rsidR="008D02C7" w:rsidRPr="00CB113C" w:rsidRDefault="00CB113C" w:rsidP="008D02C7">
            <w:pPr>
              <w:pStyle w:val="aff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Наличие</w:t>
            </w:r>
            <w:r w:rsidRPr="00CB113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данного</w:t>
            </w:r>
            <w:r w:rsidRPr="00CB113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тега</w:t>
            </w:r>
            <w:r w:rsidRPr="00CB113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исключает</w:t>
            </w:r>
            <w:r w:rsidRPr="00CB113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наличие</w:t>
            </w:r>
            <w:r w:rsidRPr="00CB113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146D64">
              <w:rPr>
                <w:rFonts w:ascii="Times New Roman" w:hAnsi="Times New Roman"/>
                <w:i/>
                <w:sz w:val="24"/>
                <w:szCs w:val="24"/>
              </w:rPr>
              <w:t>тегов</w:t>
            </w:r>
            <w:r w:rsidRPr="00CB113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1927C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SupplierBillID</w:t>
            </w:r>
            <w:r w:rsidRPr="00CB113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, </w:t>
            </w:r>
            <w:r w:rsidRPr="001927C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PaymentId</w:t>
            </w:r>
            <w:r w:rsidRPr="00CB113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, </w:t>
            </w:r>
            <w:r w:rsidRPr="001927C9">
              <w:rPr>
                <w:rFonts w:ascii="Times New Roman" w:hAnsi="Times New Roman"/>
                <w:bCs/>
                <w:i/>
                <w:color w:val="000000" w:themeColor="text1"/>
                <w:sz w:val="24"/>
                <w:szCs w:val="24"/>
                <w:lang w:val="en-US"/>
              </w:rPr>
              <w:t>RefundId</w:t>
            </w:r>
            <w:r w:rsidRPr="00CB113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, </w:t>
            </w:r>
            <w:r w:rsidRPr="001927C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IncomeId</w:t>
            </w:r>
            <w:r w:rsidRPr="00CB113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, </w:t>
            </w:r>
            <w:r w:rsidR="00CF1CE7" w:rsidRPr="00CF1CE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ClarificationId,</w:t>
            </w:r>
            <w:r w:rsidR="00CF1CE7" w:rsidRPr="001927C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1927C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RenouncementID</w:t>
            </w:r>
          </w:p>
        </w:tc>
      </w:tr>
      <w:tr w:rsidR="00D76B50" w:rsidRPr="00C476CC" w14:paraId="7F2CEEC9" w14:textId="77777777" w:rsidTr="00A063C4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4C999" w14:textId="77777777" w:rsidR="00D76B50" w:rsidRPr="00CB113C" w:rsidRDefault="00D76B50" w:rsidP="00D76B50">
            <w:pPr>
              <w:pStyle w:val="aff5"/>
              <w:numPr>
                <w:ilvl w:val="0"/>
                <w:numId w:val="54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6AE27" w14:textId="61791997" w:rsidR="00D76B50" w:rsidRDefault="00D76B50" w:rsidP="00D76B50">
            <w:pPr>
              <w:pStyle w:val="aff5"/>
              <w:spacing w:after="0"/>
              <w:ind w:left="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ClarificationId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3D127" w14:textId="7DD79BFB" w:rsidR="00D76B50" w:rsidRPr="0042711B" w:rsidRDefault="00D76B50" w:rsidP="00D76B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Идентификатор уточнения вида и принадлежности платежа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BADD9" w14:textId="5387DC20" w:rsidR="00D76B50" w:rsidRPr="0042711B" w:rsidRDefault="00D76B50" w:rsidP="00D76B50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907CB" w14:textId="1E149FDA" w:rsidR="00D76B50" w:rsidRPr="0042711B" w:rsidRDefault="00D76B50" w:rsidP="00D76B50">
            <w:pPr>
              <w:jc w:val="both"/>
              <w:rPr>
                <w:szCs w:val="24"/>
              </w:rPr>
            </w:pPr>
            <w:r w:rsidRPr="001927C9">
              <w:rPr>
                <w:szCs w:val="24"/>
              </w:rPr>
              <w:t xml:space="preserve">ClarificationIdType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53B13" w14:textId="5200034B" w:rsidR="00D76B50" w:rsidRPr="00CB113C" w:rsidRDefault="00D76B50" w:rsidP="00D76B50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CB113C">
              <w:rPr>
                <w:rFonts w:ascii="Times New Roman" w:hAnsi="Times New Roman"/>
                <w:i/>
                <w:sz w:val="24"/>
                <w:szCs w:val="24"/>
              </w:rPr>
              <w:t>В схеме приема изменения информации о зачислении не используется.</w:t>
            </w:r>
          </w:p>
          <w:p w14:paraId="00ACC5CD" w14:textId="7559291B" w:rsidR="00D76B50" w:rsidRPr="00B36ED6" w:rsidRDefault="00D76B50" w:rsidP="00D76B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757C" w:rsidRPr="00CB113C" w14:paraId="0474E9F2" w14:textId="77777777" w:rsidTr="00A063C4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18064" w14:textId="77777777" w:rsidR="00AB757C" w:rsidRPr="00B36ED6" w:rsidRDefault="00AB757C" w:rsidP="00AB757C">
            <w:pPr>
              <w:pStyle w:val="aff5"/>
              <w:numPr>
                <w:ilvl w:val="0"/>
                <w:numId w:val="5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76CF1" w14:textId="60617131" w:rsidR="00AB757C" w:rsidRDefault="00AB757C" w:rsidP="00AB757C">
            <w:pPr>
              <w:pStyle w:val="aff5"/>
              <w:spacing w:after="0"/>
              <w:ind w:left="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RenouncementID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B5A0D" w14:textId="5E4AF8C1" w:rsidR="00AB757C" w:rsidRPr="0042711B" w:rsidRDefault="00AB757C" w:rsidP="00AB757C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Идентификатор извещения об отказе в возбуждении исполнительного производства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A9258" w14:textId="1A2B61CD" w:rsidR="00AB757C" w:rsidRPr="0042711B" w:rsidRDefault="00AB757C" w:rsidP="00AB757C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927C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D09D8" w14:textId="6070A253" w:rsidR="00AB757C" w:rsidRPr="0042711B" w:rsidRDefault="00AB757C" w:rsidP="00AB757C">
            <w:pPr>
              <w:jc w:val="both"/>
              <w:rPr>
                <w:szCs w:val="24"/>
              </w:rPr>
            </w:pPr>
            <w:r w:rsidRPr="001927C9">
              <w:rPr>
                <w:szCs w:val="24"/>
              </w:rPr>
              <w:t xml:space="preserve">RenouncementIDType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F6F12" w14:textId="46FA3FA1" w:rsidR="00AB757C" w:rsidRPr="00CB113C" w:rsidRDefault="00AB757C" w:rsidP="00AB757C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CB113C">
              <w:rPr>
                <w:rFonts w:ascii="Times New Roman" w:hAnsi="Times New Roman"/>
                <w:i/>
                <w:sz w:val="24"/>
                <w:szCs w:val="24"/>
              </w:rPr>
              <w:t>В схеме приема изменения информации о зачислении не используется.</w:t>
            </w:r>
          </w:p>
        </w:tc>
      </w:tr>
      <w:tr w:rsidR="00D76B50" w:rsidRPr="00203C8E" w14:paraId="6E584BFE" w14:textId="77777777" w:rsidTr="00A063C4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892E5" w14:textId="77777777" w:rsidR="00D76B50" w:rsidRPr="00CB113C" w:rsidRDefault="00D76B50" w:rsidP="00D76B50">
            <w:pPr>
              <w:pStyle w:val="aff5"/>
              <w:numPr>
                <w:ilvl w:val="0"/>
                <w:numId w:val="5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81B1A" w14:textId="77777777" w:rsidR="00D76B50" w:rsidRPr="00203C8E" w:rsidRDefault="00D76B50" w:rsidP="00D76B50">
            <w:pPr>
              <w:pStyle w:val="aff5"/>
              <w:spacing w:after="0"/>
              <w:ind w:left="62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Change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4B254" w14:textId="77777777" w:rsidR="00D76B50" w:rsidRPr="00203C8E" w:rsidRDefault="00D76B50" w:rsidP="00D76B50">
            <w:pPr>
              <w:pStyle w:val="aff5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8"/>
              </w:rPr>
              <w:t>Изменяемые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9F9FC" w14:textId="77777777" w:rsidR="00D76B50" w:rsidRPr="00203C8E" w:rsidRDefault="00D76B50" w:rsidP="00D76B50">
            <w:pPr>
              <w:pStyle w:val="aff5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0...∞,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81E9A" w14:textId="1F53EC88" w:rsidR="00D76B50" w:rsidRPr="00203C8E" w:rsidRDefault="00D76B50" w:rsidP="00D76B50">
            <w:pPr>
              <w:jc w:val="both"/>
              <w:rPr>
                <w:color w:val="000000" w:themeColor="text1"/>
              </w:rPr>
            </w:pPr>
            <w:r w:rsidRPr="00010A02">
              <w:rPr>
                <w:szCs w:val="24"/>
              </w:rPr>
              <w:t xml:space="preserve">Контейнер / Основан на типе ChangeType (см описание в таблице - </w:t>
            </w:r>
            <w:r w:rsidRPr="00010A02">
              <w:rPr>
                <w:szCs w:val="24"/>
              </w:rPr>
              <w:fldChar w:fldCharType="begin"/>
            </w:r>
            <w:r w:rsidRPr="00010A02">
              <w:rPr>
                <w:szCs w:val="24"/>
              </w:rPr>
              <w:instrText xml:space="preserve"> REF _Ref523996035 \h  \* MERGEFORMAT </w:instrText>
            </w:r>
            <w:r w:rsidRPr="00010A02">
              <w:rPr>
                <w:szCs w:val="24"/>
              </w:rPr>
            </w:r>
            <w:r w:rsidRPr="00010A02">
              <w:rPr>
                <w:szCs w:val="24"/>
              </w:rPr>
              <w:fldChar w:fldCharType="separate"/>
            </w:r>
            <w:r w:rsidRPr="001A2DED">
              <w:rPr>
                <w:szCs w:val="24"/>
              </w:rPr>
              <w:t>Таблица</w:t>
            </w:r>
            <w:r w:rsidRPr="00865465">
              <w:rPr>
                <w:szCs w:val="24"/>
              </w:rPr>
              <w:t> </w:t>
            </w:r>
            <w:r w:rsidRPr="001A2DED">
              <w:rPr>
                <w:szCs w:val="24"/>
              </w:rPr>
              <w:t>14</w:t>
            </w:r>
            <w:r w:rsidRPr="00010A02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раздела</w:t>
            </w:r>
            <w:r w:rsidRPr="00865465">
              <w:rPr>
                <w:szCs w:val="24"/>
              </w:rPr>
              <w:t> </w:t>
            </w:r>
            <w:r w:rsidRPr="00203C8E">
              <w:rPr>
                <w:szCs w:val="24"/>
              </w:rPr>
              <w:fldChar w:fldCharType="begin"/>
            </w:r>
            <w:r w:rsidRPr="00203C8E">
              <w:rPr>
                <w:szCs w:val="24"/>
              </w:rPr>
              <w:instrText xml:space="preserve"> REF _Ref488757793 \r  \* MERGEFORMAT </w:instrText>
            </w:r>
            <w:r w:rsidRPr="00203C8E">
              <w:rPr>
                <w:szCs w:val="24"/>
              </w:rPr>
              <w:fldChar w:fldCharType="separate"/>
            </w:r>
            <w:r>
              <w:rPr>
                <w:szCs w:val="24"/>
              </w:rPr>
              <w:t>4.3</w:t>
            </w:r>
            <w:r w:rsidRPr="00203C8E">
              <w:rPr>
                <w:szCs w:val="24"/>
              </w:rPr>
              <w:fldChar w:fldCharType="end"/>
            </w:r>
            <w:r w:rsidRPr="00010A02">
              <w:rPr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AC805" w14:textId="77777777" w:rsidR="00D76B50" w:rsidRPr="00203C8E" w:rsidRDefault="00D76B50" w:rsidP="00D76B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6B50" w:rsidRPr="00203C8E" w14:paraId="186DAF55" w14:textId="77777777" w:rsidTr="00A063C4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849DB" w14:textId="77777777" w:rsidR="00D76B50" w:rsidRPr="00203C8E" w:rsidRDefault="00D76B50" w:rsidP="00D76B50">
            <w:pPr>
              <w:pStyle w:val="aff5"/>
              <w:numPr>
                <w:ilvl w:val="0"/>
                <w:numId w:val="5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636B1" w14:textId="77777777" w:rsidR="00D76B50" w:rsidRPr="00203C8E" w:rsidRDefault="00D76B50" w:rsidP="00D76B50">
            <w:pPr>
              <w:pStyle w:val="aff5"/>
              <w:spacing w:after="0"/>
              <w:ind w:left="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ChangeStatus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CFFDD" w14:textId="77777777" w:rsidR="00D76B50" w:rsidRPr="00203C8E" w:rsidRDefault="00D76B50" w:rsidP="00D76B50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Сведения о статусе и основаниях его изменения.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099C7" w14:textId="77777777" w:rsidR="00D76B50" w:rsidRPr="00203C8E" w:rsidRDefault="00D76B50" w:rsidP="00D76B50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A01F7" w14:textId="77777777" w:rsidR="00D76B50" w:rsidRPr="0042711B" w:rsidRDefault="00D76B50" w:rsidP="00D76B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 xml:space="preserve">Контейнер / </w:t>
            </w:r>
          </w:p>
          <w:p w14:paraId="7D4186F7" w14:textId="734A18A0" w:rsidR="00D76B50" w:rsidRPr="00203C8E" w:rsidRDefault="00D76B50" w:rsidP="00D76B50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eastAsia="Arial Unicode MS" w:hAnsi="Times New Roman" w:cs="Arial Unicode MS"/>
                <w:color w:val="000000"/>
                <w:spacing w:val="0"/>
                <w:sz w:val="24"/>
                <w:szCs w:val="24"/>
                <w:bdr w:val="nil"/>
                <w:lang w:eastAsia="ru-RU"/>
              </w:rPr>
              <w:t>Основан на типе Change</w:t>
            </w: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Status</w:t>
            </w:r>
            <w:r w:rsidRPr="0042711B">
              <w:rPr>
                <w:rFonts w:ascii="Times New Roman" w:eastAsia="Arial Unicode MS" w:hAnsi="Times New Roman" w:cs="Arial Unicode MS"/>
                <w:color w:val="000000"/>
                <w:spacing w:val="0"/>
                <w:sz w:val="24"/>
                <w:szCs w:val="24"/>
                <w:bdr w:val="nil"/>
                <w:lang w:eastAsia="ru-RU"/>
              </w:rPr>
              <w:t xml:space="preserve">Type (см 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описание в таблице - 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_Ref524601408 \h 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2DED">
              <w:rPr>
                <w:rFonts w:ascii="Times New Roman" w:hAnsi="Times New Roman"/>
                <w:sz w:val="24"/>
                <w:szCs w:val="24"/>
              </w:rPr>
              <w:t>Таблица 15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>раздела</w:t>
            </w:r>
            <w:r w:rsidRPr="00865465">
              <w:rPr>
                <w:szCs w:val="24"/>
              </w:rPr>
              <w:t> 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4.3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eastAsia="Arial Unicode MS" w:hAnsi="Times New Roman" w:cs="Arial Unicode MS"/>
                <w:color w:val="000000"/>
                <w:spacing w:val="0"/>
                <w:sz w:val="24"/>
                <w:szCs w:val="24"/>
                <w:bdr w:val="nil"/>
                <w:lang w:eastAsia="ru-RU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39F93" w14:textId="77777777" w:rsidR="00D76B50" w:rsidRPr="00203C8E" w:rsidRDefault="00D76B50" w:rsidP="00D76B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6B50" w:rsidRPr="00203C8E" w14:paraId="69EEABA2" w14:textId="77777777" w:rsidTr="00A063C4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C1D0E" w14:textId="77777777" w:rsidR="00D76B50" w:rsidRPr="00203C8E" w:rsidRDefault="00D76B50" w:rsidP="00D76B50">
            <w:pPr>
              <w:pStyle w:val="aff5"/>
              <w:numPr>
                <w:ilvl w:val="1"/>
                <w:numId w:val="5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37F5E" w14:textId="77777777" w:rsidR="00D76B50" w:rsidRPr="00203C8E" w:rsidRDefault="00D76B50" w:rsidP="00D76B50">
            <w:pPr>
              <w:pStyle w:val="aff5"/>
              <w:spacing w:after="0"/>
              <w:ind w:left="45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Meaning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A3ED3" w14:textId="77777777" w:rsidR="00D76B50" w:rsidRPr="00203C8E" w:rsidRDefault="00D76B50" w:rsidP="00D76B50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Статус, отражающий изменение данных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8D9EC" w14:textId="77777777" w:rsidR="00D76B50" w:rsidRPr="00203C8E" w:rsidRDefault="00D76B50" w:rsidP="00D76B50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EF31D" w14:textId="77777777" w:rsidR="00D76B50" w:rsidRPr="0042711B" w:rsidRDefault="00D76B50" w:rsidP="00D76B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>Строка длиной 1 символ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CB1648B" w14:textId="77777777" w:rsidR="00D76B50" w:rsidRPr="0042711B" w:rsidRDefault="00D76B50" w:rsidP="00D76B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22B380DB" w14:textId="1C6B0D80" w:rsidR="00D76B50" w:rsidRPr="00203C8E" w:rsidRDefault="00D76B50" w:rsidP="00D76B50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Основан на типе MeaningType (описание см. в пункте</w:t>
            </w:r>
            <w:r w:rsidRPr="00865465">
              <w:rPr>
                <w:szCs w:val="24"/>
              </w:rPr>
              <w:t> 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_Ref524601772 \n \h 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szCs w:val="24"/>
              </w:rPr>
              <w:t> 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30D46" w14:textId="77777777" w:rsidR="00D76B50" w:rsidRPr="00203C8E" w:rsidRDefault="00D76B50" w:rsidP="00D76B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02012DB8" w14:textId="77777777" w:rsidR="00D76B50" w:rsidRPr="00203C8E" w:rsidRDefault="00D76B50" w:rsidP="00D76B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2 – уточнение;</w:t>
            </w:r>
          </w:p>
          <w:p w14:paraId="0243A5EB" w14:textId="77777777" w:rsidR="00D76B50" w:rsidRPr="00203C8E" w:rsidRDefault="00D76B50" w:rsidP="00D76B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3 – уточнение об аннулировании;</w:t>
            </w:r>
          </w:p>
          <w:p w14:paraId="7840D314" w14:textId="77777777" w:rsidR="00D76B50" w:rsidRPr="00203C8E" w:rsidRDefault="00D76B50" w:rsidP="00D76B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4 – уточнение о деаннулировании (отмена аннулирования).</w:t>
            </w:r>
          </w:p>
        </w:tc>
      </w:tr>
      <w:tr w:rsidR="00D76B50" w:rsidRPr="00203C8E" w14:paraId="0ED4B815" w14:textId="77777777" w:rsidTr="00A063C4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B447D" w14:textId="77777777" w:rsidR="00D76B50" w:rsidRPr="00203C8E" w:rsidRDefault="00D76B50" w:rsidP="00D76B50">
            <w:pPr>
              <w:pStyle w:val="aff5"/>
              <w:numPr>
                <w:ilvl w:val="1"/>
                <w:numId w:val="5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F32B1" w14:textId="77777777" w:rsidR="00D76B50" w:rsidRPr="00203C8E" w:rsidRDefault="00D76B50" w:rsidP="00D76B50">
            <w:pPr>
              <w:pStyle w:val="aff5"/>
              <w:spacing w:after="0"/>
              <w:ind w:left="45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8B4D9" w14:textId="77777777" w:rsidR="00D76B50" w:rsidRPr="00203C8E" w:rsidRDefault="00D76B50" w:rsidP="00D76B50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Основание изменения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ECF1C" w14:textId="77777777" w:rsidR="00D76B50" w:rsidRPr="00203C8E" w:rsidRDefault="00D76B50" w:rsidP="00D76B50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D37AE" w14:textId="77777777" w:rsidR="00D76B50" w:rsidRPr="0042711B" w:rsidRDefault="00D76B50" w:rsidP="00D76B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>Строка длиной до 512 символов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5EDF9A8" w14:textId="77777777" w:rsidR="00D76B50" w:rsidRPr="0042711B" w:rsidRDefault="00D76B50" w:rsidP="00D76B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1313D483" w14:textId="558F8E00" w:rsidR="00D76B50" w:rsidRPr="00203C8E" w:rsidRDefault="00D76B50" w:rsidP="00D76B50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>Type (описание см. в пункте</w:t>
            </w:r>
            <w:r w:rsidRPr="00865465">
              <w:rPr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_Ref5460078 \r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Pr="00865465">
              <w:rPr>
                <w:szCs w:val="24"/>
              </w:rPr>
              <w:t> 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C6893" w14:textId="77777777" w:rsidR="00D76B50" w:rsidRPr="00203C8E" w:rsidRDefault="00D76B50" w:rsidP="00D76B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6B50" w:rsidRPr="00203C8E" w14:paraId="2C0CED50" w14:textId="77777777" w:rsidTr="00A063C4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6A7AB" w14:textId="77777777" w:rsidR="00D76B50" w:rsidRPr="00203C8E" w:rsidRDefault="00D76B50" w:rsidP="00D76B50">
            <w:pPr>
              <w:pStyle w:val="aff5"/>
              <w:numPr>
                <w:ilvl w:val="1"/>
                <w:numId w:val="54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AFAC7" w14:textId="77777777" w:rsidR="00D76B50" w:rsidRPr="00203C8E" w:rsidRDefault="00D76B50" w:rsidP="00D76B50">
            <w:pPr>
              <w:pStyle w:val="aff5"/>
              <w:spacing w:after="0"/>
              <w:ind w:left="45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ChangeDate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36BDA" w14:textId="390CF6BD" w:rsidR="00D76B50" w:rsidRPr="00203C8E" w:rsidRDefault="003A03B5" w:rsidP="00D76B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3A03B5">
              <w:rPr>
                <w:rFonts w:ascii="Times New Roman" w:hAnsi="Times New Roman"/>
                <w:bCs/>
                <w:sz w:val="24"/>
                <w:szCs w:val="24"/>
              </w:rPr>
              <w:t>Дата и время уточнения информации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D4F95" w14:textId="77777777" w:rsidR="00D76B50" w:rsidRPr="00203C8E" w:rsidRDefault="00D76B50" w:rsidP="00D76B50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2C240" w14:textId="77777777" w:rsidR="00D76B50" w:rsidRPr="00203C8E" w:rsidRDefault="00D76B50" w:rsidP="00D76B50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>Формат определен стандартом XML/XSD, опубликованным по адресу http://www.w3.org/TR/xmlschema-2/#dateTime</w:t>
            </w:r>
          </w:p>
          <w:p w14:paraId="37C2D0CA" w14:textId="77777777" w:rsidR="00D76B50" w:rsidRPr="00203C8E" w:rsidRDefault="00D76B50" w:rsidP="00D76B50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0B06C" w14:textId="21AFEF93" w:rsidR="00D76B50" w:rsidRPr="00203C8E" w:rsidRDefault="00D76B50" w:rsidP="00D76B50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5E084D2" w14:textId="7403EAA2" w:rsidR="00BA6DBB" w:rsidRPr="0042711B" w:rsidRDefault="00BA6DBB" w:rsidP="0042711B">
      <w:pPr>
        <w:pStyle w:val="aff3"/>
        <w:spacing w:after="120"/>
        <w:rPr>
          <w:b/>
          <w:szCs w:val="24"/>
        </w:rPr>
      </w:pPr>
      <w:bookmarkStart w:id="94" w:name="_Ref523996035"/>
      <w:r w:rsidRPr="0042711B">
        <w:rPr>
          <w:b/>
          <w:szCs w:val="24"/>
        </w:rPr>
        <w:t>Таблица</w:t>
      </w:r>
      <w:r w:rsidR="0042711B" w:rsidRPr="00865465">
        <w:rPr>
          <w:szCs w:val="24"/>
        </w:rPr>
        <w:t> </w:t>
      </w:r>
      <w:r w:rsidRPr="0042711B">
        <w:rPr>
          <w:b/>
          <w:szCs w:val="24"/>
        </w:rPr>
        <w:fldChar w:fldCharType="begin"/>
      </w:r>
      <w:r w:rsidRPr="0042711B">
        <w:rPr>
          <w:b/>
          <w:szCs w:val="24"/>
        </w:rPr>
        <w:instrText xml:space="preserve"> SEQ Таблица \* ARABIC </w:instrText>
      </w:r>
      <w:r w:rsidRPr="0042711B">
        <w:rPr>
          <w:b/>
          <w:szCs w:val="24"/>
        </w:rPr>
        <w:fldChar w:fldCharType="separate"/>
      </w:r>
      <w:r w:rsidR="001A2DED">
        <w:rPr>
          <w:b/>
          <w:noProof/>
          <w:szCs w:val="24"/>
        </w:rPr>
        <w:t>14</w:t>
      </w:r>
      <w:r w:rsidRPr="0042711B">
        <w:rPr>
          <w:b/>
          <w:szCs w:val="24"/>
        </w:rPr>
        <w:fldChar w:fldCharType="end"/>
      </w:r>
      <w:bookmarkEnd w:id="94"/>
      <w:r w:rsidRPr="0042711B">
        <w:rPr>
          <w:b/>
          <w:szCs w:val="24"/>
        </w:rPr>
        <w:t>. ChangeType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701"/>
        <w:gridCol w:w="2268"/>
        <w:gridCol w:w="1560"/>
        <w:gridCol w:w="1985"/>
        <w:gridCol w:w="2977"/>
      </w:tblGrid>
      <w:tr w:rsidR="00BA6DBB" w:rsidRPr="0042711B" w14:paraId="20BFA18F" w14:textId="77777777" w:rsidTr="0046213B">
        <w:trPr>
          <w:trHeight w:val="662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543E56" w14:textId="77777777" w:rsidR="00BA6DBB" w:rsidRPr="0042711B" w:rsidRDefault="00BA6DBB" w:rsidP="0046213B">
            <w:pPr>
              <w:pStyle w:val="af3"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83F1C" w14:textId="77777777" w:rsidR="00BA6DBB" w:rsidRPr="0042711B" w:rsidRDefault="00BA6DBB" w:rsidP="0046213B">
            <w:pPr>
              <w:pStyle w:val="af3"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C9F527" w14:textId="77777777" w:rsidR="00BA6DBB" w:rsidRPr="0042711B" w:rsidRDefault="00BA6DBB" w:rsidP="0046213B">
            <w:pPr>
              <w:pStyle w:val="af3"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CECD28" w14:textId="77777777" w:rsidR="00BA6DBB" w:rsidRPr="0042711B" w:rsidRDefault="00BA6DBB" w:rsidP="0046213B">
            <w:pPr>
              <w:pStyle w:val="af3"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A15843" w14:textId="77777777" w:rsidR="00BA6DBB" w:rsidRPr="0042711B" w:rsidRDefault="00BA6DBB" w:rsidP="0046213B">
            <w:pPr>
              <w:pStyle w:val="af3"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C3EF49" w14:textId="77777777" w:rsidR="00BA6DBB" w:rsidRPr="0042711B" w:rsidRDefault="00BA6DBB" w:rsidP="0046213B">
            <w:pPr>
              <w:pStyle w:val="af3"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A6DBB" w:rsidRPr="0042711B" w14:paraId="0746252B" w14:textId="77777777" w:rsidTr="0046213B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59CD9" w14:textId="77777777" w:rsidR="00BA6DBB" w:rsidRPr="0042711B" w:rsidRDefault="00BA6DBB" w:rsidP="00D563F9">
            <w:pPr>
              <w:pStyle w:val="aff5"/>
              <w:numPr>
                <w:ilvl w:val="0"/>
                <w:numId w:val="5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F2FFC" w14:textId="77777777" w:rsidR="00BA6DBB" w:rsidRPr="0042711B" w:rsidRDefault="00BA6DBB" w:rsidP="0046213B">
            <w:pPr>
              <w:pStyle w:val="aff5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fieldNum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0B9D3" w14:textId="77777777" w:rsidR="00BA6DBB" w:rsidRPr="0042711B" w:rsidRDefault="00BA6DBB" w:rsidP="0046213B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Номер поля, в которое вносятся изменения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5C757" w14:textId="77777777" w:rsidR="00BA6DBB" w:rsidRPr="0042711B" w:rsidRDefault="00BA6DBB" w:rsidP="0046213B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D3FD3" w14:textId="77777777" w:rsidR="00BA6DBB" w:rsidRPr="0042711B" w:rsidRDefault="00BA6DBB" w:rsidP="0046213B">
            <w:pPr>
              <w:pStyle w:val="aff5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>Целое неотрицательное число \</w:t>
            </w:r>
            <w:r w:rsidRPr="0042711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</w:t>
            </w: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>+ от 1 до 4 символов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67F16" w14:textId="22D62C66" w:rsidR="00BA6DBB" w:rsidRPr="0042711B" w:rsidRDefault="00BA6DBB" w:rsidP="0046213B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DBB" w:rsidRPr="004A104B" w14:paraId="22767AEA" w14:textId="77777777" w:rsidTr="0046213B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CA29D" w14:textId="77777777" w:rsidR="00BA6DBB" w:rsidRPr="0042711B" w:rsidRDefault="00BA6DBB" w:rsidP="00D563F9">
            <w:pPr>
              <w:pStyle w:val="aff5"/>
              <w:numPr>
                <w:ilvl w:val="0"/>
                <w:numId w:val="5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71928" w14:textId="77777777" w:rsidR="00BA6DBB" w:rsidRPr="0042711B" w:rsidRDefault="00BA6DBB" w:rsidP="0046213B">
            <w:pPr>
              <w:pStyle w:val="aff5"/>
              <w:spacing w:after="0"/>
              <w:ind w:left="20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ChangeValue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CEF3E" w14:textId="0AD285E6" w:rsidR="00BA6DBB" w:rsidRPr="0042711B" w:rsidRDefault="00BA6DBB" w:rsidP="0046213B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 xml:space="preserve">Новое значение </w:t>
            </w:r>
            <w:r w:rsidR="000E55FC">
              <w:rPr>
                <w:rFonts w:ascii="Times New Roman" w:hAnsi="Times New Roman"/>
                <w:sz w:val="24"/>
                <w:szCs w:val="24"/>
              </w:rPr>
              <w:t xml:space="preserve">изменяемого 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>поля</w:t>
            </w:r>
            <w:r w:rsidRPr="0042711B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303F4" w14:textId="77777777" w:rsidR="00BA6DBB" w:rsidRPr="0042711B" w:rsidRDefault="00BA6DBB" w:rsidP="0046213B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1..10,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B66BB" w14:textId="77777777" w:rsidR="00BA6DBB" w:rsidRPr="0042711B" w:rsidRDefault="00BA6DBB" w:rsidP="0046213B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8717D" w14:textId="2F8B65DC" w:rsidR="00BA6DBB" w:rsidRPr="0042711B" w:rsidRDefault="00BA6DBB" w:rsidP="001406CE">
            <w:pPr>
              <w:pStyle w:val="aff5"/>
              <w:rPr>
                <w:rFonts w:ascii="Times New Roman" w:hAnsi="Times New Roman"/>
                <w:i/>
                <w:sz w:val="24"/>
                <w:szCs w:val="28"/>
              </w:rPr>
            </w:pPr>
          </w:p>
        </w:tc>
      </w:tr>
      <w:tr w:rsidR="00BA6DBB" w:rsidRPr="004A104B" w14:paraId="515F3856" w14:textId="77777777" w:rsidTr="0046213B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626D2" w14:textId="77777777" w:rsidR="00BA6DBB" w:rsidRPr="0042711B" w:rsidRDefault="00BA6DBB" w:rsidP="00D563F9">
            <w:pPr>
              <w:pStyle w:val="aff5"/>
              <w:numPr>
                <w:ilvl w:val="1"/>
                <w:numId w:val="5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C0887" w14:textId="77777777" w:rsidR="00BA6DBB" w:rsidRPr="0042711B" w:rsidRDefault="00BA6DBB" w:rsidP="0046213B">
            <w:pPr>
              <w:pStyle w:val="aff5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name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FEC66" w14:textId="241EF8C9" w:rsidR="00BA6DBB" w:rsidRPr="0042711B" w:rsidRDefault="00BA6DBB" w:rsidP="000E55FC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0E55FC">
              <w:rPr>
                <w:rFonts w:ascii="Times New Roman" w:hAnsi="Times New Roman"/>
                <w:sz w:val="24"/>
                <w:szCs w:val="24"/>
              </w:rPr>
              <w:t>изменяемого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поля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CD839" w14:textId="77777777" w:rsidR="00BA6DBB" w:rsidRPr="0042711B" w:rsidRDefault="00BA6DBB" w:rsidP="0046213B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FF45F" w14:textId="77777777" w:rsidR="00BA6DBB" w:rsidRPr="0042711B" w:rsidRDefault="00BA6DBB" w:rsidP="0046213B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 xml:space="preserve">Строка длиной от 1 до 100 символов </w:t>
            </w:r>
          </w:p>
          <w:p w14:paraId="4EEECF68" w14:textId="77777777" w:rsidR="00BA6DBB" w:rsidRPr="0042711B" w:rsidRDefault="00BA6DBB" w:rsidP="0046213B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A979C07" w14:textId="77777777" w:rsidR="00BA6DBB" w:rsidRPr="0042711B" w:rsidRDefault="00BA6DBB" w:rsidP="0046213B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98AD0" w14:textId="56362D60" w:rsidR="00BA6DBB" w:rsidRPr="0042711B" w:rsidRDefault="00BA6DBB" w:rsidP="00BD2385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A6DBB" w:rsidRPr="004A104B" w14:paraId="02E136F4" w14:textId="77777777" w:rsidTr="0046213B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10EDD" w14:textId="77777777" w:rsidR="00BA6DBB" w:rsidRPr="0042711B" w:rsidRDefault="00BA6DBB" w:rsidP="00D563F9">
            <w:pPr>
              <w:pStyle w:val="aff5"/>
              <w:numPr>
                <w:ilvl w:val="1"/>
                <w:numId w:val="5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40309" w14:textId="77777777" w:rsidR="00BA6DBB" w:rsidRPr="0042711B" w:rsidRDefault="00BA6DBB" w:rsidP="0046213B">
            <w:pPr>
              <w:pStyle w:val="aff5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value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5466F" w14:textId="77777777" w:rsidR="00BA6DBB" w:rsidRPr="0042711B" w:rsidRDefault="00BA6DBB" w:rsidP="0046213B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Значение изменяемого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C0C2D" w14:textId="77777777" w:rsidR="00BA6DBB" w:rsidRPr="0042711B" w:rsidRDefault="00BA6DBB" w:rsidP="0046213B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C244A" w14:textId="77777777" w:rsidR="00BA6DBB" w:rsidRPr="0042711B" w:rsidRDefault="00BA6DBB" w:rsidP="0046213B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>Строка от 1 до 255</w:t>
            </w:r>
          </w:p>
          <w:p w14:paraId="22F91429" w14:textId="77777777" w:rsidR="00BA6DBB" w:rsidRPr="0042711B" w:rsidRDefault="00BA6DBB" w:rsidP="0046213B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8872450" w14:textId="61A288BB" w:rsidR="00BA6DBB" w:rsidRPr="0042711B" w:rsidRDefault="00BA6DBB" w:rsidP="0046213B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 xml:space="preserve">ChangeValueType (описание см. в пункте 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_Ref524427460 \r \h </w:instrText>
            </w:r>
            <w:r w:rsidR="007E6CBE" w:rsidRPr="0042711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15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 w:rsidR="007E6CBE" w:rsidRPr="0042711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82BE3" w14:textId="417B01DE" w:rsidR="0071444A" w:rsidRPr="0042711B" w:rsidRDefault="0071444A" w:rsidP="0046213B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 xml:space="preserve">Формат значения для изменяемого поля должен полностью соответствовать формату этого поля в извещении о </w:t>
            </w:r>
            <w:r w:rsidR="00AC2805">
              <w:rPr>
                <w:rFonts w:ascii="Times New Roman" w:hAnsi="Times New Roman"/>
                <w:i/>
                <w:sz w:val="24"/>
                <w:szCs w:val="24"/>
              </w:rPr>
              <w:t>зачислении</w:t>
            </w: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14:paraId="36E4CEE0" w14:textId="1B11335B" w:rsidR="00BA6DBB" w:rsidRPr="0042711B" w:rsidRDefault="00BA6DBB" w:rsidP="005F1F14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 xml:space="preserve">Если требуется не изменить, а удалить переданное ранее значение поля, то в поле следует указать значение </w:t>
            </w:r>
            <w:r w:rsidRPr="0042711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NULL</w:t>
            </w:r>
          </w:p>
        </w:tc>
      </w:tr>
    </w:tbl>
    <w:p w14:paraId="1D30B10B" w14:textId="0D499A41" w:rsidR="00BA6DBB" w:rsidRPr="0042711B" w:rsidRDefault="00BA6DBB" w:rsidP="0042711B">
      <w:pPr>
        <w:pStyle w:val="aff7"/>
        <w:keepNext/>
        <w:keepLines/>
        <w:spacing w:before="120" w:after="120"/>
        <w:rPr>
          <w:b/>
          <w:bCs/>
          <w:sz w:val="24"/>
          <w:szCs w:val="24"/>
          <w:lang w:val="x-none" w:eastAsia="x-none"/>
        </w:rPr>
      </w:pPr>
      <w:bookmarkStart w:id="95" w:name="_Ref524601408"/>
      <w:r w:rsidRPr="0042711B">
        <w:rPr>
          <w:b/>
          <w:bCs/>
          <w:sz w:val="24"/>
          <w:szCs w:val="24"/>
          <w:lang w:val="x-none" w:eastAsia="x-none"/>
        </w:rPr>
        <w:t>Таблица</w:t>
      </w:r>
      <w:r w:rsidR="0042711B" w:rsidRPr="00865465">
        <w:rPr>
          <w:szCs w:val="24"/>
        </w:rPr>
        <w:t> </w:t>
      </w:r>
      <w:r w:rsidRPr="0042711B">
        <w:rPr>
          <w:b/>
          <w:bCs/>
          <w:sz w:val="24"/>
          <w:szCs w:val="24"/>
          <w:lang w:val="x-none" w:eastAsia="x-none"/>
        </w:rPr>
        <w:fldChar w:fldCharType="begin"/>
      </w:r>
      <w:r w:rsidRPr="0042711B">
        <w:rPr>
          <w:b/>
          <w:bCs/>
          <w:sz w:val="24"/>
          <w:szCs w:val="24"/>
          <w:lang w:val="x-none" w:eastAsia="x-none"/>
        </w:rPr>
        <w:instrText xml:space="preserve"> SEQ Таблица \* ARABIC </w:instrText>
      </w:r>
      <w:r w:rsidRPr="0042711B">
        <w:rPr>
          <w:b/>
          <w:bCs/>
          <w:sz w:val="24"/>
          <w:szCs w:val="24"/>
          <w:lang w:val="x-none" w:eastAsia="x-none"/>
        </w:rPr>
        <w:fldChar w:fldCharType="separate"/>
      </w:r>
      <w:r w:rsidR="001A2DED">
        <w:rPr>
          <w:b/>
          <w:bCs/>
          <w:noProof/>
          <w:sz w:val="24"/>
          <w:szCs w:val="24"/>
          <w:lang w:val="x-none" w:eastAsia="x-none"/>
        </w:rPr>
        <w:t>15</w:t>
      </w:r>
      <w:r w:rsidRPr="0042711B">
        <w:rPr>
          <w:b/>
          <w:bCs/>
          <w:sz w:val="24"/>
          <w:szCs w:val="24"/>
          <w:lang w:val="x-none" w:eastAsia="x-none"/>
        </w:rPr>
        <w:fldChar w:fldCharType="end"/>
      </w:r>
      <w:bookmarkEnd w:id="95"/>
      <w:r w:rsidRPr="0042711B">
        <w:rPr>
          <w:b/>
          <w:bCs/>
          <w:sz w:val="24"/>
          <w:szCs w:val="24"/>
          <w:lang w:val="x-none" w:eastAsia="x-none"/>
        </w:rPr>
        <w:t>.</w:t>
      </w:r>
      <w:r w:rsidRPr="0042711B">
        <w:rPr>
          <w:b/>
          <w:szCs w:val="24"/>
        </w:rPr>
        <w:t xml:space="preserve"> </w:t>
      </w:r>
      <w:r w:rsidRPr="0042711B">
        <w:rPr>
          <w:b/>
          <w:bCs/>
          <w:sz w:val="24"/>
          <w:szCs w:val="24"/>
          <w:lang w:val="x-none" w:eastAsia="x-none"/>
        </w:rPr>
        <w:t>ChangeStatusType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701"/>
        <w:gridCol w:w="2268"/>
        <w:gridCol w:w="1560"/>
        <w:gridCol w:w="1985"/>
        <w:gridCol w:w="2977"/>
      </w:tblGrid>
      <w:tr w:rsidR="00BA6DBB" w:rsidRPr="004A104B" w14:paraId="3D9FFE64" w14:textId="77777777" w:rsidTr="0046213B">
        <w:trPr>
          <w:trHeight w:val="662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04A4E5" w14:textId="77777777" w:rsidR="00BA6DBB" w:rsidRPr="0042711B" w:rsidRDefault="00BA6DBB" w:rsidP="00345D30">
            <w:pPr>
              <w:pStyle w:val="af3"/>
              <w:keepLines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36E457" w14:textId="77777777" w:rsidR="00BA6DBB" w:rsidRPr="0042711B" w:rsidRDefault="00BA6DBB" w:rsidP="00345D30">
            <w:pPr>
              <w:pStyle w:val="af3"/>
              <w:keepLines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2E740" w14:textId="77777777" w:rsidR="00BA6DBB" w:rsidRPr="0042711B" w:rsidRDefault="00BA6DBB" w:rsidP="00345D30">
            <w:pPr>
              <w:pStyle w:val="af3"/>
              <w:keepLines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CE4FA7" w14:textId="77777777" w:rsidR="00BA6DBB" w:rsidRPr="0042711B" w:rsidRDefault="00BA6DBB" w:rsidP="00345D30">
            <w:pPr>
              <w:pStyle w:val="af3"/>
              <w:keepLines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D2857F" w14:textId="77777777" w:rsidR="00BA6DBB" w:rsidRPr="0042711B" w:rsidRDefault="00BA6DBB" w:rsidP="00345D30">
            <w:pPr>
              <w:pStyle w:val="af3"/>
              <w:keepLines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582C15" w14:textId="77777777" w:rsidR="00BA6DBB" w:rsidRPr="0042711B" w:rsidRDefault="00BA6DBB" w:rsidP="00345D30">
            <w:pPr>
              <w:pStyle w:val="af3"/>
              <w:keepLines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A6DBB" w:rsidRPr="004A104B" w14:paraId="5FC37A80" w14:textId="77777777" w:rsidTr="0046213B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F1739" w14:textId="77777777" w:rsidR="00BA6DBB" w:rsidRPr="0042711B" w:rsidRDefault="00BA6DBB" w:rsidP="00D563F9">
            <w:pPr>
              <w:pStyle w:val="aff5"/>
              <w:numPr>
                <w:ilvl w:val="0"/>
                <w:numId w:val="5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AB7D5" w14:textId="77777777" w:rsidR="00BA6DBB" w:rsidRPr="0042711B" w:rsidRDefault="00BA6DBB" w:rsidP="0046213B">
            <w:pPr>
              <w:pStyle w:val="aff5"/>
              <w:spacing w:after="0"/>
              <w:ind w:left="204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Meaning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B1CD9" w14:textId="77777777" w:rsidR="00BA6DBB" w:rsidRPr="0042711B" w:rsidRDefault="00BA6DBB" w:rsidP="0046213B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 xml:space="preserve">Статус, отражающий изменение данных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EB30F" w14:textId="77777777" w:rsidR="00BA6DBB" w:rsidRPr="0042711B" w:rsidRDefault="00BA6DBB" w:rsidP="0046213B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81499" w14:textId="77777777" w:rsidR="00BA6DBB" w:rsidRPr="0042711B" w:rsidRDefault="00BA6DBB" w:rsidP="0046213B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>Строка длиной 1 символ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24B1CBB" w14:textId="77777777" w:rsidR="00BA6DBB" w:rsidRPr="0042711B" w:rsidRDefault="00BA6DBB" w:rsidP="0046213B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069A0209" w14:textId="52F8D834" w:rsidR="00BA6DBB" w:rsidRPr="0042711B" w:rsidRDefault="00BA6DBB" w:rsidP="0042711B">
            <w:pPr>
              <w:pStyle w:val="aff5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MeaningType (описание см. в пункте</w:t>
            </w:r>
            <w:r w:rsidR="0042711B" w:rsidRPr="00865465">
              <w:rPr>
                <w:szCs w:val="24"/>
              </w:rPr>
              <w:t> 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_Ref524601772 \n \h </w:instrText>
            </w:r>
            <w:r w:rsidR="007E6CBE" w:rsidRPr="0042711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42711B">
              <w:rPr>
                <w:rFonts w:ascii="Times New Roman" w:hAnsi="Times New Roman"/>
                <w:sz w:val="24"/>
                <w:szCs w:val="24"/>
              </w:rPr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16</w:t>
            </w:r>
            <w:r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  <w:r w:rsidR="0042711B" w:rsidRPr="00865465">
              <w:rPr>
                <w:szCs w:val="24"/>
              </w:rPr>
              <w:t> </w:t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 w:rsidR="007E6CBE" w:rsidRPr="0042711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CCD6A" w14:textId="77777777" w:rsidR="00BA6DBB" w:rsidRPr="0042711B" w:rsidRDefault="00BA6DBB" w:rsidP="0046213B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Возможные значения:</w:t>
            </w:r>
          </w:p>
          <w:p w14:paraId="6671338C" w14:textId="77777777" w:rsidR="00BA6DBB" w:rsidRPr="0042711B" w:rsidRDefault="00BA6DBB" w:rsidP="0046213B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1 – новый;</w:t>
            </w:r>
          </w:p>
          <w:p w14:paraId="1FD36C1C" w14:textId="77777777" w:rsidR="00BA6DBB" w:rsidRPr="0042711B" w:rsidRDefault="00BA6DBB" w:rsidP="0046213B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2 – уточнение;</w:t>
            </w:r>
          </w:p>
          <w:p w14:paraId="0CE73761" w14:textId="77777777" w:rsidR="00BA6DBB" w:rsidRPr="0042711B" w:rsidRDefault="00BA6DBB" w:rsidP="0046213B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3 – уточнение об аннулировании;</w:t>
            </w:r>
          </w:p>
          <w:p w14:paraId="1D444979" w14:textId="77777777" w:rsidR="00BA6DBB" w:rsidRPr="0042711B" w:rsidRDefault="00BA6DBB" w:rsidP="0046213B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4 – уточнение о деаннулировании (отмена аннулирования).</w:t>
            </w:r>
          </w:p>
        </w:tc>
      </w:tr>
      <w:tr w:rsidR="00BA6DBB" w:rsidRPr="004A104B" w14:paraId="4EB2406D" w14:textId="77777777" w:rsidTr="0046213B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F6EA4" w14:textId="77777777" w:rsidR="00BA6DBB" w:rsidRPr="0042711B" w:rsidRDefault="00BA6DBB" w:rsidP="00D563F9">
            <w:pPr>
              <w:pStyle w:val="aff5"/>
              <w:numPr>
                <w:ilvl w:val="0"/>
                <w:numId w:val="5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48A3B" w14:textId="77777777" w:rsidR="00BA6DBB" w:rsidRPr="0042711B" w:rsidRDefault="00BA6DBB" w:rsidP="0046213B">
            <w:pPr>
              <w:pStyle w:val="aff5"/>
              <w:spacing w:after="0"/>
              <w:ind w:left="20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7CE8E" w14:textId="2C3D0E94" w:rsidR="00BA6DBB" w:rsidRPr="0042711B" w:rsidRDefault="00BA6DBB" w:rsidP="00955C0D">
            <w:pPr>
              <w:pStyle w:val="aff5"/>
              <w:rPr>
                <w:rFonts w:ascii="Times New Roman" w:hAnsi="Times New Roman"/>
                <w:sz w:val="24"/>
                <w:szCs w:val="28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Основание изменения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BDE3F" w14:textId="77777777" w:rsidR="00BA6DBB" w:rsidRPr="0042711B" w:rsidRDefault="00BA6DBB" w:rsidP="0046213B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A0DB9" w14:textId="77777777" w:rsidR="00BA6DBB" w:rsidRPr="0042711B" w:rsidRDefault="00BA6DBB" w:rsidP="0046213B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>Строка длиной до 512 символов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5BD4F31" w14:textId="77777777" w:rsidR="00BA6DBB" w:rsidRPr="0042711B" w:rsidRDefault="00BA6DBB" w:rsidP="0046213B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7A93F499" w14:textId="5D8C6A08" w:rsidR="00BA6DBB" w:rsidRPr="0042711B" w:rsidRDefault="00BA6DBB" w:rsidP="0042711B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Reason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Type (описание см. в пункте </w:t>
            </w:r>
            <w:r w:rsidR="0042711B"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42711B" w:rsidRPr="0042711B">
              <w:rPr>
                <w:rFonts w:ascii="Times New Roman" w:hAnsi="Times New Roman"/>
                <w:sz w:val="24"/>
                <w:szCs w:val="24"/>
              </w:rPr>
              <w:instrText xml:space="preserve"> REF _Ref5460078 \r \h </w:instrText>
            </w:r>
            <w:r w:rsidR="0042711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42711B" w:rsidRPr="0042711B">
              <w:rPr>
                <w:rFonts w:ascii="Times New Roman" w:hAnsi="Times New Roman"/>
                <w:sz w:val="24"/>
                <w:szCs w:val="24"/>
              </w:rPr>
            </w:r>
            <w:r w:rsidR="0042711B"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17</w:t>
            </w:r>
            <w:r w:rsidR="0042711B"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  <w:instrText xml:space="preserve"> REF _Ref524702727 \r \h </w:instrText>
            </w:r>
            <w:r w:rsidR="007E6CBE" w:rsidRPr="0042711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="006937F0" w:rsidRPr="0042711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2711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B7DB5" w14:textId="77777777" w:rsidR="00BA6DBB" w:rsidRPr="0042711B" w:rsidRDefault="00BA6DBB" w:rsidP="0046213B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55C0D" w:rsidRPr="00203C8E" w14:paraId="2096195F" w14:textId="77777777" w:rsidTr="0046213B">
        <w:trPr>
          <w:trHeight w:val="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90F89" w14:textId="77777777" w:rsidR="00955C0D" w:rsidRPr="0042711B" w:rsidRDefault="00955C0D" w:rsidP="00D563F9">
            <w:pPr>
              <w:pStyle w:val="aff5"/>
              <w:numPr>
                <w:ilvl w:val="0"/>
                <w:numId w:val="5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5D642" w14:textId="1C414FF6" w:rsidR="00955C0D" w:rsidRPr="0042711B" w:rsidRDefault="00955C0D" w:rsidP="00955C0D">
            <w:pPr>
              <w:pStyle w:val="aff5"/>
              <w:spacing w:after="0"/>
              <w:ind w:left="20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2711B">
              <w:rPr>
                <w:rFonts w:ascii="Times New Roman" w:hAnsi="Times New Roman"/>
                <w:sz w:val="24"/>
                <w:szCs w:val="24"/>
                <w:lang w:val="en-US"/>
              </w:rPr>
              <w:t>ChangeDate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97380" w14:textId="69F893C0" w:rsidR="00955C0D" w:rsidRPr="0042711B" w:rsidRDefault="00FA7A7E">
            <w:pPr>
              <w:pStyle w:val="aff5"/>
              <w:rPr>
                <w:rFonts w:ascii="Times New Roman" w:hAnsi="Times New Roman"/>
                <w:sz w:val="24"/>
                <w:szCs w:val="24"/>
              </w:rPr>
            </w:pPr>
            <w:r w:rsidRPr="00D51F19">
              <w:rPr>
                <w:rFonts w:ascii="Times New Roman" w:hAnsi="Times New Roman"/>
                <w:bCs/>
                <w:sz w:val="24"/>
                <w:szCs w:val="24"/>
              </w:rPr>
              <w:t>Дата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время уточнения информации</w:t>
            </w:r>
            <w:r w:rsidR="00F85117" w:rsidDel="00F8511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0C0F5" w14:textId="22F04743" w:rsidR="00955C0D" w:rsidRPr="0042711B" w:rsidRDefault="00955C0D" w:rsidP="00955C0D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711B">
              <w:rPr>
                <w:rFonts w:ascii="Times New Roman" w:hAnsi="Times New Roman"/>
                <w:sz w:val="24"/>
                <w:szCs w:val="24"/>
              </w:rPr>
              <w:t>0..1, необязательно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C0142" w14:textId="0C2D63A1" w:rsidR="00955C0D" w:rsidRPr="00AF6ADB" w:rsidRDefault="00955C0D" w:rsidP="00955C0D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 xml:space="preserve">Формат определен стандартом XML/XSD, опубликованным по адресу </w:t>
            </w:r>
            <w:hyperlink r:id="rId30" w:history="1">
              <w:r w:rsidR="00AF6ADB" w:rsidRPr="00582AE0">
                <w:rPr>
                  <w:rStyle w:val="a8"/>
                  <w:rFonts w:ascii="Times New Roman" w:hAnsi="Times New Roman"/>
                  <w:i/>
                  <w:sz w:val="24"/>
                  <w:szCs w:val="24"/>
                </w:rPr>
                <w:t>http://www.w3.org/TR/xmlschema-2</w:t>
              </w:r>
            </w:hyperlink>
            <w:r w:rsidR="00AF6AD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14:paraId="5167271B" w14:textId="24592322" w:rsidR="00955C0D" w:rsidRPr="0042711B" w:rsidRDefault="00955C0D" w:rsidP="00955C0D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  <w:r w:rsidRPr="0042711B">
              <w:rPr>
                <w:rFonts w:ascii="Times New Roman" w:hAnsi="Times New Roman"/>
                <w:i/>
                <w:sz w:val="24"/>
                <w:szCs w:val="24"/>
              </w:rPr>
              <w:t xml:space="preserve">/ </w:t>
            </w:r>
            <w:r w:rsidRPr="0042711B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4282C" w14:textId="0624A490" w:rsidR="00955C0D" w:rsidRPr="00203C8E" w:rsidRDefault="00955C0D" w:rsidP="00FA7A7E">
            <w:pPr>
              <w:pStyle w:val="aff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09C872F6" w14:textId="69E7E49E" w:rsidR="00026D31" w:rsidRPr="0042711B" w:rsidRDefault="00026D31" w:rsidP="00026D31">
      <w:pPr>
        <w:pStyle w:val="aff7"/>
        <w:keepNext/>
        <w:keepLines/>
        <w:spacing w:before="120" w:after="120"/>
        <w:rPr>
          <w:b/>
          <w:bCs/>
          <w:sz w:val="24"/>
          <w:szCs w:val="24"/>
          <w:lang w:val="x-none" w:eastAsia="x-none"/>
        </w:rPr>
      </w:pPr>
      <w:bookmarkStart w:id="96" w:name="_Ref12979732"/>
      <w:r w:rsidRPr="0042711B">
        <w:rPr>
          <w:b/>
          <w:bCs/>
          <w:sz w:val="24"/>
          <w:szCs w:val="24"/>
          <w:lang w:val="x-none" w:eastAsia="x-none"/>
        </w:rPr>
        <w:lastRenderedPageBreak/>
        <w:t>Таблица</w:t>
      </w:r>
      <w:r w:rsidRPr="00865465">
        <w:rPr>
          <w:szCs w:val="24"/>
        </w:rPr>
        <w:t> </w:t>
      </w:r>
      <w:r w:rsidRPr="0042711B">
        <w:rPr>
          <w:b/>
          <w:bCs/>
          <w:sz w:val="24"/>
          <w:szCs w:val="24"/>
          <w:lang w:val="x-none" w:eastAsia="x-none"/>
        </w:rPr>
        <w:fldChar w:fldCharType="begin"/>
      </w:r>
      <w:r w:rsidRPr="0042711B">
        <w:rPr>
          <w:b/>
          <w:bCs/>
          <w:sz w:val="24"/>
          <w:szCs w:val="24"/>
          <w:lang w:val="x-none" w:eastAsia="x-none"/>
        </w:rPr>
        <w:instrText xml:space="preserve"> SEQ Таблица \* ARABIC </w:instrText>
      </w:r>
      <w:r w:rsidRPr="0042711B">
        <w:rPr>
          <w:b/>
          <w:bCs/>
          <w:sz w:val="24"/>
          <w:szCs w:val="24"/>
          <w:lang w:val="x-none" w:eastAsia="x-none"/>
        </w:rPr>
        <w:fldChar w:fldCharType="separate"/>
      </w:r>
      <w:r w:rsidR="001A2DED">
        <w:rPr>
          <w:b/>
          <w:bCs/>
          <w:noProof/>
          <w:sz w:val="24"/>
          <w:szCs w:val="24"/>
          <w:lang w:val="x-none" w:eastAsia="x-none"/>
        </w:rPr>
        <w:t>16</w:t>
      </w:r>
      <w:r w:rsidRPr="0042711B">
        <w:rPr>
          <w:b/>
          <w:bCs/>
          <w:sz w:val="24"/>
          <w:szCs w:val="24"/>
          <w:lang w:val="x-none" w:eastAsia="x-none"/>
        </w:rPr>
        <w:fldChar w:fldCharType="end"/>
      </w:r>
      <w:bookmarkEnd w:id="96"/>
      <w:r w:rsidRPr="0042711B">
        <w:rPr>
          <w:b/>
          <w:bCs/>
          <w:sz w:val="24"/>
          <w:szCs w:val="24"/>
          <w:lang w:val="x-none" w:eastAsia="x-none"/>
        </w:rPr>
        <w:t>.</w:t>
      </w:r>
      <w:r w:rsidRPr="0042711B">
        <w:rPr>
          <w:b/>
          <w:szCs w:val="24"/>
        </w:rPr>
        <w:t xml:space="preserve"> </w:t>
      </w:r>
      <w:r w:rsidRPr="00026D31">
        <w:rPr>
          <w:b/>
          <w:bCs/>
          <w:sz w:val="24"/>
          <w:szCs w:val="24"/>
          <w:lang w:val="x-none" w:eastAsia="x-none"/>
        </w:rPr>
        <w:t>AccountType</w:t>
      </w:r>
    </w:p>
    <w:tbl>
      <w:tblPr>
        <w:tblStyle w:val="TableNormal"/>
        <w:tblW w:w="10967" w:type="dxa"/>
        <w:tblInd w:w="-1191" w:type="dxa"/>
        <w:tblLayout w:type="fixed"/>
        <w:tblLook w:val="04A0" w:firstRow="1" w:lastRow="0" w:firstColumn="1" w:lastColumn="0" w:noHBand="0" w:noVBand="1"/>
      </w:tblPr>
      <w:tblGrid>
        <w:gridCol w:w="477"/>
        <w:gridCol w:w="1843"/>
        <w:gridCol w:w="2127"/>
        <w:gridCol w:w="1559"/>
        <w:gridCol w:w="1984"/>
        <w:gridCol w:w="2977"/>
      </w:tblGrid>
      <w:tr w:rsidR="00026D31" w:rsidRPr="0042711B" w14:paraId="7ACF0F5F" w14:textId="77777777" w:rsidTr="00026D31">
        <w:trPr>
          <w:trHeight w:val="662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38E3E6" w14:textId="77777777" w:rsidR="00026D31" w:rsidRPr="0042711B" w:rsidRDefault="00026D31" w:rsidP="009C0557">
            <w:pPr>
              <w:pStyle w:val="af3"/>
              <w:keepLines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>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8BC480" w14:textId="77777777" w:rsidR="00026D31" w:rsidRPr="0042711B" w:rsidRDefault="00026D31" w:rsidP="009C0557">
            <w:pPr>
              <w:pStyle w:val="af3"/>
              <w:keepLines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>Код поля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FE2316" w14:textId="77777777" w:rsidR="00026D31" w:rsidRPr="0042711B" w:rsidRDefault="00026D31" w:rsidP="009C0557">
            <w:pPr>
              <w:pStyle w:val="af3"/>
              <w:keepLines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94F2DD" w14:textId="77777777" w:rsidR="00026D31" w:rsidRPr="0042711B" w:rsidRDefault="00026D31" w:rsidP="009C0557">
            <w:pPr>
              <w:pStyle w:val="af3"/>
              <w:keepLines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35C308" w14:textId="77777777" w:rsidR="00026D31" w:rsidRPr="0042711B" w:rsidRDefault="00026D31" w:rsidP="009C0557">
            <w:pPr>
              <w:pStyle w:val="af3"/>
              <w:keepLines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87CCF8" w14:textId="77777777" w:rsidR="00026D31" w:rsidRPr="0042711B" w:rsidRDefault="00026D31" w:rsidP="009C0557">
            <w:pPr>
              <w:pStyle w:val="af3"/>
              <w:keepLines/>
              <w:rPr>
                <w:rFonts w:ascii="Times New Roman" w:cs="Times New Roman"/>
              </w:rPr>
            </w:pPr>
            <w:r w:rsidRPr="0042711B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026D31" w:rsidRPr="00203C8E" w14:paraId="71A7475F" w14:textId="77777777" w:rsidTr="00026D31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379"/>
        </w:trPr>
        <w:tc>
          <w:tcPr>
            <w:tcW w:w="4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4AE5E" w14:textId="77777777" w:rsidR="00026D31" w:rsidRPr="00203C8E" w:rsidRDefault="00026D31" w:rsidP="00D563F9">
            <w:pPr>
              <w:pStyle w:val="aff5"/>
              <w:numPr>
                <w:ilvl w:val="0"/>
                <w:numId w:val="60"/>
              </w:numPr>
              <w:ind w:left="0" w:hanging="2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2179A" w14:textId="1C43B5C9" w:rsidR="00026D31" w:rsidRPr="009D5359" w:rsidRDefault="00026D31" w:rsidP="00026D31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accountNumber</w:t>
            </w:r>
            <w:r w:rsidR="009D5359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0456B" w14:textId="77777777" w:rsidR="00026D31" w:rsidRPr="00203C8E" w:rsidRDefault="00026D31" w:rsidP="009C0557">
            <w:pPr>
              <w:pStyle w:val="aff5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03C8E">
              <w:rPr>
                <w:rFonts w:ascii="Times New Roman" w:hAnsi="Times New Roman"/>
                <w:bCs/>
                <w:sz w:val="24"/>
                <w:szCs w:val="24"/>
              </w:rPr>
              <w:t>Поле номер 17:</w:t>
            </w:r>
          </w:p>
          <w:p w14:paraId="7963BE82" w14:textId="4CB20165" w:rsidR="00026D31" w:rsidRPr="00203C8E" w:rsidRDefault="00026D31" w:rsidP="007E6D35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Номер счета получателя платежа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07A9D" w14:textId="77777777" w:rsidR="00026D31" w:rsidRPr="00203C8E" w:rsidRDefault="00026D31" w:rsidP="009C0557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C9666" w14:textId="77777777" w:rsidR="00026D31" w:rsidRPr="00203C8E" w:rsidRDefault="00026D31" w:rsidP="009C0557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 xml:space="preserve">AccountNumType (см. описание в пункте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_Ref5452882 \r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203C8E">
              <w:rPr>
                <w:rFonts w:ascii="Times New Roman" w:hAnsi="Times New Roman"/>
                <w:sz w:val="24"/>
                <w:szCs w:val="24"/>
              </w:rPr>
              <w:instrText xml:space="preserve"> REF _Ref524702727 \r \h  \* MERGEFORMAT </w:instrText>
            </w:r>
            <w:r w:rsidRPr="00203C8E">
              <w:rPr>
                <w:rFonts w:ascii="Times New Roman" w:hAnsi="Times New Roman"/>
                <w:sz w:val="24"/>
                <w:szCs w:val="24"/>
              </w:rPr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4.4</w:t>
            </w:r>
            <w:r w:rsidRPr="00203C8E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2BE32" w14:textId="77777777" w:rsidR="00026D31" w:rsidRPr="00203C8E" w:rsidRDefault="00026D31" w:rsidP="009C0557">
            <w:pPr>
              <w:jc w:val="both"/>
              <w:rPr>
                <w:b/>
              </w:rPr>
            </w:pPr>
          </w:p>
        </w:tc>
      </w:tr>
      <w:tr w:rsidR="00026D31" w:rsidRPr="00203C8E" w14:paraId="5DF59D9A" w14:textId="77777777" w:rsidTr="00026D31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379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A0518" w14:textId="77777777" w:rsidR="00026D31" w:rsidRPr="00203C8E" w:rsidRDefault="00026D31" w:rsidP="00D563F9">
            <w:pPr>
              <w:pStyle w:val="aff5"/>
              <w:numPr>
                <w:ilvl w:val="0"/>
                <w:numId w:val="60"/>
              </w:numPr>
              <w:ind w:left="0" w:hanging="2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22DAE" w14:textId="77777777" w:rsidR="00026D31" w:rsidRPr="00203C8E" w:rsidRDefault="00026D31" w:rsidP="00026D31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03C8E">
              <w:rPr>
                <w:rFonts w:ascii="Times New Roman" w:hAnsi="Times New Roman"/>
                <w:sz w:val="24"/>
                <w:szCs w:val="24"/>
              </w:rPr>
              <w:t>Bank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F3C62" w14:textId="63EC54E2" w:rsidR="00026D31" w:rsidRPr="00203C8E" w:rsidRDefault="007E6D35" w:rsidP="009C0557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Данные </w:t>
            </w:r>
            <w:r w:rsidRPr="00F533B1">
              <w:rPr>
                <w:rFonts w:ascii="Times New Roman" w:hAnsi="Times New Roman"/>
                <w:bCs/>
                <w:sz w:val="24"/>
                <w:szCs w:val="24"/>
              </w:rPr>
              <w:t>ТОФК, структурного подразделения кредитной организации или подразделения Банка России, в котором открыт счет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C6314" w14:textId="77777777" w:rsidR="00026D31" w:rsidRPr="00203C8E" w:rsidRDefault="00026D31" w:rsidP="009C0557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1CA43" w14:textId="77777777" w:rsidR="00026D31" w:rsidRPr="00203C8E" w:rsidRDefault="00026D31" w:rsidP="009C0557">
            <w:pPr>
              <w:pStyle w:val="aff5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hAnsi="Times New Roman"/>
                <w:sz w:val="24"/>
                <w:szCs w:val="24"/>
                <w:lang w:val="en-US"/>
              </w:rPr>
              <w:t>BankType</w:t>
            </w:r>
            <w:r w:rsidRPr="00203C8E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_Ref483568026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 w:rsidRPr="001A2DED">
              <w:rPr>
                <w:rFonts w:ascii="Times New Roman" w:hAnsi="Times New Roman"/>
                <w:sz w:val="24"/>
                <w:szCs w:val="24"/>
              </w:rPr>
              <w:t>Таблица 9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4C41">
              <w:rPr>
                <w:rFonts w:ascii="Times New Roman" w:hAnsi="Times New Roman"/>
                <w:sz w:val="24"/>
                <w:szCs w:val="24"/>
              </w:rPr>
              <w:t xml:space="preserve">раздела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_Ref488757793 \r \h  \* MERGEFORMAT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A2DED">
              <w:rPr>
                <w:rFonts w:ascii="Times New Roman" w:hAnsi="Times New Roman"/>
                <w:sz w:val="24"/>
                <w:szCs w:val="24"/>
              </w:rPr>
              <w:t>4.3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203C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93792" w14:textId="77777777" w:rsidR="00026D31" w:rsidRPr="00203C8E" w:rsidRDefault="00026D31" w:rsidP="009C0557">
            <w:pPr>
              <w:jc w:val="both"/>
              <w:rPr>
                <w:b/>
              </w:rPr>
            </w:pPr>
          </w:p>
        </w:tc>
      </w:tr>
    </w:tbl>
    <w:p w14:paraId="64F4D2B7" w14:textId="77777777" w:rsidR="00026D31" w:rsidRPr="00203C8E" w:rsidRDefault="00026D31" w:rsidP="00BA6DBB"/>
    <w:p w14:paraId="53F33265" w14:textId="18AC7F57" w:rsidR="00DF67A3" w:rsidRPr="00203C8E" w:rsidRDefault="00DF67A3" w:rsidP="00042435">
      <w:pPr>
        <w:pStyle w:val="Head2"/>
        <w:rPr>
          <w:snapToGrid w:val="0"/>
        </w:rPr>
      </w:pPr>
      <w:bookmarkStart w:id="97" w:name="_Ref524702727"/>
      <w:bookmarkStart w:id="98" w:name="_Toc106790679"/>
      <w:r w:rsidRPr="00203C8E">
        <w:rPr>
          <w:snapToGrid w:val="0"/>
        </w:rPr>
        <w:t>Описание простых типов полей</w:t>
      </w:r>
      <w:bookmarkEnd w:id="93"/>
      <w:bookmarkEnd w:id="97"/>
      <w:bookmarkEnd w:id="98"/>
    </w:p>
    <w:p w14:paraId="5AC17D24" w14:textId="77777777" w:rsidR="00FB0BE6" w:rsidRPr="00FB0BE6" w:rsidRDefault="00FB0BE6" w:rsidP="00FB0BE6">
      <w:pPr>
        <w:pStyle w:val="aff7"/>
        <w:numPr>
          <w:ilvl w:val="0"/>
          <w:numId w:val="12"/>
        </w:numPr>
        <w:rPr>
          <w:b/>
        </w:rPr>
      </w:pPr>
      <w:bookmarkStart w:id="99" w:name="_Ref482795808"/>
      <w:bookmarkStart w:id="100" w:name="_Ref482182953"/>
      <w:r w:rsidRPr="00FB0BE6">
        <w:rPr>
          <w:b/>
          <w:sz w:val="24"/>
          <w:szCs w:val="24"/>
        </w:rPr>
        <w:t>URNType</w:t>
      </w:r>
      <w:bookmarkEnd w:id="99"/>
    </w:p>
    <w:p w14:paraId="4BEAA991" w14:textId="77777777" w:rsidR="00FB0BE6" w:rsidRPr="00FB0BE6" w:rsidRDefault="00FB0BE6" w:rsidP="00FB0BE6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B0BE6">
        <w:rPr>
          <w:rFonts w:ascii="Times New Roman" w:hAnsi="Times New Roman"/>
          <w:sz w:val="24"/>
          <w:szCs w:val="24"/>
        </w:rPr>
        <w:t>Тип предназначен для указания УРН организации.</w:t>
      </w:r>
    </w:p>
    <w:p w14:paraId="0477F134" w14:textId="77777777" w:rsidR="00FB0BE6" w:rsidRPr="00FB0BE6" w:rsidRDefault="00FB0BE6" w:rsidP="00FB0BE6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B0BE6">
        <w:rPr>
          <w:rFonts w:ascii="Times New Roman" w:hAnsi="Times New Roman"/>
          <w:sz w:val="24"/>
          <w:szCs w:val="24"/>
        </w:rPr>
        <w:t xml:space="preserve">Основан на типе </w:t>
      </w:r>
      <w:r w:rsidRPr="00FB0BE6">
        <w:rPr>
          <w:rFonts w:ascii="Times New Roman" w:hAnsi="Times New Roman"/>
          <w:sz w:val="24"/>
          <w:szCs w:val="24"/>
          <w:lang w:val="en-US"/>
        </w:rPr>
        <w:t>String</w:t>
      </w:r>
      <w:r w:rsidRPr="00FB0BE6">
        <w:rPr>
          <w:rFonts w:ascii="Times New Roman" w:hAnsi="Times New Roman"/>
          <w:sz w:val="24"/>
          <w:szCs w:val="24"/>
        </w:rPr>
        <w:t>, значение должно быть должно содержать 6 латинских букв и цифр ([0-9a-fA-F]{6}.</w:t>
      </w:r>
    </w:p>
    <w:p w14:paraId="2EA3552D" w14:textId="77777777" w:rsidR="00FB0BE6" w:rsidRPr="00823AF6" w:rsidRDefault="00FB0BE6" w:rsidP="00FB0BE6">
      <w:pPr>
        <w:pStyle w:val="aff7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01" w:name="_Ref5429770"/>
      <w:r w:rsidRPr="00823AF6">
        <w:rPr>
          <w:b/>
          <w:sz w:val="24"/>
          <w:szCs w:val="24"/>
        </w:rPr>
        <w:t>IncomeIdType</w:t>
      </w:r>
      <w:bookmarkEnd w:id="101"/>
    </w:p>
    <w:p w14:paraId="4B0776DD" w14:textId="77777777" w:rsidR="00FB0BE6" w:rsidRPr="00823AF6" w:rsidRDefault="00FB0BE6" w:rsidP="00FB0BE6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823AF6">
        <w:rPr>
          <w:rFonts w:ascii="Times New Roman" w:hAnsi="Times New Roman"/>
          <w:sz w:val="24"/>
          <w:szCs w:val="24"/>
        </w:rPr>
        <w:t>Тип предназначен для указания УИ</w:t>
      </w:r>
      <w:r>
        <w:rPr>
          <w:rFonts w:ascii="Times New Roman" w:hAnsi="Times New Roman"/>
          <w:sz w:val="24"/>
          <w:szCs w:val="24"/>
        </w:rPr>
        <w:t>З</w:t>
      </w:r>
      <w:r w:rsidRPr="00823AF6">
        <w:rPr>
          <w:rFonts w:ascii="Times New Roman" w:hAnsi="Times New Roman"/>
          <w:sz w:val="24"/>
          <w:szCs w:val="24"/>
        </w:rPr>
        <w:t>.</w:t>
      </w:r>
    </w:p>
    <w:p w14:paraId="7867DC1E" w14:textId="69A47732" w:rsidR="00FB0BE6" w:rsidRPr="00823AF6" w:rsidRDefault="00FB0BE6" w:rsidP="007F652D">
      <w:pPr>
        <w:pStyle w:val="aff9"/>
        <w:spacing w:before="0"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823AF6">
        <w:rPr>
          <w:rFonts w:ascii="Times New Roman" w:hAnsi="Times New Roman"/>
          <w:sz w:val="24"/>
          <w:szCs w:val="24"/>
        </w:rPr>
        <w:t xml:space="preserve">Основан на типе String, </w:t>
      </w:r>
      <w:r>
        <w:rPr>
          <w:rFonts w:ascii="Times New Roman" w:hAnsi="Times New Roman"/>
          <w:sz w:val="24"/>
          <w:szCs w:val="24"/>
        </w:rPr>
        <w:t>32</w:t>
      </w:r>
      <w:r w:rsidRPr="00823AF6">
        <w:rPr>
          <w:rFonts w:ascii="Times New Roman" w:hAnsi="Times New Roman"/>
          <w:sz w:val="24"/>
          <w:szCs w:val="24"/>
        </w:rPr>
        <w:t xml:space="preserve"> символ</w:t>
      </w:r>
      <w:r>
        <w:rPr>
          <w:rFonts w:ascii="Times New Roman" w:hAnsi="Times New Roman"/>
          <w:sz w:val="24"/>
          <w:szCs w:val="24"/>
        </w:rPr>
        <w:t>а (маска ввода: «</w:t>
      </w:r>
      <w:r w:rsidR="0072337D" w:rsidRPr="0072337D">
        <w:rPr>
          <w:rFonts w:ascii="Times New Roman" w:hAnsi="Times New Roman"/>
          <w:sz w:val="24"/>
          <w:szCs w:val="24"/>
        </w:rPr>
        <w:t>4\d{4}((0[1-9]|[12][0-9]|3[01])(0[1-9]|1[012])\d{4})\d{19}</w:t>
      </w:r>
      <w:r>
        <w:rPr>
          <w:rFonts w:ascii="Times New Roman" w:hAnsi="Times New Roman"/>
          <w:sz w:val="24"/>
          <w:szCs w:val="24"/>
        </w:rPr>
        <w:t>»).</w:t>
      </w:r>
    </w:p>
    <w:p w14:paraId="437450F3" w14:textId="244832DC" w:rsidR="00FB0BE6" w:rsidRPr="00823AF6" w:rsidRDefault="00FB0BE6" w:rsidP="00FB0BE6">
      <w:pPr>
        <w:pStyle w:val="aff9"/>
        <w:spacing w:before="0"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23AF6">
        <w:rPr>
          <w:rFonts w:ascii="Times New Roman" w:hAnsi="Times New Roman"/>
          <w:sz w:val="24"/>
          <w:szCs w:val="24"/>
        </w:rPr>
        <w:t>Структура УИ</w:t>
      </w:r>
      <w:r>
        <w:rPr>
          <w:rFonts w:ascii="Times New Roman" w:hAnsi="Times New Roman"/>
          <w:sz w:val="24"/>
          <w:szCs w:val="24"/>
        </w:rPr>
        <w:t>З</w:t>
      </w:r>
      <w:r w:rsidRPr="00823AF6">
        <w:rPr>
          <w:rFonts w:ascii="Times New Roman" w:hAnsi="Times New Roman"/>
          <w:sz w:val="24"/>
          <w:szCs w:val="24"/>
        </w:rPr>
        <w:t xml:space="preserve"> описана в </w:t>
      </w:r>
      <w:r w:rsidR="00DD744D">
        <w:rPr>
          <w:rFonts w:ascii="Times New Roman" w:hAnsi="Times New Roman"/>
          <w:sz w:val="24"/>
          <w:szCs w:val="24"/>
        </w:rPr>
        <w:t xml:space="preserve">разделе </w:t>
      </w:r>
      <w:r w:rsidR="00DD744D">
        <w:rPr>
          <w:rFonts w:ascii="Times New Roman" w:hAnsi="Times New Roman"/>
          <w:sz w:val="24"/>
          <w:szCs w:val="24"/>
        </w:rPr>
        <w:fldChar w:fldCharType="begin"/>
      </w:r>
      <w:r w:rsidR="00DD744D">
        <w:rPr>
          <w:rFonts w:ascii="Times New Roman" w:hAnsi="Times New Roman"/>
          <w:sz w:val="24"/>
          <w:szCs w:val="24"/>
        </w:rPr>
        <w:instrText xml:space="preserve"> REF _Ref443645967 \r \h </w:instrText>
      </w:r>
      <w:r w:rsidR="00DD744D">
        <w:rPr>
          <w:rFonts w:ascii="Times New Roman" w:hAnsi="Times New Roman"/>
          <w:sz w:val="24"/>
          <w:szCs w:val="24"/>
        </w:rPr>
      </w:r>
      <w:r w:rsidR="00DD744D">
        <w:rPr>
          <w:rFonts w:ascii="Times New Roman" w:hAnsi="Times New Roman"/>
          <w:sz w:val="24"/>
          <w:szCs w:val="24"/>
        </w:rPr>
        <w:fldChar w:fldCharType="separate"/>
      </w:r>
      <w:r w:rsidR="001A2DED">
        <w:rPr>
          <w:rFonts w:ascii="Times New Roman" w:hAnsi="Times New Roman"/>
          <w:sz w:val="24"/>
          <w:szCs w:val="24"/>
        </w:rPr>
        <w:t>5.1</w:t>
      </w:r>
      <w:r w:rsidR="00DD744D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.</w:t>
      </w:r>
    </w:p>
    <w:p w14:paraId="56242241" w14:textId="77777777" w:rsidR="00FB0BE6" w:rsidRPr="00FB0BE6" w:rsidRDefault="00FB0BE6" w:rsidP="00FB0BE6">
      <w:pPr>
        <w:pStyle w:val="aff7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02" w:name="_Ref461470656"/>
      <w:bookmarkStart w:id="103" w:name="_Ref482182907"/>
      <w:r w:rsidRPr="00FB0BE6">
        <w:rPr>
          <w:b/>
          <w:sz w:val="24"/>
          <w:szCs w:val="24"/>
        </w:rPr>
        <w:t>KBKType</w:t>
      </w:r>
      <w:bookmarkEnd w:id="102"/>
      <w:bookmarkEnd w:id="103"/>
    </w:p>
    <w:p w14:paraId="1FCFECC8" w14:textId="77777777" w:rsidR="007F652D" w:rsidRDefault="007F652D" w:rsidP="007F652D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 предназначен для указания КБК.</w:t>
      </w:r>
    </w:p>
    <w:p w14:paraId="06BB703A" w14:textId="7E5FFC9F" w:rsidR="007F652D" w:rsidRDefault="007F652D" w:rsidP="007F652D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 на типе </w:t>
      </w:r>
      <w:r>
        <w:rPr>
          <w:rFonts w:ascii="Times New Roman" w:hAnsi="Times New Roman"/>
          <w:sz w:val="24"/>
          <w:szCs w:val="24"/>
          <w:lang w:val="en-US"/>
        </w:rPr>
        <w:t>String</w:t>
      </w:r>
      <w:r>
        <w:rPr>
          <w:rFonts w:ascii="Times New Roman" w:hAnsi="Times New Roman"/>
          <w:sz w:val="24"/>
          <w:szCs w:val="24"/>
        </w:rPr>
        <w:t xml:space="preserve">, значение «0» или 20 символов, среди которых допускаются буквы </w:t>
      </w:r>
      <w:r w:rsidR="000755DB">
        <w:rPr>
          <w:rFonts w:ascii="Times New Roman" w:hAnsi="Times New Roman"/>
          <w:sz w:val="24"/>
          <w:szCs w:val="24"/>
        </w:rPr>
        <w:t xml:space="preserve">русского и латинского алфавитов </w:t>
      </w:r>
      <w:r>
        <w:rPr>
          <w:rFonts w:ascii="Times New Roman" w:hAnsi="Times New Roman"/>
          <w:sz w:val="24"/>
          <w:szCs w:val="24"/>
        </w:rPr>
        <w:t>и цифры: [0-9a-zA-Zа-яА-Я]{20}.</w:t>
      </w:r>
    </w:p>
    <w:p w14:paraId="11A37929" w14:textId="77777777" w:rsidR="00FB0BE6" w:rsidRPr="00FB0BE6" w:rsidRDefault="00FB0BE6" w:rsidP="00FB0BE6">
      <w:pPr>
        <w:pStyle w:val="aff7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04" w:name="_Ref482182914"/>
      <w:r w:rsidRPr="00FB0BE6">
        <w:rPr>
          <w:b/>
          <w:sz w:val="24"/>
          <w:szCs w:val="24"/>
        </w:rPr>
        <w:t>OKTMOType</w:t>
      </w:r>
      <w:bookmarkEnd w:id="104"/>
    </w:p>
    <w:p w14:paraId="476BC581" w14:textId="77777777" w:rsidR="00FB0BE6" w:rsidRPr="00FB0BE6" w:rsidRDefault="00FB0BE6" w:rsidP="00FB0BE6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B0BE6">
        <w:rPr>
          <w:rFonts w:ascii="Times New Roman" w:hAnsi="Times New Roman"/>
          <w:sz w:val="24"/>
          <w:szCs w:val="24"/>
        </w:rPr>
        <w:t>Тип предназначен для указания кода по ОКТМО.</w:t>
      </w:r>
    </w:p>
    <w:p w14:paraId="0C84B4C4" w14:textId="77777777" w:rsidR="00FB0BE6" w:rsidRDefault="00FB0BE6" w:rsidP="00FB0BE6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B0BE6">
        <w:rPr>
          <w:rFonts w:ascii="Times New Roman" w:hAnsi="Times New Roman"/>
          <w:sz w:val="24"/>
          <w:szCs w:val="24"/>
        </w:rPr>
        <w:t xml:space="preserve">Основан на типе </w:t>
      </w:r>
      <w:r w:rsidRPr="00FB0BE6">
        <w:rPr>
          <w:rFonts w:ascii="Times New Roman" w:hAnsi="Times New Roman"/>
          <w:sz w:val="24"/>
          <w:szCs w:val="24"/>
          <w:lang w:val="en-US"/>
        </w:rPr>
        <w:t>String</w:t>
      </w:r>
      <w:r w:rsidRPr="00FB0BE6">
        <w:rPr>
          <w:rFonts w:ascii="Times New Roman" w:hAnsi="Times New Roman"/>
          <w:sz w:val="24"/>
          <w:szCs w:val="24"/>
        </w:rPr>
        <w:t>, значение «0», или 8 цифр, или 11 цифр. Если значение поля состоит из 8 цифр, то первые 3 цифры не могут быть нулями: \d{8}, \d{11}.</w:t>
      </w:r>
    </w:p>
    <w:p w14:paraId="137523B4" w14:textId="77777777" w:rsidR="00FB0BE6" w:rsidRPr="00FB0BE6" w:rsidRDefault="00FB0BE6" w:rsidP="00FB0BE6">
      <w:pPr>
        <w:pStyle w:val="aff7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05" w:name="_Ref488832559"/>
      <w:r w:rsidRPr="00FB0BE6">
        <w:rPr>
          <w:b/>
          <w:sz w:val="24"/>
          <w:szCs w:val="24"/>
        </w:rPr>
        <w:t>OrgNameType</w:t>
      </w:r>
      <w:bookmarkEnd w:id="105"/>
    </w:p>
    <w:p w14:paraId="0FE77447" w14:textId="3898C992" w:rsidR="00FB0BE6" w:rsidRPr="00FB0BE6" w:rsidRDefault="00FB0BE6" w:rsidP="00FB0BE6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B0BE6">
        <w:rPr>
          <w:rFonts w:ascii="Times New Roman" w:hAnsi="Times New Roman"/>
          <w:sz w:val="24"/>
          <w:szCs w:val="24"/>
        </w:rPr>
        <w:t>Тип предназначен для указания наименования организации.</w:t>
      </w:r>
    </w:p>
    <w:p w14:paraId="3D649100" w14:textId="436B5EFD" w:rsidR="00FB0BE6" w:rsidRDefault="00FB0BE6" w:rsidP="00FB0BE6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B0BE6">
        <w:rPr>
          <w:rFonts w:ascii="Times New Roman" w:hAnsi="Times New Roman"/>
          <w:sz w:val="24"/>
          <w:szCs w:val="24"/>
        </w:rPr>
        <w:t xml:space="preserve">Основан на типе </w:t>
      </w:r>
      <w:r w:rsidRPr="00FB0BE6">
        <w:rPr>
          <w:rFonts w:ascii="Times New Roman" w:hAnsi="Times New Roman"/>
          <w:sz w:val="24"/>
          <w:szCs w:val="24"/>
          <w:lang w:val="en-US"/>
        </w:rPr>
        <w:t>String</w:t>
      </w:r>
      <w:r w:rsidRPr="00FB0BE6">
        <w:rPr>
          <w:rFonts w:ascii="Times New Roman" w:hAnsi="Times New Roman"/>
          <w:sz w:val="24"/>
          <w:szCs w:val="24"/>
        </w:rPr>
        <w:t xml:space="preserve">, значение должно быть не более </w:t>
      </w:r>
      <w:r w:rsidR="00E078B4">
        <w:rPr>
          <w:rFonts w:ascii="Times New Roman" w:hAnsi="Times New Roman"/>
          <w:sz w:val="24"/>
          <w:szCs w:val="24"/>
        </w:rPr>
        <w:t>2000</w:t>
      </w:r>
      <w:r w:rsidRPr="00FB0BE6">
        <w:rPr>
          <w:rFonts w:ascii="Times New Roman" w:hAnsi="Times New Roman"/>
          <w:sz w:val="24"/>
          <w:szCs w:val="24"/>
        </w:rPr>
        <w:t xml:space="preserve"> символов (маска ввода: </w:t>
      </w:r>
      <w:r w:rsidR="004F10F5" w:rsidRPr="00F11029">
        <w:rPr>
          <w:rFonts w:ascii="Times New Roman" w:hAnsi="Times New Roman"/>
          <w:sz w:val="24"/>
          <w:szCs w:val="24"/>
        </w:rPr>
        <w:t>[^\s]+(\s+[^\s]+)*</w:t>
      </w:r>
      <w:r w:rsidRPr="00FB0BE6">
        <w:rPr>
          <w:rFonts w:ascii="Times New Roman" w:hAnsi="Times New Roman"/>
          <w:sz w:val="24"/>
          <w:szCs w:val="24"/>
        </w:rPr>
        <w:t>).</w:t>
      </w:r>
    </w:p>
    <w:p w14:paraId="098A6B2E" w14:textId="77777777" w:rsidR="00FB0BE6" w:rsidRPr="00203C8E" w:rsidRDefault="00FB0BE6" w:rsidP="00FB0BE6">
      <w:pPr>
        <w:pStyle w:val="aff7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06" w:name="_Ref461471153"/>
      <w:bookmarkStart w:id="107" w:name="_Ref482182931"/>
      <w:r w:rsidRPr="00203C8E">
        <w:rPr>
          <w:b/>
          <w:sz w:val="24"/>
          <w:szCs w:val="24"/>
        </w:rPr>
        <w:t>INNType</w:t>
      </w:r>
      <w:bookmarkEnd w:id="106"/>
      <w:bookmarkEnd w:id="107"/>
    </w:p>
    <w:p w14:paraId="1E3E86C6" w14:textId="77777777" w:rsidR="00FB0BE6" w:rsidRPr="00203C8E" w:rsidRDefault="00FB0BE6" w:rsidP="00FB0BE6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203C8E">
        <w:rPr>
          <w:rFonts w:ascii="Times New Roman" w:hAnsi="Times New Roman"/>
          <w:sz w:val="24"/>
          <w:szCs w:val="24"/>
        </w:rPr>
        <w:t>Тип предназначен для указания ИНН юридического лица.</w:t>
      </w:r>
    </w:p>
    <w:p w14:paraId="5FC52335" w14:textId="77777777" w:rsidR="00FB0BE6" w:rsidRPr="00203C8E" w:rsidRDefault="00FB0BE6" w:rsidP="00FB0BE6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203C8E">
        <w:rPr>
          <w:rFonts w:ascii="Times New Roman" w:hAnsi="Times New Roman"/>
          <w:sz w:val="24"/>
          <w:szCs w:val="24"/>
        </w:rPr>
        <w:lastRenderedPageBreak/>
        <w:t xml:space="preserve">Основан на типе </w:t>
      </w:r>
      <w:r w:rsidRPr="00203C8E">
        <w:rPr>
          <w:rFonts w:ascii="Times New Roman" w:hAnsi="Times New Roman"/>
          <w:sz w:val="24"/>
          <w:szCs w:val="24"/>
          <w:lang w:val="en-US"/>
        </w:rPr>
        <w:t>String</w:t>
      </w:r>
      <w:r w:rsidRPr="00203C8E">
        <w:rPr>
          <w:rFonts w:ascii="Times New Roman" w:hAnsi="Times New Roman"/>
          <w:sz w:val="24"/>
          <w:szCs w:val="24"/>
        </w:rPr>
        <w:t>, 10 цифр, при этом первый и второй знаки (цифры) не могут одновременно принимать значение ноль («0»): ([^0^\D]\d|\d[^0^\D])\d{8}.</w:t>
      </w:r>
    </w:p>
    <w:p w14:paraId="651439B6" w14:textId="77777777" w:rsidR="00FB0BE6" w:rsidRPr="00203C8E" w:rsidRDefault="00FB0BE6" w:rsidP="00FB0BE6">
      <w:pPr>
        <w:pStyle w:val="aff7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08" w:name="_Ref461471198"/>
      <w:bookmarkStart w:id="109" w:name="_Ref482182939"/>
      <w:r w:rsidRPr="00203C8E">
        <w:rPr>
          <w:b/>
          <w:sz w:val="24"/>
          <w:szCs w:val="24"/>
        </w:rPr>
        <w:t>KPPType</w:t>
      </w:r>
      <w:bookmarkEnd w:id="108"/>
      <w:bookmarkEnd w:id="109"/>
    </w:p>
    <w:p w14:paraId="53F6E9A3" w14:textId="77777777" w:rsidR="00FB0BE6" w:rsidRPr="00203C8E" w:rsidRDefault="00FB0BE6" w:rsidP="00FB0BE6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203C8E">
        <w:rPr>
          <w:rFonts w:ascii="Times New Roman" w:hAnsi="Times New Roman"/>
          <w:sz w:val="24"/>
          <w:szCs w:val="24"/>
        </w:rPr>
        <w:t>Тип предназначен для указания КПП юридического лица.</w:t>
      </w:r>
    </w:p>
    <w:p w14:paraId="426DE8FB" w14:textId="77777777" w:rsidR="00FB0BE6" w:rsidRPr="00203C8E" w:rsidRDefault="00FB0BE6" w:rsidP="00FB0BE6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203C8E">
        <w:rPr>
          <w:rFonts w:ascii="Times New Roman" w:hAnsi="Times New Roman"/>
          <w:sz w:val="24"/>
          <w:szCs w:val="24"/>
        </w:rPr>
        <w:t>Основан на типе String, 9 символов, пятый и шестой из которых могут быть прописными (заглавными) латинскими буквами или цифрами, а все остальные только цифрами, и при этом первый и второй знаки (цифры) не могут одновременно принимать значение ноль («0»): ([^0^\D]\d|\d[^0^\D])\d{2}[A-Z0-9]{2}\d{3}.</w:t>
      </w:r>
    </w:p>
    <w:p w14:paraId="4E28AD3A" w14:textId="77777777" w:rsidR="00FB0BE6" w:rsidRPr="00FB0BE6" w:rsidRDefault="00FB0BE6" w:rsidP="00FB0BE6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BE02625" w14:textId="77777777" w:rsidR="00FB0BE6" w:rsidRPr="00FB0BE6" w:rsidRDefault="00FB0BE6" w:rsidP="00FB0BE6">
      <w:pPr>
        <w:pStyle w:val="aff7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10" w:name="_Ref461471947"/>
      <w:bookmarkStart w:id="111" w:name="_Ref461470728"/>
      <w:r w:rsidRPr="00FB0BE6">
        <w:rPr>
          <w:b/>
          <w:sz w:val="24"/>
          <w:szCs w:val="24"/>
        </w:rPr>
        <w:t>OGRNType</w:t>
      </w:r>
      <w:bookmarkEnd w:id="110"/>
    </w:p>
    <w:p w14:paraId="41243228" w14:textId="77777777" w:rsidR="00FB0BE6" w:rsidRPr="00FB0BE6" w:rsidRDefault="00FB0BE6" w:rsidP="00FB0BE6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B0BE6">
        <w:rPr>
          <w:rFonts w:ascii="Times New Roman" w:hAnsi="Times New Roman"/>
          <w:sz w:val="24"/>
          <w:szCs w:val="24"/>
        </w:rPr>
        <w:t>Тип предназначен для указания ОГРН юридического лица.</w:t>
      </w:r>
    </w:p>
    <w:p w14:paraId="24A504C5" w14:textId="77777777" w:rsidR="00FB0BE6" w:rsidRPr="00FB0BE6" w:rsidRDefault="00FB0BE6" w:rsidP="00FB0BE6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B0BE6">
        <w:rPr>
          <w:rFonts w:ascii="Times New Roman" w:hAnsi="Times New Roman"/>
          <w:sz w:val="24"/>
          <w:szCs w:val="24"/>
        </w:rPr>
        <w:t xml:space="preserve">Основан на типе </w:t>
      </w:r>
      <w:r w:rsidRPr="00FB0BE6">
        <w:rPr>
          <w:rFonts w:ascii="Times New Roman" w:hAnsi="Times New Roman"/>
          <w:sz w:val="24"/>
          <w:szCs w:val="24"/>
          <w:lang w:val="en-US"/>
        </w:rPr>
        <w:t>String</w:t>
      </w:r>
      <w:r w:rsidRPr="00FB0BE6">
        <w:rPr>
          <w:rFonts w:ascii="Times New Roman" w:hAnsi="Times New Roman"/>
          <w:sz w:val="24"/>
          <w:szCs w:val="24"/>
        </w:rPr>
        <w:t>, 13 цифр: \d{13}.</w:t>
      </w:r>
    </w:p>
    <w:p w14:paraId="33E134B1" w14:textId="6E313DD8" w:rsidR="00DF67A3" w:rsidRPr="00203C8E" w:rsidRDefault="00DF67A3" w:rsidP="00FB0BE6">
      <w:pPr>
        <w:pStyle w:val="aff7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12" w:name="_Ref5452882"/>
      <w:bookmarkEnd w:id="111"/>
      <w:r w:rsidRPr="00203C8E">
        <w:rPr>
          <w:b/>
          <w:sz w:val="24"/>
          <w:szCs w:val="24"/>
        </w:rPr>
        <w:t>AccountNumType</w:t>
      </w:r>
      <w:bookmarkEnd w:id="100"/>
      <w:bookmarkEnd w:id="112"/>
    </w:p>
    <w:p w14:paraId="61AF48A2" w14:textId="1FBDC7D3" w:rsidR="00DF67A3" w:rsidRPr="00203C8E" w:rsidRDefault="00DF67A3" w:rsidP="009C0709">
      <w:pPr>
        <w:pStyle w:val="aff9"/>
        <w:spacing w:before="0" w:after="0" w:line="24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r w:rsidRPr="00203C8E">
        <w:rPr>
          <w:rFonts w:ascii="Times New Roman" w:hAnsi="Times New Roman"/>
          <w:sz w:val="24"/>
          <w:szCs w:val="24"/>
        </w:rPr>
        <w:t>Тип предназначен для указания номера счета.</w:t>
      </w:r>
    </w:p>
    <w:p w14:paraId="1C8262FE" w14:textId="7A59C50B" w:rsidR="00DF67A3" w:rsidRPr="00203C8E" w:rsidRDefault="00DF67A3" w:rsidP="009C0709">
      <w:pPr>
        <w:pStyle w:val="aff9"/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203C8E">
        <w:rPr>
          <w:rFonts w:ascii="Times New Roman" w:hAnsi="Times New Roman"/>
          <w:sz w:val="24"/>
          <w:szCs w:val="24"/>
        </w:rPr>
        <w:t xml:space="preserve">Основан на типе </w:t>
      </w:r>
      <w:r w:rsidRPr="00203C8E">
        <w:rPr>
          <w:rFonts w:ascii="Times New Roman" w:hAnsi="Times New Roman"/>
          <w:sz w:val="24"/>
          <w:szCs w:val="24"/>
          <w:lang w:val="en-US"/>
        </w:rPr>
        <w:t>String</w:t>
      </w:r>
      <w:r w:rsidRPr="00203C8E">
        <w:rPr>
          <w:rFonts w:ascii="Times New Roman" w:hAnsi="Times New Roman"/>
          <w:sz w:val="24"/>
          <w:szCs w:val="24"/>
        </w:rPr>
        <w:t>, 20 цифр: \d{20}.</w:t>
      </w:r>
    </w:p>
    <w:p w14:paraId="4B647C78" w14:textId="77777777" w:rsidR="00DF67A3" w:rsidRPr="00203C8E" w:rsidRDefault="00DF67A3" w:rsidP="00FB0BE6">
      <w:pPr>
        <w:pStyle w:val="aff7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13" w:name="_Ref461471863"/>
      <w:r w:rsidRPr="00203C8E">
        <w:rPr>
          <w:b/>
          <w:sz w:val="24"/>
          <w:szCs w:val="24"/>
        </w:rPr>
        <w:t>BIKType</w:t>
      </w:r>
      <w:bookmarkEnd w:id="113"/>
    </w:p>
    <w:p w14:paraId="6907E63A" w14:textId="77777777" w:rsidR="00DF67A3" w:rsidRPr="00203C8E" w:rsidRDefault="00DF67A3" w:rsidP="00DF67A3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203C8E">
        <w:rPr>
          <w:rFonts w:ascii="Times New Roman" w:hAnsi="Times New Roman"/>
          <w:sz w:val="24"/>
          <w:szCs w:val="24"/>
        </w:rPr>
        <w:t>Тип предназначен для указания банковского идентификационного кода.</w:t>
      </w:r>
    </w:p>
    <w:p w14:paraId="6F1828B7" w14:textId="77777777" w:rsidR="00DF67A3" w:rsidRPr="00203C8E" w:rsidRDefault="00DF67A3" w:rsidP="00DF67A3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203C8E">
        <w:rPr>
          <w:rFonts w:ascii="Times New Roman" w:hAnsi="Times New Roman"/>
          <w:sz w:val="24"/>
          <w:szCs w:val="24"/>
        </w:rPr>
        <w:t xml:space="preserve">Основан на типе </w:t>
      </w:r>
      <w:r w:rsidRPr="00203C8E">
        <w:rPr>
          <w:rFonts w:ascii="Times New Roman" w:hAnsi="Times New Roman"/>
          <w:sz w:val="24"/>
          <w:szCs w:val="24"/>
          <w:lang w:val="en-US"/>
        </w:rPr>
        <w:t>String</w:t>
      </w:r>
      <w:r w:rsidRPr="00203C8E">
        <w:rPr>
          <w:rFonts w:ascii="Times New Roman" w:hAnsi="Times New Roman"/>
          <w:sz w:val="24"/>
          <w:szCs w:val="24"/>
        </w:rPr>
        <w:t>, 9 цифр: \d{9}.</w:t>
      </w:r>
    </w:p>
    <w:p w14:paraId="5EA2E484" w14:textId="77777777" w:rsidR="00AA5309" w:rsidRPr="00AA5309" w:rsidRDefault="00AA5309" w:rsidP="00AA5309">
      <w:pPr>
        <w:pStyle w:val="aff7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14" w:name="_Ref482806276"/>
      <w:r w:rsidRPr="00AA5309">
        <w:rPr>
          <w:b/>
          <w:sz w:val="24"/>
          <w:szCs w:val="24"/>
        </w:rPr>
        <w:t>TransKindType</w:t>
      </w:r>
      <w:bookmarkEnd w:id="114"/>
    </w:p>
    <w:p w14:paraId="2A257AF7" w14:textId="77777777" w:rsidR="00AA5309" w:rsidRPr="00AA5309" w:rsidRDefault="00AA5309" w:rsidP="00AA5309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AA5309">
        <w:rPr>
          <w:rFonts w:ascii="Times New Roman" w:hAnsi="Times New Roman"/>
          <w:sz w:val="24"/>
          <w:szCs w:val="24"/>
        </w:rPr>
        <w:t>Тип предназначен для указания вида операции.</w:t>
      </w:r>
    </w:p>
    <w:p w14:paraId="7AEB157E" w14:textId="77777777" w:rsidR="00AA5309" w:rsidRPr="00AA5309" w:rsidRDefault="00AA5309" w:rsidP="00AA5309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AA5309">
        <w:rPr>
          <w:rFonts w:ascii="Times New Roman" w:hAnsi="Times New Roman"/>
          <w:sz w:val="24"/>
          <w:szCs w:val="24"/>
        </w:rPr>
        <w:t xml:space="preserve">Основан на типе </w:t>
      </w:r>
      <w:r w:rsidRPr="00AA5309">
        <w:rPr>
          <w:rFonts w:ascii="Times New Roman" w:hAnsi="Times New Roman"/>
          <w:sz w:val="24"/>
          <w:szCs w:val="24"/>
          <w:lang w:val="en-US"/>
        </w:rPr>
        <w:t>String</w:t>
      </w:r>
      <w:r w:rsidRPr="00AA5309">
        <w:rPr>
          <w:rFonts w:ascii="Times New Roman" w:hAnsi="Times New Roman"/>
          <w:sz w:val="24"/>
          <w:szCs w:val="24"/>
        </w:rPr>
        <w:t>, возможные значения: «01», «06», «16».</w:t>
      </w:r>
    </w:p>
    <w:p w14:paraId="3BFF375D" w14:textId="77777777" w:rsidR="00AA5309" w:rsidRPr="00823AF6" w:rsidRDefault="00AA5309" w:rsidP="00AA5309">
      <w:pPr>
        <w:pStyle w:val="aff7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15" w:name="_Ref461470510"/>
      <w:bookmarkStart w:id="116" w:name="_Ref482182894"/>
      <w:r w:rsidRPr="00823AF6">
        <w:rPr>
          <w:b/>
          <w:sz w:val="24"/>
          <w:szCs w:val="24"/>
        </w:rPr>
        <w:t>SupplierBillIDType</w:t>
      </w:r>
      <w:bookmarkEnd w:id="115"/>
      <w:bookmarkEnd w:id="116"/>
    </w:p>
    <w:p w14:paraId="48FBACA6" w14:textId="77777777" w:rsidR="00AA5309" w:rsidRPr="00823AF6" w:rsidRDefault="00AA5309" w:rsidP="00AA5309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823AF6">
        <w:rPr>
          <w:rFonts w:ascii="Times New Roman" w:hAnsi="Times New Roman"/>
          <w:sz w:val="24"/>
          <w:szCs w:val="24"/>
        </w:rPr>
        <w:t>Тип предназначен для указания УИН.</w:t>
      </w:r>
    </w:p>
    <w:p w14:paraId="7A1B292E" w14:textId="77777777" w:rsidR="00AA5309" w:rsidRPr="00823AF6" w:rsidRDefault="00AA5309" w:rsidP="00AA5309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823AF6">
        <w:rPr>
          <w:rFonts w:ascii="Times New Roman" w:hAnsi="Times New Roman"/>
          <w:sz w:val="24"/>
          <w:szCs w:val="24"/>
        </w:rPr>
        <w:t>Основан на типе String, 20 символов (маска ввода: «\w{20}») или 25 цифр символов (маска ввода: «\</w:t>
      </w:r>
      <w:r w:rsidRPr="00823AF6">
        <w:rPr>
          <w:rFonts w:ascii="Times New Roman" w:hAnsi="Times New Roman"/>
          <w:sz w:val="24"/>
          <w:szCs w:val="24"/>
          <w:lang w:val="en-US"/>
        </w:rPr>
        <w:t>d</w:t>
      </w:r>
      <w:r w:rsidRPr="00823AF6">
        <w:rPr>
          <w:rFonts w:ascii="Times New Roman" w:hAnsi="Times New Roman"/>
          <w:sz w:val="24"/>
          <w:szCs w:val="24"/>
        </w:rPr>
        <w:t>{25}»).</w:t>
      </w:r>
    </w:p>
    <w:p w14:paraId="784EA6D5" w14:textId="77777777" w:rsidR="00F7466B" w:rsidRPr="00E71BD8" w:rsidRDefault="00F7466B" w:rsidP="00F7466B">
      <w:pPr>
        <w:pStyle w:val="aff7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17" w:name="_Ref485303141"/>
      <w:r w:rsidRPr="00E71BD8">
        <w:rPr>
          <w:b/>
          <w:sz w:val="24"/>
          <w:szCs w:val="24"/>
        </w:rPr>
        <w:t>PaymentIdType</w:t>
      </w:r>
      <w:bookmarkEnd w:id="117"/>
    </w:p>
    <w:p w14:paraId="7C6334C8" w14:textId="6B39944C" w:rsidR="00F7466B" w:rsidRPr="00E71BD8" w:rsidRDefault="00F7466B" w:rsidP="00F7466B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71BD8">
        <w:rPr>
          <w:rFonts w:ascii="Times New Roman" w:hAnsi="Times New Roman"/>
          <w:sz w:val="24"/>
          <w:szCs w:val="24"/>
        </w:rPr>
        <w:t xml:space="preserve">Тип предназначен для указания </w:t>
      </w:r>
      <w:r w:rsidR="004878F2">
        <w:rPr>
          <w:rFonts w:ascii="Times New Roman" w:hAnsi="Times New Roman"/>
          <w:sz w:val="24"/>
          <w:szCs w:val="24"/>
        </w:rPr>
        <w:t>УПНО</w:t>
      </w:r>
      <w:r w:rsidRPr="00E71BD8">
        <w:rPr>
          <w:rFonts w:ascii="Times New Roman" w:hAnsi="Times New Roman"/>
          <w:sz w:val="24"/>
          <w:szCs w:val="24"/>
        </w:rPr>
        <w:t>.</w:t>
      </w:r>
    </w:p>
    <w:p w14:paraId="04ECE328" w14:textId="77777777" w:rsidR="00F7466B" w:rsidRPr="00E71BD8" w:rsidRDefault="00F7466B" w:rsidP="00F7466B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71BD8">
        <w:rPr>
          <w:rFonts w:ascii="Times New Roman" w:hAnsi="Times New Roman"/>
          <w:sz w:val="24"/>
          <w:szCs w:val="24"/>
        </w:rPr>
        <w:t xml:space="preserve">Основан на типе String, 32 символа: </w:t>
      </w:r>
    </w:p>
    <w:p w14:paraId="0ED32ACF" w14:textId="77777777" w:rsidR="00F7466B" w:rsidRPr="00E71BD8" w:rsidRDefault="00F7466B" w:rsidP="00F7466B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71BD8">
        <w:rPr>
          <w:rFonts w:ascii="Times New Roman" w:hAnsi="Times New Roman"/>
          <w:sz w:val="24"/>
          <w:szCs w:val="24"/>
        </w:rPr>
        <w:t>1\d{15}((0[1-9]|[12][0-9]|3[01])(0[1-9]|1[012])\d{4})\d{8},</w:t>
      </w:r>
    </w:p>
    <w:p w14:paraId="561E004B" w14:textId="77777777" w:rsidR="00F7466B" w:rsidRPr="00E71BD8" w:rsidRDefault="00F7466B" w:rsidP="00F7466B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71BD8">
        <w:rPr>
          <w:rFonts w:ascii="Times New Roman" w:hAnsi="Times New Roman"/>
          <w:sz w:val="24"/>
          <w:szCs w:val="24"/>
        </w:rPr>
        <w:t>2\d{4}0{11}((0[1-9]|[12][0-9]|3[01])(0[1-9]|1[012])\d{4})\d{8},</w:t>
      </w:r>
    </w:p>
    <w:p w14:paraId="57FE26D2" w14:textId="4EA7AA51" w:rsidR="00F7466B" w:rsidRDefault="00F7466B" w:rsidP="00F7466B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E71BD8">
        <w:rPr>
          <w:rFonts w:ascii="Times New Roman" w:hAnsi="Times New Roman"/>
          <w:sz w:val="24"/>
          <w:szCs w:val="24"/>
        </w:rPr>
        <w:t>3[</w:t>
      </w:r>
      <w:r w:rsidRPr="00E71BD8">
        <w:rPr>
          <w:rFonts w:ascii="Times New Roman" w:hAnsi="Times New Roman"/>
          <w:sz w:val="24"/>
          <w:szCs w:val="24"/>
          <w:lang w:val="en-US"/>
        </w:rPr>
        <w:t>a</w:t>
      </w:r>
      <w:r w:rsidRPr="00E71BD8">
        <w:rPr>
          <w:rFonts w:ascii="Times New Roman" w:hAnsi="Times New Roman"/>
          <w:sz w:val="24"/>
          <w:szCs w:val="24"/>
        </w:rPr>
        <w:t>-</w:t>
      </w:r>
      <w:r w:rsidRPr="00E71BD8">
        <w:rPr>
          <w:rFonts w:ascii="Times New Roman" w:hAnsi="Times New Roman"/>
          <w:sz w:val="24"/>
          <w:szCs w:val="24"/>
          <w:lang w:val="en-US"/>
        </w:rPr>
        <w:t>fA</w:t>
      </w:r>
      <w:r w:rsidRPr="00E71BD8">
        <w:rPr>
          <w:rFonts w:ascii="Times New Roman" w:hAnsi="Times New Roman"/>
          <w:sz w:val="24"/>
          <w:szCs w:val="24"/>
        </w:rPr>
        <w:t>-</w:t>
      </w:r>
      <w:r w:rsidRPr="00E71BD8">
        <w:rPr>
          <w:rFonts w:ascii="Times New Roman" w:hAnsi="Times New Roman"/>
          <w:sz w:val="24"/>
          <w:szCs w:val="24"/>
          <w:lang w:val="en-US"/>
        </w:rPr>
        <w:t>F</w:t>
      </w:r>
      <w:r w:rsidRPr="00E71BD8">
        <w:rPr>
          <w:rFonts w:ascii="Times New Roman" w:hAnsi="Times New Roman"/>
          <w:sz w:val="24"/>
          <w:szCs w:val="24"/>
        </w:rPr>
        <w:t>0-9]{6}((0[1-9]|[12][0-9]|3[01])(0[1-9]|1[012])\</w:t>
      </w:r>
      <w:r w:rsidRPr="00E71BD8">
        <w:rPr>
          <w:rFonts w:ascii="Times New Roman" w:hAnsi="Times New Roman"/>
          <w:sz w:val="24"/>
          <w:szCs w:val="24"/>
          <w:lang w:val="en-US"/>
        </w:rPr>
        <w:t>d</w:t>
      </w:r>
      <w:r w:rsidRPr="00E71BD8">
        <w:rPr>
          <w:rFonts w:ascii="Times New Roman" w:hAnsi="Times New Roman"/>
          <w:sz w:val="24"/>
          <w:szCs w:val="24"/>
        </w:rPr>
        <w:t>{4})\</w:t>
      </w:r>
      <w:r w:rsidRPr="00E71BD8">
        <w:rPr>
          <w:rFonts w:ascii="Times New Roman" w:hAnsi="Times New Roman"/>
          <w:sz w:val="24"/>
          <w:szCs w:val="24"/>
          <w:lang w:val="en-US"/>
        </w:rPr>
        <w:t>d</w:t>
      </w:r>
      <w:r w:rsidRPr="00E71BD8">
        <w:rPr>
          <w:rFonts w:ascii="Times New Roman" w:hAnsi="Times New Roman"/>
          <w:sz w:val="24"/>
          <w:szCs w:val="24"/>
        </w:rPr>
        <w:t>{17}</w:t>
      </w:r>
      <w:r w:rsidR="00EC1A82" w:rsidRPr="00626F78">
        <w:rPr>
          <w:rFonts w:ascii="Times New Roman" w:hAnsi="Times New Roman"/>
          <w:sz w:val="24"/>
          <w:szCs w:val="24"/>
        </w:rPr>
        <w:t>,</w:t>
      </w:r>
    </w:p>
    <w:p w14:paraId="42D5B693" w14:textId="3012DA7E" w:rsidR="00EC1A82" w:rsidRPr="00626F78" w:rsidRDefault="00EC1A82" w:rsidP="00EC1A82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\w{32}.</w:t>
      </w:r>
    </w:p>
    <w:p w14:paraId="7D9172D4" w14:textId="77777777" w:rsidR="00DF67A3" w:rsidRPr="00F7466B" w:rsidRDefault="00DF67A3" w:rsidP="00F7466B">
      <w:pPr>
        <w:pStyle w:val="aff7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18" w:name="_Ref482805529"/>
      <w:r w:rsidRPr="00F7466B">
        <w:rPr>
          <w:b/>
          <w:sz w:val="24"/>
          <w:szCs w:val="24"/>
        </w:rPr>
        <w:t>PayerIdentifierType</w:t>
      </w:r>
      <w:bookmarkEnd w:id="118"/>
    </w:p>
    <w:p w14:paraId="4FEF3C54" w14:textId="77777777" w:rsidR="00DF67A3" w:rsidRPr="00F7466B" w:rsidRDefault="00DF67A3" w:rsidP="00DF67A3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7466B">
        <w:rPr>
          <w:rFonts w:ascii="Times New Roman" w:hAnsi="Times New Roman"/>
          <w:sz w:val="24"/>
          <w:szCs w:val="24"/>
        </w:rPr>
        <w:t>Тип предназначен для указания идентификатора плательщика.</w:t>
      </w:r>
    </w:p>
    <w:p w14:paraId="27EA5289" w14:textId="46D86F63" w:rsidR="00DF67A3" w:rsidRPr="00F7466B" w:rsidRDefault="00DF67A3" w:rsidP="00DF67A3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7466B">
        <w:rPr>
          <w:rFonts w:ascii="Times New Roman" w:hAnsi="Times New Roman"/>
          <w:sz w:val="24"/>
          <w:szCs w:val="24"/>
        </w:rPr>
        <w:t>Ос</w:t>
      </w:r>
      <w:r w:rsidR="00CF1CE7">
        <w:rPr>
          <w:rFonts w:ascii="Times New Roman" w:hAnsi="Times New Roman"/>
          <w:sz w:val="24"/>
          <w:szCs w:val="24"/>
        </w:rPr>
        <w:t>нован на типе String</w:t>
      </w:r>
      <w:r w:rsidRPr="00F7466B">
        <w:rPr>
          <w:rFonts w:ascii="Times New Roman" w:hAnsi="Times New Roman"/>
          <w:sz w:val="24"/>
          <w:szCs w:val="24"/>
        </w:rPr>
        <w:t xml:space="preserve">: </w:t>
      </w:r>
    </w:p>
    <w:p w14:paraId="41F10DA2" w14:textId="77777777" w:rsidR="00CF1CE7" w:rsidRDefault="00CF1CE7" w:rsidP="00CF1CE7">
      <w:pPr>
        <w:pStyle w:val="affff9"/>
        <w:spacing w:before="0" w:beforeAutospacing="0" w:after="0" w:afterAutospacing="0"/>
        <w:ind w:left="720"/>
        <w:rPr>
          <w:sz w:val="22"/>
        </w:rPr>
      </w:pPr>
      <w:r>
        <w:rPr>
          <w:color w:val="000000"/>
          <w:shd w:val="clear" w:color="auto" w:fill="FFFFFF"/>
        </w:rPr>
        <w:t>1((0[1-9])|(1[0-5])|(2[12456789])|(3[0]))[0-9a-zA-Zа-яА-Я]{19},</w:t>
      </w:r>
    </w:p>
    <w:p w14:paraId="57A4C862" w14:textId="77777777" w:rsidR="00CF1CE7" w:rsidRDefault="00CF1CE7" w:rsidP="00CF1CE7">
      <w:pPr>
        <w:pStyle w:val="affff9"/>
        <w:spacing w:before="0" w:beforeAutospacing="0" w:after="0" w:afterAutospacing="0"/>
        <w:ind w:left="720"/>
      </w:pPr>
      <w:r>
        <w:rPr>
          <w:color w:val="000000"/>
          <w:shd w:val="clear" w:color="auto" w:fill="FFFFFF"/>
        </w:rPr>
        <w:t>200\d{14}[A-Z0-9]{2}\d{3},</w:t>
      </w:r>
    </w:p>
    <w:p w14:paraId="67A82AD8" w14:textId="77777777" w:rsidR="00CF1CE7" w:rsidRDefault="00CF1CE7" w:rsidP="00CF1CE7">
      <w:pPr>
        <w:pStyle w:val="affff9"/>
        <w:spacing w:before="0" w:beforeAutospacing="0" w:after="0" w:afterAutospacing="0"/>
        <w:ind w:left="720"/>
      </w:pPr>
      <w:r>
        <w:rPr>
          <w:color w:val="000000"/>
          <w:shd w:val="clear" w:color="auto" w:fill="FFFFFF"/>
        </w:rPr>
        <w:t>300[0-9a-zA-Zа-яА-Я]{19}</w:t>
      </w:r>
    </w:p>
    <w:p w14:paraId="3980991B" w14:textId="3C4AA6D4" w:rsidR="00CF1CE7" w:rsidRDefault="00CF1CE7" w:rsidP="00CF1CE7">
      <w:pPr>
        <w:pStyle w:val="affff9"/>
        <w:spacing w:before="0" w:beforeAutospacing="0" w:after="0" w:afterAutospacing="0"/>
        <w:ind w:left="72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4[0]{9}\d{12},</w:t>
      </w:r>
    </w:p>
    <w:p w14:paraId="16EEED02" w14:textId="3A9E0EB6" w:rsidR="00DE64B5" w:rsidRPr="008400B5" w:rsidRDefault="00DE64B5" w:rsidP="00CF1CE7">
      <w:pPr>
        <w:pStyle w:val="affff9"/>
        <w:spacing w:before="0" w:beforeAutospacing="0" w:after="0" w:afterAutospacing="0"/>
        <w:ind w:left="720"/>
      </w:pPr>
      <w:r w:rsidRPr="00DE64B5">
        <w:t>(2|3)00\d{10}[0]{9}</w:t>
      </w:r>
      <w:r w:rsidRPr="006C27A6">
        <w:t>,</w:t>
      </w:r>
    </w:p>
    <w:p w14:paraId="157E6539" w14:textId="77777777" w:rsidR="00CF1CE7" w:rsidRDefault="00CF1CE7" w:rsidP="00CF1CE7">
      <w:pPr>
        <w:pStyle w:val="affff9"/>
        <w:spacing w:before="0" w:beforeAutospacing="0" w:after="0" w:afterAutospacing="0"/>
        <w:ind w:left="720"/>
      </w:pPr>
      <w:r>
        <w:rPr>
          <w:color w:val="000000"/>
          <w:shd w:val="clear" w:color="auto" w:fill="FFFFFF"/>
        </w:rPr>
        <w:t>«0»</w:t>
      </w:r>
    </w:p>
    <w:p w14:paraId="70253D65" w14:textId="2CFDE8F7" w:rsidR="00DF67A3" w:rsidRPr="00F7466B" w:rsidRDefault="00CF1CE7" w:rsidP="00CF1CE7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F7466B">
        <w:rPr>
          <w:rFonts w:ascii="Times New Roman" w:hAnsi="Times New Roman"/>
          <w:sz w:val="24"/>
          <w:szCs w:val="24"/>
        </w:rPr>
        <w:t xml:space="preserve"> </w:t>
      </w:r>
      <w:r w:rsidR="00A16D0E" w:rsidRPr="00F7466B">
        <w:rPr>
          <w:rFonts w:ascii="Times New Roman" w:hAnsi="Times New Roman"/>
          <w:sz w:val="24"/>
          <w:szCs w:val="24"/>
        </w:rPr>
        <w:t>Структура идентификатора плательщика</w:t>
      </w:r>
      <w:r w:rsidR="00F528FF" w:rsidRPr="00F7466B">
        <w:rPr>
          <w:rFonts w:ascii="Times New Roman" w:hAnsi="Times New Roman"/>
          <w:sz w:val="24"/>
          <w:szCs w:val="24"/>
        </w:rPr>
        <w:t xml:space="preserve"> описана в </w:t>
      </w:r>
      <w:r w:rsidR="00DD744D">
        <w:rPr>
          <w:rFonts w:ascii="Times New Roman" w:hAnsi="Times New Roman"/>
          <w:sz w:val="24"/>
          <w:szCs w:val="24"/>
        </w:rPr>
        <w:t>разделе</w:t>
      </w:r>
      <w:r w:rsidR="00DD744D" w:rsidRPr="00E71BD8">
        <w:rPr>
          <w:rFonts w:ascii="Times New Roman" w:hAnsi="Times New Roman"/>
          <w:sz w:val="24"/>
          <w:szCs w:val="24"/>
        </w:rPr>
        <w:t xml:space="preserve"> </w:t>
      </w:r>
      <w:r w:rsidR="00E02E82" w:rsidRPr="00F7466B">
        <w:rPr>
          <w:rFonts w:ascii="Times New Roman" w:hAnsi="Times New Roman"/>
          <w:sz w:val="24"/>
          <w:szCs w:val="24"/>
        </w:rPr>
        <w:fldChar w:fldCharType="begin"/>
      </w:r>
      <w:r w:rsidR="00E02E82" w:rsidRPr="00F7466B">
        <w:rPr>
          <w:rFonts w:ascii="Times New Roman" w:hAnsi="Times New Roman"/>
          <w:sz w:val="24"/>
          <w:szCs w:val="24"/>
        </w:rPr>
        <w:instrText xml:space="preserve"> REF _Ref312183527 \r \h </w:instrText>
      </w:r>
      <w:r w:rsidR="00241DE3" w:rsidRPr="00F7466B">
        <w:rPr>
          <w:rFonts w:ascii="Times New Roman" w:hAnsi="Times New Roman"/>
          <w:sz w:val="24"/>
          <w:szCs w:val="24"/>
        </w:rPr>
        <w:instrText xml:space="preserve"> \* MERGEFORMAT </w:instrText>
      </w:r>
      <w:r w:rsidR="00E02E82" w:rsidRPr="00F7466B">
        <w:rPr>
          <w:rFonts w:ascii="Times New Roman" w:hAnsi="Times New Roman"/>
          <w:sz w:val="24"/>
          <w:szCs w:val="24"/>
        </w:rPr>
      </w:r>
      <w:r w:rsidR="00E02E82" w:rsidRPr="00F7466B">
        <w:rPr>
          <w:rFonts w:ascii="Times New Roman" w:hAnsi="Times New Roman"/>
          <w:sz w:val="24"/>
          <w:szCs w:val="24"/>
        </w:rPr>
        <w:fldChar w:fldCharType="separate"/>
      </w:r>
      <w:r w:rsidR="001A2DED">
        <w:rPr>
          <w:rFonts w:ascii="Times New Roman" w:hAnsi="Times New Roman"/>
          <w:sz w:val="24"/>
          <w:szCs w:val="24"/>
        </w:rPr>
        <w:t>5.2</w:t>
      </w:r>
      <w:r w:rsidR="00E02E82" w:rsidRPr="00F7466B">
        <w:rPr>
          <w:rFonts w:ascii="Times New Roman" w:hAnsi="Times New Roman"/>
          <w:sz w:val="24"/>
          <w:szCs w:val="24"/>
        </w:rPr>
        <w:fldChar w:fldCharType="end"/>
      </w:r>
    </w:p>
    <w:p w14:paraId="0CF3CFA7" w14:textId="77777777" w:rsidR="006937F0" w:rsidRPr="009D0F10" w:rsidRDefault="006937F0" w:rsidP="009D0F10">
      <w:pPr>
        <w:pStyle w:val="aff7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19" w:name="_Ref524427460"/>
      <w:r w:rsidRPr="009D0F10">
        <w:rPr>
          <w:b/>
          <w:sz w:val="24"/>
          <w:szCs w:val="24"/>
        </w:rPr>
        <w:lastRenderedPageBreak/>
        <w:t>ChangeValueType</w:t>
      </w:r>
      <w:bookmarkEnd w:id="119"/>
    </w:p>
    <w:p w14:paraId="0071FF5B" w14:textId="68205B17" w:rsidR="006937F0" w:rsidRPr="002E7B01" w:rsidRDefault="006937F0" w:rsidP="006937F0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2E7B01">
        <w:rPr>
          <w:rFonts w:ascii="Times New Roman" w:hAnsi="Times New Roman"/>
          <w:sz w:val="24"/>
          <w:szCs w:val="24"/>
        </w:rPr>
        <w:t>Тип предназначен для указ</w:t>
      </w:r>
      <w:r w:rsidR="00CF1CE7">
        <w:rPr>
          <w:rFonts w:ascii="Times New Roman" w:hAnsi="Times New Roman"/>
          <w:sz w:val="24"/>
          <w:szCs w:val="24"/>
        </w:rPr>
        <w:t>ания значения изменяемого поля з</w:t>
      </w:r>
      <w:r w:rsidRPr="002E7B01">
        <w:rPr>
          <w:rFonts w:ascii="Times New Roman" w:hAnsi="Times New Roman"/>
          <w:sz w:val="24"/>
          <w:szCs w:val="24"/>
        </w:rPr>
        <w:t>ачисления.</w:t>
      </w:r>
    </w:p>
    <w:p w14:paraId="305DF6B0" w14:textId="6D89A39A" w:rsidR="006937F0" w:rsidRPr="002E7B01" w:rsidRDefault="006937F0" w:rsidP="006937F0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2E7B01">
        <w:rPr>
          <w:rFonts w:ascii="Times New Roman" w:hAnsi="Times New Roman"/>
          <w:sz w:val="24"/>
          <w:szCs w:val="24"/>
        </w:rPr>
        <w:t>Основан на типе String, от 1 до 255 символов (маска ввода: \S+([\S\s]*\S+)*).</w:t>
      </w:r>
    </w:p>
    <w:p w14:paraId="2C9AF219" w14:textId="77777777" w:rsidR="006937F0" w:rsidRPr="009D0F10" w:rsidRDefault="006937F0" w:rsidP="009D0F10">
      <w:pPr>
        <w:pStyle w:val="aff7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20" w:name="_Ref524601772"/>
      <w:r w:rsidRPr="009D0F10">
        <w:rPr>
          <w:b/>
          <w:sz w:val="24"/>
          <w:szCs w:val="24"/>
        </w:rPr>
        <w:t>MeaningType</w:t>
      </w:r>
      <w:bookmarkEnd w:id="120"/>
    </w:p>
    <w:p w14:paraId="4F4677B8" w14:textId="77777777" w:rsidR="006937F0" w:rsidRPr="0042711B" w:rsidRDefault="006937F0" w:rsidP="006937F0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42711B">
        <w:rPr>
          <w:rFonts w:ascii="Times New Roman" w:hAnsi="Times New Roman"/>
          <w:sz w:val="24"/>
          <w:szCs w:val="24"/>
        </w:rPr>
        <w:t>Тип предназначен для указания cтатуса, отражающий изменение данных.</w:t>
      </w:r>
    </w:p>
    <w:p w14:paraId="5D6BACBD" w14:textId="77777777" w:rsidR="006937F0" w:rsidRPr="0042711B" w:rsidRDefault="006937F0" w:rsidP="006937F0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42711B">
        <w:rPr>
          <w:rFonts w:ascii="Times New Roman" w:hAnsi="Times New Roman"/>
          <w:sz w:val="24"/>
          <w:szCs w:val="24"/>
        </w:rPr>
        <w:t>Основан на типе String, 1 символ.</w:t>
      </w:r>
    </w:p>
    <w:p w14:paraId="444AC3D5" w14:textId="5BAF9452" w:rsidR="006937F0" w:rsidRPr="00823AF6" w:rsidRDefault="006937F0" w:rsidP="009D0F10">
      <w:pPr>
        <w:pStyle w:val="aff7"/>
        <w:keepNext/>
        <w:numPr>
          <w:ilvl w:val="0"/>
          <w:numId w:val="12"/>
        </w:numPr>
        <w:spacing w:before="120" w:after="120"/>
        <w:rPr>
          <w:b/>
          <w:sz w:val="24"/>
          <w:szCs w:val="24"/>
        </w:rPr>
      </w:pPr>
      <w:bookmarkStart w:id="121" w:name="_Ref5460078"/>
      <w:r w:rsidRPr="00823AF6">
        <w:rPr>
          <w:b/>
          <w:sz w:val="24"/>
          <w:szCs w:val="24"/>
        </w:rPr>
        <w:t>Reaso</w:t>
      </w:r>
      <w:r w:rsidR="00921B71">
        <w:rPr>
          <w:b/>
          <w:sz w:val="24"/>
          <w:szCs w:val="24"/>
        </w:rPr>
        <w:t>n</w:t>
      </w:r>
      <w:r w:rsidRPr="00823AF6">
        <w:rPr>
          <w:b/>
          <w:sz w:val="24"/>
          <w:szCs w:val="24"/>
        </w:rPr>
        <w:t>Type</w:t>
      </w:r>
      <w:bookmarkEnd w:id="121"/>
    </w:p>
    <w:p w14:paraId="034794A7" w14:textId="39256AC8" w:rsidR="006937F0" w:rsidRPr="00823AF6" w:rsidRDefault="006937F0" w:rsidP="006937F0">
      <w:pPr>
        <w:pStyle w:val="aff9"/>
        <w:keepNext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823AF6">
        <w:rPr>
          <w:rFonts w:ascii="Times New Roman" w:hAnsi="Times New Roman"/>
          <w:sz w:val="24"/>
          <w:szCs w:val="24"/>
        </w:rPr>
        <w:t>Тип предназначен для указания основания изменения извещения</w:t>
      </w:r>
      <w:r w:rsidR="00955C0D" w:rsidRPr="00823AF6">
        <w:rPr>
          <w:rFonts w:ascii="Times New Roman" w:hAnsi="Times New Roman"/>
          <w:sz w:val="24"/>
          <w:szCs w:val="24"/>
        </w:rPr>
        <w:t xml:space="preserve"> о </w:t>
      </w:r>
      <w:r w:rsidR="00276DB0">
        <w:rPr>
          <w:rFonts w:ascii="Times New Roman" w:hAnsi="Times New Roman"/>
          <w:sz w:val="24"/>
          <w:szCs w:val="24"/>
        </w:rPr>
        <w:t>зачислении</w:t>
      </w:r>
      <w:r w:rsidRPr="00823AF6">
        <w:rPr>
          <w:rFonts w:ascii="Times New Roman" w:hAnsi="Times New Roman"/>
          <w:sz w:val="24"/>
          <w:szCs w:val="24"/>
        </w:rPr>
        <w:t>.</w:t>
      </w:r>
    </w:p>
    <w:p w14:paraId="6C1E8F13" w14:textId="77777777" w:rsidR="006937F0" w:rsidRDefault="006937F0" w:rsidP="006937F0">
      <w:pPr>
        <w:pStyle w:val="aff9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823AF6">
        <w:rPr>
          <w:rFonts w:ascii="Times New Roman" w:hAnsi="Times New Roman"/>
          <w:sz w:val="24"/>
          <w:szCs w:val="24"/>
        </w:rPr>
        <w:t>Основан на типе String, до 512 символов.</w:t>
      </w:r>
    </w:p>
    <w:p w14:paraId="35D31E3F" w14:textId="72454D47" w:rsidR="0031009B" w:rsidRPr="00203C8E" w:rsidRDefault="0031009B" w:rsidP="00042435">
      <w:pPr>
        <w:pStyle w:val="Head2"/>
        <w:rPr>
          <w:snapToGrid w:val="0"/>
        </w:rPr>
      </w:pPr>
      <w:bookmarkStart w:id="122" w:name="_Ref497480973"/>
      <w:bookmarkStart w:id="123" w:name="_Toc106790680"/>
      <w:r w:rsidRPr="00203C8E">
        <w:rPr>
          <w:snapToGrid w:val="0"/>
        </w:rPr>
        <w:t>Описание проверок запроса на стороне поставщика</w:t>
      </w:r>
      <w:bookmarkEnd w:id="122"/>
      <w:bookmarkEnd w:id="123"/>
    </w:p>
    <w:tbl>
      <w:tblPr>
        <w:tblStyle w:val="TableNormal"/>
        <w:tblW w:w="11057" w:type="dxa"/>
        <w:tblInd w:w="-10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701"/>
        <w:gridCol w:w="4253"/>
        <w:gridCol w:w="1559"/>
        <w:gridCol w:w="1843"/>
      </w:tblGrid>
      <w:tr w:rsidR="0031009B" w:rsidRPr="00203C8E" w14:paraId="1FF72869" w14:textId="77777777" w:rsidTr="003465D9">
        <w:trPr>
          <w:trHeight w:val="66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C2615" w14:textId="4D2A4094" w:rsidR="0031009B" w:rsidRPr="00203C8E" w:rsidRDefault="00400568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DF39B" w14:textId="77777777" w:rsidR="0031009B" w:rsidRPr="00203C8E" w:rsidRDefault="0031009B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Местоположение поля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7646F" w14:textId="77777777" w:rsidR="0031009B" w:rsidRPr="00203C8E" w:rsidRDefault="0031009B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Код поля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650270" w14:textId="77777777" w:rsidR="0031009B" w:rsidRPr="00203C8E" w:rsidRDefault="0031009B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Проверка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B764D" w14:textId="77777777" w:rsidR="0031009B" w:rsidRPr="00203C8E" w:rsidRDefault="0031009B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Результат проверки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64C3B" w14:textId="77777777" w:rsidR="0031009B" w:rsidRPr="00203C8E" w:rsidRDefault="0031009B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Комментарий</w:t>
            </w:r>
          </w:p>
        </w:tc>
      </w:tr>
      <w:tr w:rsidR="00584C77" w:rsidRPr="00203C8E" w14:paraId="261A6BC9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32022" w14:textId="77777777" w:rsidR="00584C77" w:rsidRPr="00203C8E" w:rsidRDefault="00584C77" w:rsidP="00D563F9">
            <w:pPr>
              <w:pStyle w:val="af7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45E0A" w14:textId="29450A90" w:rsidR="00584C77" w:rsidRPr="00203C8E" w:rsidRDefault="00584C77" w:rsidP="00584C77">
            <w:pPr>
              <w:jc w:val="both"/>
              <w:rPr>
                <w:i/>
                <w:iCs/>
              </w:rPr>
            </w:pPr>
            <w:r w:rsidRPr="00203C8E">
              <w:rPr>
                <w:i/>
                <w:iCs/>
              </w:rPr>
              <w:t>Блок содержимого вложений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88D7B" w14:textId="560667E7" w:rsidR="00584C77" w:rsidRPr="00203C8E" w:rsidRDefault="00584C77" w:rsidP="00584C77">
            <w:pPr>
              <w:jc w:val="both"/>
              <w:rPr>
                <w:lang w:val="en-US"/>
              </w:rPr>
            </w:pPr>
            <w:r w:rsidRPr="00203C8E">
              <w:t>//PersonalSignature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89E98" w14:textId="4430178C" w:rsidR="00584C77" w:rsidRPr="00203C8E" w:rsidRDefault="00584C77" w:rsidP="00584C77">
            <w:pPr>
              <w:jc w:val="both"/>
            </w:pPr>
            <w:r w:rsidRPr="00203C8E">
              <w:t>Не пройдена проверка ЭП под сущностью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9113F" w14:textId="35EBB037" w:rsidR="00584C77" w:rsidRPr="00203C8E" w:rsidRDefault="00584C77" w:rsidP="00584C77">
            <w:pPr>
              <w:jc w:val="both"/>
              <w:rPr>
                <w:lang w:val="en-US"/>
              </w:rPr>
            </w:pPr>
            <w:r w:rsidRPr="00203C8E">
              <w:rPr>
                <w:lang w:val="en-US"/>
              </w:rPr>
              <w:t>GetResponseResponse/ResponseMessage/Response /SenderProvidedResponseData/RequestStatus/StatusCode = «13»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78A88" w14:textId="478CF563" w:rsidR="00584C77" w:rsidRPr="00203C8E" w:rsidRDefault="00584C77" w:rsidP="00CB37F4">
            <w:pPr>
              <w:jc w:val="both"/>
              <w:rPr>
                <w:i/>
              </w:rPr>
            </w:pPr>
            <w:r w:rsidRPr="00203C8E">
              <w:rPr>
                <w:i/>
              </w:rPr>
              <w:t>Неверный формат данных ЭП под сущностью (запросом)</w:t>
            </w:r>
          </w:p>
        </w:tc>
      </w:tr>
      <w:tr w:rsidR="00754F7F" w:rsidRPr="00203C8E" w14:paraId="4A638EA2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EFD5B" w14:textId="77777777" w:rsidR="00754F7F" w:rsidRPr="00203C8E" w:rsidRDefault="00754F7F" w:rsidP="00D563F9">
            <w:pPr>
              <w:pStyle w:val="af7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A9434" w14:textId="1AD4AB65" w:rsidR="00754F7F" w:rsidRPr="00203C8E" w:rsidRDefault="00754F7F" w:rsidP="00754F7F">
            <w:pPr>
              <w:jc w:val="both"/>
              <w:rPr>
                <w:i/>
                <w:iCs/>
              </w:rPr>
            </w:pPr>
            <w:r w:rsidRPr="00203C8E">
              <w:rPr>
                <w:i/>
                <w:iCs/>
              </w:rPr>
              <w:t>Блок подписания элемента //SenderProvidedRequestData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46A61" w14:textId="6BBFFA2F" w:rsidR="00754F7F" w:rsidRPr="00203C8E" w:rsidRDefault="00754F7F" w:rsidP="00754F7F">
            <w:pPr>
              <w:jc w:val="both"/>
            </w:pPr>
            <w:r w:rsidRPr="00203C8E">
              <w:rPr>
                <w:iCs/>
                <w:lang w:val="en-US"/>
              </w:rPr>
              <w:t>SendRequestRequest/</w:t>
            </w:r>
            <w:r w:rsidRPr="00203C8E">
              <w:t xml:space="preserve"> </w:t>
            </w:r>
            <w:r w:rsidRPr="00203C8E">
              <w:rPr>
                <w:iCs/>
                <w:lang w:val="en-US"/>
              </w:rPr>
              <w:t>CallerInformationSystemSignature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1DCC3" w14:textId="3EEDDBA1" w:rsidR="00754F7F" w:rsidRPr="00203C8E" w:rsidRDefault="00754F7F" w:rsidP="00754F7F">
            <w:pPr>
              <w:jc w:val="both"/>
            </w:pPr>
            <w:r w:rsidRPr="00203C8E">
              <w:rPr>
                <w:sz w:val="25"/>
                <w:szCs w:val="25"/>
              </w:rPr>
              <w:t>Не пройдена проверка ЭП-ОВ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EF04A" w14:textId="38FAE372" w:rsidR="00754F7F" w:rsidRPr="00203C8E" w:rsidRDefault="00512105" w:rsidP="00754F7F">
            <w:pPr>
              <w:jc w:val="both"/>
              <w:rPr>
                <w:lang w:val="en-US"/>
              </w:rPr>
            </w:pPr>
            <w:r w:rsidRPr="00203C8E">
              <w:rPr>
                <w:lang w:val="en-US"/>
              </w:rPr>
              <w:t>GetResponseResponse/ResponseMessage/Response /SenderProvidedResponseData/</w:t>
            </w:r>
            <w:r w:rsidR="001716B8" w:rsidRPr="00203C8E">
              <w:rPr>
                <w:lang w:val="en-US"/>
              </w:rPr>
              <w:t>RequestStatus/StatusCode</w:t>
            </w:r>
            <w:r w:rsidR="008A17D4" w:rsidRPr="00203C8E">
              <w:rPr>
                <w:lang w:val="en-US"/>
              </w:rPr>
              <w:t xml:space="preserve"> </w:t>
            </w:r>
            <w:r w:rsidR="00754F7F" w:rsidRPr="00203C8E">
              <w:rPr>
                <w:lang w:val="en-US"/>
              </w:rPr>
              <w:t>= «27»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543B6" w14:textId="5BE37AE5" w:rsidR="00754F7F" w:rsidRPr="00203C8E" w:rsidRDefault="00754F7F" w:rsidP="00754F7F">
            <w:pPr>
              <w:jc w:val="both"/>
              <w:rPr>
                <w:i/>
              </w:rPr>
            </w:pPr>
            <w:r w:rsidRPr="00203C8E">
              <w:rPr>
                <w:i/>
                <w:sz w:val="25"/>
                <w:szCs w:val="25"/>
              </w:rPr>
              <w:t>Ваш запрос не был обработан. ЭП-ОВ некорректна</w:t>
            </w:r>
          </w:p>
        </w:tc>
      </w:tr>
      <w:tr w:rsidR="00754F7F" w:rsidRPr="00203C8E" w14:paraId="4F07C754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A650A" w14:textId="77777777" w:rsidR="00754F7F" w:rsidRPr="00203C8E" w:rsidRDefault="00754F7F" w:rsidP="00D563F9">
            <w:pPr>
              <w:pStyle w:val="af7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2E2FD" w14:textId="0264E2B4" w:rsidR="00754F7F" w:rsidRPr="00203C8E" w:rsidRDefault="00754F7F" w:rsidP="00754F7F">
            <w:pPr>
              <w:jc w:val="both"/>
              <w:rPr>
                <w:i/>
                <w:iCs/>
              </w:rPr>
            </w:pPr>
            <w:r w:rsidRPr="00203C8E">
              <w:rPr>
                <w:i/>
                <w:iCs/>
              </w:rPr>
              <w:t>Блок подписания элемента //SenderProvidedRequestData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AB9C9" w14:textId="37557039" w:rsidR="00754F7F" w:rsidRPr="00203C8E" w:rsidRDefault="00754F7F" w:rsidP="00754F7F">
            <w:pPr>
              <w:jc w:val="both"/>
            </w:pPr>
            <w:r w:rsidRPr="00203C8E">
              <w:rPr>
                <w:iCs/>
                <w:lang w:val="en-US"/>
              </w:rPr>
              <w:t>SendRequestRequest/</w:t>
            </w:r>
            <w:r w:rsidRPr="00203C8E">
              <w:t xml:space="preserve"> </w:t>
            </w:r>
            <w:r w:rsidRPr="00203C8E">
              <w:rPr>
                <w:iCs/>
                <w:lang w:val="en-US"/>
              </w:rPr>
              <w:t>CallerInformationSystemSignature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61E80" w14:textId="7E99A0C4" w:rsidR="00754F7F" w:rsidRPr="00203C8E" w:rsidRDefault="00754F7F" w:rsidP="00D66EBD">
            <w:pPr>
              <w:jc w:val="both"/>
            </w:pPr>
            <w:r w:rsidRPr="00203C8E">
              <w:rPr>
                <w:sz w:val="25"/>
                <w:szCs w:val="25"/>
              </w:rPr>
              <w:t>Не пройдена проверка ЭП-ОВ</w:t>
            </w:r>
            <w:r w:rsidR="0068284A" w:rsidRPr="00203C8E">
              <w:rPr>
                <w:sz w:val="25"/>
                <w:szCs w:val="25"/>
              </w:rPr>
              <w:t xml:space="preserve"> </w:t>
            </w:r>
            <w:r w:rsidR="0068284A" w:rsidRPr="00203C8E">
              <w:t>на соответствие сертификата, хранящегося в ГИС</w:t>
            </w:r>
            <w:r w:rsidR="00D66EBD" w:rsidRPr="00865465">
              <w:rPr>
                <w:szCs w:val="24"/>
              </w:rPr>
              <w:t> </w:t>
            </w:r>
            <w:r w:rsidR="0068284A" w:rsidRPr="00203C8E">
              <w:t>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CDD1B" w14:textId="3A205BFE" w:rsidR="00754F7F" w:rsidRPr="00203C8E" w:rsidRDefault="00512105" w:rsidP="00754F7F">
            <w:pPr>
              <w:jc w:val="both"/>
              <w:rPr>
                <w:lang w:val="en-US"/>
              </w:rPr>
            </w:pPr>
            <w:r w:rsidRPr="00203C8E">
              <w:rPr>
                <w:lang w:val="en-US"/>
              </w:rPr>
              <w:t>GetResponseResponse/ResponseMessage/Response /SenderProvidedResponseData/</w:t>
            </w:r>
            <w:r w:rsidR="001716B8" w:rsidRPr="00203C8E">
              <w:rPr>
                <w:lang w:val="en-US"/>
              </w:rPr>
              <w:t>RequestStatus/StatusCode</w:t>
            </w:r>
            <w:r w:rsidR="008A17D4" w:rsidRPr="00203C8E">
              <w:rPr>
                <w:lang w:val="en-US"/>
              </w:rPr>
              <w:t xml:space="preserve"> </w:t>
            </w:r>
            <w:r w:rsidR="00754F7F" w:rsidRPr="00203C8E">
              <w:rPr>
                <w:lang w:val="en-US"/>
              </w:rPr>
              <w:t>= «31»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B2F05" w14:textId="34C1A752" w:rsidR="00754F7F" w:rsidRPr="00203C8E" w:rsidRDefault="00754F7F" w:rsidP="00754F7F">
            <w:pPr>
              <w:jc w:val="both"/>
              <w:rPr>
                <w:i/>
              </w:rPr>
            </w:pPr>
            <w:r w:rsidRPr="00203C8E">
              <w:rPr>
                <w:i/>
                <w:sz w:val="25"/>
                <w:szCs w:val="25"/>
              </w:rPr>
              <w:t>Неверный сертификат ключа проверки ЭП в запросе</w:t>
            </w:r>
          </w:p>
        </w:tc>
      </w:tr>
      <w:tr w:rsidR="001716B8" w:rsidRPr="00203C8E" w14:paraId="2D3499EF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C8338" w14:textId="77777777" w:rsidR="001716B8" w:rsidRPr="00203C8E" w:rsidRDefault="001716B8" w:rsidP="00D563F9">
            <w:pPr>
              <w:pStyle w:val="af7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2FF98" w14:textId="7972EE10" w:rsidR="001716B8" w:rsidRPr="00203C8E" w:rsidRDefault="001716B8" w:rsidP="001716B8">
            <w:pPr>
              <w:jc w:val="both"/>
              <w:rPr>
                <w:i/>
                <w:iCs/>
              </w:rPr>
            </w:pPr>
            <w:r w:rsidRPr="00203C8E">
              <w:rPr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4349F" w14:textId="0B3D4A36" w:rsidR="001716B8" w:rsidRPr="00203C8E" w:rsidRDefault="00DC5939" w:rsidP="001716B8">
            <w:pPr>
              <w:jc w:val="both"/>
              <w:rPr>
                <w:iCs/>
                <w:lang w:val="en-US"/>
              </w:rPr>
            </w:pPr>
            <w:r>
              <w:t>ImportIncomesRequest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39FC3" w14:textId="7E57E73C" w:rsidR="001716B8" w:rsidRPr="00203C8E" w:rsidRDefault="001716B8" w:rsidP="001716B8">
            <w:pPr>
              <w:jc w:val="both"/>
              <w:rPr>
                <w:sz w:val="25"/>
                <w:szCs w:val="25"/>
              </w:rPr>
            </w:pPr>
            <w:r w:rsidRPr="00203C8E">
              <w:t>Системный сбой. Разовый отказ ГИС ГМП, необходимо повторить запрос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ED572" w14:textId="766424E5" w:rsidR="001716B8" w:rsidRPr="00203C8E" w:rsidRDefault="00512105" w:rsidP="001716B8">
            <w:pPr>
              <w:jc w:val="both"/>
              <w:rPr>
                <w:lang w:val="en-US"/>
              </w:rPr>
            </w:pPr>
            <w:r w:rsidRPr="00203C8E">
              <w:rPr>
                <w:lang w:val="en-US"/>
              </w:rPr>
              <w:t xml:space="preserve">GetResponseResponse/ResponseMessage/Response </w:t>
            </w:r>
            <w:r w:rsidRPr="00203C8E">
              <w:rPr>
                <w:lang w:val="en-US"/>
              </w:rPr>
              <w:lastRenderedPageBreak/>
              <w:t>/SenderProvidedResponseData/</w:t>
            </w:r>
            <w:r w:rsidR="001716B8" w:rsidRPr="00203C8E">
              <w:rPr>
                <w:lang w:val="en-US"/>
              </w:rPr>
              <w:t>RequestStatus/StatusCode = «1»</w:t>
            </w:r>
          </w:p>
          <w:p w14:paraId="2284DA2D" w14:textId="1191942A" w:rsidR="001716B8" w:rsidRPr="00D66EBD" w:rsidRDefault="001716B8" w:rsidP="00D66EBD">
            <w:pPr>
              <w:jc w:val="both"/>
            </w:pPr>
            <w:r w:rsidRPr="008760B5">
              <w:rPr>
                <w:lang w:val="en-US"/>
              </w:rPr>
              <w:t xml:space="preserve"> </w:t>
            </w:r>
            <w:r w:rsidRPr="00203C8E">
              <w:t>или</w:t>
            </w:r>
            <w:r w:rsidRPr="00D66EBD">
              <w:t xml:space="preserve"> </w:t>
            </w:r>
            <w:r w:rsidR="00657828">
              <w:rPr>
                <w:lang w:val="en-US"/>
              </w:rPr>
              <w:t>ImportIncomesResponse</w:t>
            </w:r>
            <w:r w:rsidR="00D66EBD" w:rsidRPr="00D66EBD">
              <w:t>/</w:t>
            </w:r>
            <w:r w:rsidR="00D66EBD" w:rsidRPr="00D66EBD">
              <w:rPr>
                <w:lang w:val="en-US"/>
              </w:rPr>
              <w:t>ImportProtocol</w:t>
            </w:r>
            <w:r w:rsidR="00D66EBD" w:rsidRPr="00D66EBD">
              <w:t>/@</w:t>
            </w:r>
            <w:r w:rsidR="00D66EBD" w:rsidRPr="00D66EBD">
              <w:rPr>
                <w:lang w:val="en-US"/>
              </w:rPr>
              <w:t>code</w:t>
            </w:r>
            <w:r w:rsidR="00D66EBD" w:rsidRPr="00D66EBD">
              <w:t xml:space="preserve"> </w:t>
            </w:r>
            <w:r w:rsidRPr="00D66EBD">
              <w:t>= «1»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2BE1F" w14:textId="740A4826" w:rsidR="001716B8" w:rsidRPr="00203C8E" w:rsidRDefault="001716B8" w:rsidP="001716B8">
            <w:pPr>
              <w:jc w:val="both"/>
              <w:rPr>
                <w:i/>
                <w:sz w:val="25"/>
                <w:szCs w:val="25"/>
              </w:rPr>
            </w:pPr>
            <w:r w:rsidRPr="00203C8E">
              <w:rPr>
                <w:i/>
              </w:rPr>
              <w:lastRenderedPageBreak/>
              <w:t>Внутренняя</w:t>
            </w:r>
            <w:r w:rsidRPr="00203C8E">
              <w:rPr>
                <w:i/>
                <w:lang w:val="en-US"/>
              </w:rPr>
              <w:t xml:space="preserve"> </w:t>
            </w:r>
            <w:r w:rsidRPr="00203C8E">
              <w:rPr>
                <w:i/>
              </w:rPr>
              <w:t>ошибка</w:t>
            </w:r>
          </w:p>
        </w:tc>
      </w:tr>
      <w:tr w:rsidR="00641E5B" w:rsidRPr="00203C8E" w14:paraId="6D1A98C3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B8DDD" w14:textId="77777777" w:rsidR="00641E5B" w:rsidRPr="00203C8E" w:rsidRDefault="00641E5B" w:rsidP="00D563F9">
            <w:pPr>
              <w:pStyle w:val="af7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E297B" w14:textId="77777777" w:rsidR="00641E5B" w:rsidRPr="00203C8E" w:rsidRDefault="00641E5B" w:rsidP="00641E5B">
            <w:pPr>
              <w:jc w:val="both"/>
            </w:pPr>
            <w:r w:rsidRPr="00203C8E">
              <w:rPr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A377D" w14:textId="51C334E8" w:rsidR="00641E5B" w:rsidRPr="00203C8E" w:rsidRDefault="00DC5939" w:rsidP="00641E5B">
            <w:pPr>
              <w:jc w:val="both"/>
            </w:pPr>
            <w:r>
              <w:t>ImportIncomesRequest</w:t>
            </w:r>
            <w:r w:rsidR="00D66EBD" w:rsidRPr="00D66EBD">
              <w:t>/@senderIdentifier</w:t>
            </w:r>
          </w:p>
          <w:p w14:paraId="0E1F8E28" w14:textId="77777777" w:rsidR="00641E5B" w:rsidRPr="00203C8E" w:rsidRDefault="00641E5B" w:rsidP="00641E5B">
            <w:pPr>
              <w:jc w:val="both"/>
            </w:pPr>
          </w:p>
          <w:p w14:paraId="6B9D3C8A" w14:textId="283A73C8" w:rsidR="00641E5B" w:rsidRPr="00203C8E" w:rsidRDefault="00DC5939" w:rsidP="00D66EBD">
            <w:pPr>
              <w:jc w:val="both"/>
            </w:pPr>
            <w:r>
              <w:t>ImportIncomesRequest</w:t>
            </w:r>
            <w:r w:rsidR="00D66EBD">
              <w:rPr>
                <w:lang w:val="en-US"/>
              </w:rPr>
              <w:t>/</w:t>
            </w:r>
            <w:r w:rsidR="00D83E4A" w:rsidRPr="00203C8E">
              <w:rPr>
                <w:lang w:val="en-US"/>
              </w:rPr>
              <w:t>@senderRole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87A30" w14:textId="26A771D4" w:rsidR="00641E5B" w:rsidRPr="00203C8E" w:rsidRDefault="00D7437E" w:rsidP="00D66EBD">
            <w:pPr>
              <w:jc w:val="both"/>
            </w:pPr>
            <w:r w:rsidRPr="00203C8E">
              <w:t>Участник-отправитель запроса должен быть зарегистрирован в ГИС</w:t>
            </w:r>
            <w:r w:rsidR="00D66EBD" w:rsidRPr="00203C8E">
              <w:t> </w:t>
            </w:r>
            <w:r w:rsidRPr="00203C8E">
              <w:t>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4473F" w14:textId="3EE2F852" w:rsidR="00641E5B" w:rsidRPr="00203C8E" w:rsidRDefault="00512105" w:rsidP="009A4073">
            <w:pPr>
              <w:jc w:val="both"/>
              <w:rPr>
                <w:lang w:val="en-US"/>
              </w:rPr>
            </w:pPr>
            <w:r w:rsidRPr="00203C8E">
              <w:rPr>
                <w:lang w:val="en-US"/>
              </w:rPr>
              <w:t>GetResponseResponse/ResponseMessage/Response /SenderProvidedResponseData/</w:t>
            </w:r>
            <w:r w:rsidR="001716B8" w:rsidRPr="00203C8E">
              <w:rPr>
                <w:lang w:val="en-US"/>
              </w:rPr>
              <w:t>RequestStatus/StatusCode</w:t>
            </w:r>
            <w:r w:rsidR="00641E5B" w:rsidRPr="00203C8E">
              <w:rPr>
                <w:lang w:val="en-US"/>
              </w:rPr>
              <w:t xml:space="preserve"> = «21»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E247D" w14:textId="712DB0CD" w:rsidR="00641E5B" w:rsidRPr="00203C8E" w:rsidRDefault="00641E5B" w:rsidP="00D7437E">
            <w:pPr>
              <w:jc w:val="both"/>
              <w:rPr>
                <w:i/>
              </w:rPr>
            </w:pPr>
            <w:r w:rsidRPr="00203C8E">
              <w:rPr>
                <w:i/>
              </w:rPr>
              <w:t xml:space="preserve">Получен </w:t>
            </w:r>
            <w:r w:rsidR="00D7437E" w:rsidRPr="00203C8E">
              <w:rPr>
                <w:i/>
              </w:rPr>
              <w:t>запрос</w:t>
            </w:r>
            <w:r w:rsidRPr="00203C8E">
              <w:rPr>
                <w:i/>
              </w:rPr>
              <w:t xml:space="preserve"> от незарегистрированного участника</w:t>
            </w:r>
          </w:p>
        </w:tc>
      </w:tr>
      <w:tr w:rsidR="00641E5B" w:rsidRPr="00203C8E" w14:paraId="1EEDE9C9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7CF92" w14:textId="77777777" w:rsidR="00641E5B" w:rsidRPr="00203C8E" w:rsidRDefault="00641E5B" w:rsidP="00D563F9">
            <w:pPr>
              <w:pStyle w:val="af7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2EC15" w14:textId="77777777" w:rsidR="00641E5B" w:rsidRPr="00203C8E" w:rsidRDefault="00641E5B" w:rsidP="00641E5B">
            <w:pPr>
              <w:jc w:val="both"/>
              <w:rPr>
                <w:i/>
                <w:iCs/>
              </w:rPr>
            </w:pPr>
            <w:r w:rsidRPr="00203C8E">
              <w:rPr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29520" w14:textId="5AEB19BE" w:rsidR="000E55FC" w:rsidRPr="00203C8E" w:rsidRDefault="00DC5939" w:rsidP="000E55FC">
            <w:pPr>
              <w:jc w:val="both"/>
            </w:pPr>
            <w:r>
              <w:t>ImportIncomesRequest</w:t>
            </w:r>
            <w:r w:rsidR="000E55FC" w:rsidRPr="00D66EBD">
              <w:t>/@senderIdentifier</w:t>
            </w:r>
          </w:p>
          <w:p w14:paraId="53958228" w14:textId="77777777" w:rsidR="00641E5B" w:rsidRPr="00203C8E" w:rsidRDefault="00641E5B" w:rsidP="00641E5B">
            <w:pPr>
              <w:jc w:val="both"/>
            </w:pPr>
          </w:p>
          <w:p w14:paraId="1DE0CD8A" w14:textId="3A286FC3" w:rsidR="00641E5B" w:rsidRPr="00203C8E" w:rsidRDefault="00DC5939" w:rsidP="0072263D">
            <w:pPr>
              <w:jc w:val="both"/>
            </w:pPr>
            <w:r>
              <w:t>ImportIncomesRequest</w:t>
            </w:r>
            <w:r w:rsidR="00D66EBD" w:rsidRPr="00D66EBD">
              <w:t>/ImportedIncome/@originatorId</w:t>
            </w:r>
          </w:p>
          <w:p w14:paraId="5439ECE4" w14:textId="77777777" w:rsidR="009579A6" w:rsidRPr="00203C8E" w:rsidRDefault="009579A6" w:rsidP="0072263D">
            <w:pPr>
              <w:jc w:val="both"/>
            </w:pPr>
          </w:p>
          <w:p w14:paraId="29AF2421" w14:textId="0D6E8EA5" w:rsidR="009579A6" w:rsidRPr="00D66EBD" w:rsidRDefault="00DC5939" w:rsidP="009579A6">
            <w:pPr>
              <w:jc w:val="both"/>
            </w:pPr>
            <w:r>
              <w:rPr>
                <w:lang w:val="en-US"/>
              </w:rPr>
              <w:t>ImportIncomesRequest</w:t>
            </w:r>
            <w:r w:rsidR="00D66EBD" w:rsidRPr="008760B5">
              <w:t>/</w:t>
            </w:r>
            <w:r w:rsidR="00D66EBD" w:rsidRPr="00D66EBD">
              <w:rPr>
                <w:lang w:val="en-US"/>
              </w:rPr>
              <w:t>ImportedChange</w:t>
            </w:r>
            <w:r w:rsidR="00D66EBD" w:rsidRPr="008760B5">
              <w:t>/@</w:t>
            </w:r>
            <w:r w:rsidR="00D66EBD" w:rsidRPr="00D66EBD">
              <w:rPr>
                <w:lang w:val="en-US"/>
              </w:rPr>
              <w:t>originatorId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9D989" w14:textId="769CBE23" w:rsidR="00641E5B" w:rsidRPr="00203C8E" w:rsidRDefault="006B4472" w:rsidP="00D66EBD">
            <w:pPr>
              <w:jc w:val="both"/>
            </w:pPr>
            <w:r w:rsidRPr="00203C8E">
              <w:t>Участник</w:t>
            </w:r>
            <w:r w:rsidR="0068284A" w:rsidRPr="00203C8E">
              <w:t xml:space="preserve"> -</w:t>
            </w:r>
            <w:r w:rsidRPr="00203C8E">
              <w:t xml:space="preserve"> отправитель сообщения и участник, сформировавший извещение</w:t>
            </w:r>
            <w:r w:rsidR="00955C0D" w:rsidRPr="00203C8E">
              <w:t xml:space="preserve"> о</w:t>
            </w:r>
            <w:r w:rsidR="00EB545E" w:rsidRPr="00EB545E">
              <w:t xml:space="preserve"> </w:t>
            </w:r>
            <w:r w:rsidR="00D66EBD">
              <w:t>зачислении</w:t>
            </w:r>
            <w:r w:rsidRPr="00203C8E">
              <w:t xml:space="preserve"> </w:t>
            </w:r>
            <w:r w:rsidR="00D66EBD">
              <w:t xml:space="preserve">не </w:t>
            </w:r>
            <w:r w:rsidRPr="00203C8E">
              <w:t>должны иметь в ГИС</w:t>
            </w:r>
            <w:r w:rsidR="00D66EBD" w:rsidRPr="00203C8E">
              <w:t> </w:t>
            </w:r>
            <w:r w:rsidRPr="00203C8E">
              <w:t>ГМП статус</w:t>
            </w:r>
            <w:r w:rsidR="0068284A" w:rsidRPr="00203C8E">
              <w:t xml:space="preserve">, </w:t>
            </w:r>
            <w:r w:rsidRPr="00203C8E">
              <w:t>отличный от «Активный»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B248C" w14:textId="26F0AABB" w:rsidR="00641E5B" w:rsidRPr="00203C8E" w:rsidRDefault="00512105" w:rsidP="0072263D">
            <w:pPr>
              <w:jc w:val="both"/>
              <w:rPr>
                <w:lang w:val="en-US"/>
              </w:rPr>
            </w:pPr>
            <w:r w:rsidRPr="00203C8E">
              <w:rPr>
                <w:lang w:val="en-US"/>
              </w:rPr>
              <w:t>GetResponseResponse/ResponseMessage/Response /SenderProvidedResponseData/</w:t>
            </w:r>
            <w:r w:rsidR="001716B8" w:rsidRPr="00203C8E">
              <w:rPr>
                <w:lang w:val="en-US"/>
              </w:rPr>
              <w:t>RequestStatus/StatusCode</w:t>
            </w:r>
            <w:r w:rsidR="00641E5B" w:rsidRPr="00203C8E">
              <w:rPr>
                <w:lang w:val="en-US"/>
              </w:rPr>
              <w:t xml:space="preserve"> = «23»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60F84" w14:textId="30C04A4C" w:rsidR="00641E5B" w:rsidRPr="00203C8E" w:rsidRDefault="006B4472" w:rsidP="009F1DBB">
            <w:pPr>
              <w:jc w:val="both"/>
              <w:rPr>
                <w:i/>
              </w:rPr>
            </w:pPr>
            <w:r w:rsidRPr="00203C8E">
              <w:rPr>
                <w:i/>
              </w:rPr>
              <w:t>Участник не завершил тестирование или исключен</w:t>
            </w:r>
          </w:p>
        </w:tc>
      </w:tr>
      <w:tr w:rsidR="00BF7DFD" w:rsidRPr="00203C8E" w14:paraId="203B6D01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4DE25" w14:textId="77777777" w:rsidR="009D45F3" w:rsidRPr="00203C8E" w:rsidRDefault="009D45F3" w:rsidP="00D563F9">
            <w:pPr>
              <w:pStyle w:val="af7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B00B7" w14:textId="78FE5FFA" w:rsidR="009D45F3" w:rsidRPr="00203C8E" w:rsidRDefault="009D45F3" w:rsidP="009D45F3">
            <w:pPr>
              <w:jc w:val="both"/>
              <w:rPr>
                <w:i/>
                <w:iCs/>
              </w:rPr>
            </w:pPr>
            <w:r w:rsidRPr="00203C8E">
              <w:rPr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74D10" w14:textId="225EB35B" w:rsidR="009D45F3" w:rsidRPr="00203C8E" w:rsidRDefault="00DC5939" w:rsidP="00773122">
            <w:pPr>
              <w:jc w:val="both"/>
            </w:pPr>
            <w:r>
              <w:t>ImportIncomesRequest</w:t>
            </w:r>
            <w:r w:rsidR="00D66EBD">
              <w:rPr>
                <w:lang w:val="en-US"/>
              </w:rPr>
              <w:t>/</w:t>
            </w:r>
            <w:r w:rsidR="00D66EBD" w:rsidRPr="00203C8E">
              <w:rPr>
                <w:lang w:val="en-US"/>
              </w:rPr>
              <w:t>@senderRole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43DD2" w14:textId="3F74B00A" w:rsidR="009D45F3" w:rsidRPr="00203C8E" w:rsidRDefault="006B4472" w:rsidP="00ED48FE">
            <w:pPr>
              <w:jc w:val="both"/>
            </w:pPr>
            <w:r w:rsidRPr="00203C8E">
              <w:t>Проверка наличия прав у участника</w:t>
            </w:r>
            <w:r w:rsidR="00ED48FE" w:rsidRPr="00203C8E">
              <w:t xml:space="preserve"> на указанную в запросе операцию</w:t>
            </w:r>
            <w:r w:rsidR="00DA7BFF" w:rsidRPr="00203C8E">
              <w:t xml:space="preserve"> по предоставлению или получению информации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4876A" w14:textId="2038FEBE" w:rsidR="009D45F3" w:rsidRPr="00203C8E" w:rsidRDefault="00512105" w:rsidP="009D45F3">
            <w:pPr>
              <w:jc w:val="both"/>
              <w:rPr>
                <w:lang w:val="en-US"/>
              </w:rPr>
            </w:pPr>
            <w:r w:rsidRPr="00203C8E">
              <w:rPr>
                <w:lang w:val="en-US"/>
              </w:rPr>
              <w:t>GetResponseResponse/ResponseMessage/Response /SenderProvidedResponseData/</w:t>
            </w:r>
            <w:r w:rsidR="001716B8" w:rsidRPr="00203C8E">
              <w:rPr>
                <w:lang w:val="en-US"/>
              </w:rPr>
              <w:t>RequestStatus/StatusCode</w:t>
            </w:r>
            <w:r w:rsidR="009D45F3" w:rsidRPr="00203C8E">
              <w:rPr>
                <w:lang w:val="en-US"/>
              </w:rPr>
              <w:t xml:space="preserve"> = «30»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BDD73" w14:textId="7A92456C" w:rsidR="009D45F3" w:rsidRPr="00203C8E" w:rsidRDefault="006B4472" w:rsidP="009D45F3">
            <w:pPr>
              <w:jc w:val="both"/>
              <w:rPr>
                <w:i/>
              </w:rPr>
            </w:pPr>
            <w:r w:rsidRPr="00203C8E">
              <w:rPr>
                <w:i/>
              </w:rPr>
              <w:t>У отправителя запроса недостаточно прав на проведение данной операции</w:t>
            </w:r>
          </w:p>
        </w:tc>
      </w:tr>
      <w:tr w:rsidR="007F652D" w:rsidRPr="00203C8E" w14:paraId="084F314A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51D67" w14:textId="77777777" w:rsidR="007F652D" w:rsidRPr="00203C8E" w:rsidRDefault="007F652D" w:rsidP="007F652D">
            <w:pPr>
              <w:pStyle w:val="af7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5CFB6" w14:textId="04DBF526" w:rsidR="007F652D" w:rsidRPr="00203C8E" w:rsidRDefault="007F652D" w:rsidP="007F652D">
            <w:pPr>
              <w:jc w:val="both"/>
              <w:rPr>
                <w:i/>
                <w:iCs/>
              </w:rPr>
            </w:pPr>
            <w:r w:rsidRPr="00203C8E">
              <w:rPr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8666F" w14:textId="77777777" w:rsidR="007F652D" w:rsidRPr="00203C8E" w:rsidRDefault="007F652D" w:rsidP="007F652D">
            <w:pPr>
              <w:jc w:val="both"/>
            </w:pPr>
            <w:r>
              <w:t>ImportIncomesRequest</w:t>
            </w:r>
            <w:r w:rsidRPr="00D66EBD">
              <w:t>/@senderIdentifier</w:t>
            </w:r>
          </w:p>
          <w:p w14:paraId="2B5E6992" w14:textId="77777777" w:rsidR="007F652D" w:rsidRPr="00203C8E" w:rsidRDefault="007F652D" w:rsidP="007F652D">
            <w:pPr>
              <w:jc w:val="both"/>
            </w:pPr>
          </w:p>
          <w:p w14:paraId="05DE440D" w14:textId="6004D72F" w:rsidR="007F652D" w:rsidRDefault="007F652D" w:rsidP="007F652D">
            <w:pPr>
              <w:jc w:val="both"/>
            </w:pPr>
            <w:r>
              <w:lastRenderedPageBreak/>
              <w:t>ImportIncomesRequest</w:t>
            </w:r>
            <w:r>
              <w:rPr>
                <w:lang w:val="en-US"/>
              </w:rPr>
              <w:t>/</w:t>
            </w:r>
            <w:r w:rsidRPr="00203C8E">
              <w:rPr>
                <w:lang w:val="en-US"/>
              </w:rPr>
              <w:t>@senderRole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54C6A" w14:textId="409DA2A8" w:rsidR="007F652D" w:rsidRPr="00203C8E" w:rsidRDefault="007F652D" w:rsidP="007F652D">
            <w:pPr>
              <w:jc w:val="both"/>
            </w:pPr>
            <w:r w:rsidRPr="00AF6D07">
              <w:rPr>
                <w:szCs w:val="24"/>
              </w:rPr>
              <w:lastRenderedPageBreak/>
              <w:t>Проверка разрешения взаимодействия участника с указанным в запросе видом полномочия через СМЭВ 3.ХХ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14000" w14:textId="7A75DB53" w:rsidR="007F652D" w:rsidRPr="00203C8E" w:rsidRDefault="007F652D" w:rsidP="007F652D">
            <w:pPr>
              <w:jc w:val="both"/>
              <w:rPr>
                <w:lang w:val="en-US"/>
              </w:rPr>
            </w:pPr>
            <w:r w:rsidRPr="00860762">
              <w:rPr>
                <w:sz w:val="22"/>
                <w:szCs w:val="22"/>
                <w:lang w:val="en-US"/>
              </w:rPr>
              <w:t xml:space="preserve">GetResponseResponse/ResponseMessage/Response </w:t>
            </w:r>
            <w:r w:rsidRPr="00860762">
              <w:rPr>
                <w:sz w:val="22"/>
                <w:szCs w:val="22"/>
                <w:lang w:val="en-US"/>
              </w:rPr>
              <w:lastRenderedPageBreak/>
              <w:t xml:space="preserve">/SenderProvidedResponseData/RequestStatus/ StatusCode </w:t>
            </w:r>
            <w:r>
              <w:rPr>
                <w:sz w:val="22"/>
                <w:szCs w:val="22"/>
                <w:lang w:val="en-US"/>
              </w:rPr>
              <w:t>= «</w:t>
            </w:r>
            <w:r w:rsidRPr="008F5A2A">
              <w:rPr>
                <w:sz w:val="22"/>
                <w:szCs w:val="22"/>
                <w:lang w:val="en-US"/>
              </w:rPr>
              <w:t>102</w:t>
            </w:r>
            <w:r w:rsidRPr="00860762">
              <w:rPr>
                <w:sz w:val="22"/>
                <w:szCs w:val="22"/>
                <w:lang w:val="en-US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0EA08" w14:textId="166BFD42" w:rsidR="007F652D" w:rsidRPr="00203C8E" w:rsidRDefault="007F652D" w:rsidP="007F652D">
            <w:pPr>
              <w:jc w:val="both"/>
              <w:rPr>
                <w:i/>
              </w:rPr>
            </w:pPr>
            <w:r w:rsidRPr="008F5A2A">
              <w:rPr>
                <w:i/>
                <w:sz w:val="22"/>
                <w:szCs w:val="22"/>
              </w:rPr>
              <w:lastRenderedPageBreak/>
              <w:t xml:space="preserve">Блокирована возможность взаимодействия с </w:t>
            </w:r>
            <w:r w:rsidRPr="008F5A2A">
              <w:rPr>
                <w:i/>
                <w:sz w:val="22"/>
                <w:szCs w:val="22"/>
              </w:rPr>
              <w:lastRenderedPageBreak/>
              <w:t>ГИС ГМП через СМЭВ 3.Х</w:t>
            </w:r>
          </w:p>
        </w:tc>
      </w:tr>
      <w:tr w:rsidR="006F270A" w:rsidRPr="00203C8E" w14:paraId="36DC9D7D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725CA" w14:textId="77777777" w:rsidR="006F270A" w:rsidRPr="00203C8E" w:rsidRDefault="006F270A" w:rsidP="006F270A">
            <w:pPr>
              <w:pStyle w:val="af7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17B8B" w14:textId="3A2D01AD" w:rsidR="006F270A" w:rsidRPr="00203C8E" w:rsidRDefault="006F270A" w:rsidP="006F270A">
            <w:pPr>
              <w:jc w:val="both"/>
              <w:rPr>
                <w:i/>
                <w:iCs/>
              </w:rPr>
            </w:pPr>
            <w:r w:rsidRPr="00203C8E">
              <w:rPr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45B2C" w14:textId="2B3CC608" w:rsidR="006F270A" w:rsidRPr="006C27A6" w:rsidRDefault="006F270A" w:rsidP="006F270A">
            <w:pPr>
              <w:jc w:val="both"/>
              <w:rPr>
                <w:lang w:val="en-US"/>
              </w:rPr>
            </w:pPr>
            <w:r w:rsidRPr="006C27A6">
              <w:rPr>
                <w:lang w:val="en-US"/>
              </w:rPr>
              <w:t>ImportIncomesRequest/IncomesPackage/ImportedIncome/@transKind</w:t>
            </w:r>
          </w:p>
          <w:p w14:paraId="5585E624" w14:textId="3DA0929D" w:rsidR="00001D56" w:rsidRDefault="00001D56" w:rsidP="006F270A">
            <w:pPr>
              <w:jc w:val="both"/>
              <w:rPr>
                <w:lang w:val="en-US"/>
              </w:rPr>
            </w:pPr>
            <w:r w:rsidRPr="00BF7888">
              <w:rPr>
                <w:lang w:val="en-US"/>
              </w:rPr>
              <w:t>ImportIncomesRequest</w:t>
            </w:r>
            <w:r w:rsidRPr="006C27A6">
              <w:rPr>
                <w:lang w:val="en-US"/>
              </w:rPr>
              <w:t>\</w:t>
            </w:r>
            <w:r w:rsidRPr="00BF7888">
              <w:rPr>
                <w:lang w:val="en-US"/>
              </w:rPr>
              <w:t>IncomesPackage</w:t>
            </w:r>
            <w:r w:rsidRPr="006C27A6">
              <w:rPr>
                <w:lang w:val="en-US"/>
              </w:rPr>
              <w:t>\</w:t>
            </w:r>
            <w:r w:rsidRPr="00BF7888">
              <w:rPr>
                <w:lang w:val="en-US"/>
              </w:rPr>
              <w:t>ImportedIncome</w:t>
            </w:r>
            <w:r w:rsidRPr="006C27A6">
              <w:rPr>
                <w:lang w:val="en-US"/>
              </w:rPr>
              <w:t xml:space="preserve">\@ </w:t>
            </w:r>
            <w:r w:rsidRPr="00D40D2F">
              <w:rPr>
                <w:lang w:val="en-US"/>
              </w:rPr>
              <w:t>edCode</w:t>
            </w:r>
          </w:p>
          <w:p w14:paraId="54256BFF" w14:textId="77777777" w:rsidR="00001D56" w:rsidRPr="006C27A6" w:rsidRDefault="00001D56" w:rsidP="006F270A">
            <w:pPr>
              <w:jc w:val="both"/>
              <w:rPr>
                <w:lang w:val="en-US"/>
              </w:rPr>
            </w:pPr>
          </w:p>
          <w:p w14:paraId="784D5012" w14:textId="202DAF9F" w:rsidR="00001D56" w:rsidRDefault="00001D56" w:rsidP="006F270A">
            <w:pPr>
              <w:jc w:val="both"/>
            </w:pPr>
            <w:r w:rsidRPr="003267AD">
              <w:rPr>
                <w:szCs w:val="24"/>
                <w:lang w:val="en-US"/>
              </w:rPr>
              <w:t>ImportIncomesRequest</w:t>
            </w:r>
            <w:r w:rsidRPr="00B05A7E">
              <w:rPr>
                <w:szCs w:val="24"/>
              </w:rPr>
              <w:t>/</w:t>
            </w:r>
            <w:r w:rsidRPr="003267AD">
              <w:rPr>
                <w:szCs w:val="24"/>
                <w:lang w:val="en-US"/>
              </w:rPr>
              <w:t>IncomesPackage</w:t>
            </w:r>
            <w:r w:rsidRPr="00B05A7E">
              <w:rPr>
                <w:szCs w:val="24"/>
              </w:rPr>
              <w:t>/</w:t>
            </w:r>
            <w:r w:rsidRPr="003267AD">
              <w:rPr>
                <w:szCs w:val="24"/>
                <w:lang w:val="en-US"/>
              </w:rPr>
              <w:t>ImportedIncome</w:t>
            </w:r>
            <w:r w:rsidRPr="00B05A7E">
              <w:rPr>
                <w:szCs w:val="24"/>
              </w:rPr>
              <w:t>/@</w:t>
            </w:r>
            <w:r w:rsidRPr="002904CB">
              <w:rPr>
                <w:szCs w:val="24"/>
                <w:lang w:val="en-US"/>
              </w:rPr>
              <w:t>sourceIDIS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5B4CE" w14:textId="554D3B72" w:rsidR="006F270A" w:rsidRPr="00AF6D07" w:rsidRDefault="006F270A" w:rsidP="006F270A">
            <w:pPr>
              <w:jc w:val="both"/>
              <w:rPr>
                <w:szCs w:val="24"/>
              </w:rPr>
            </w:pPr>
            <w:r>
              <w:t>Проверка корректности значения атрибута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61CD2" w14:textId="0EEE775B" w:rsidR="006F270A" w:rsidRPr="00884E25" w:rsidRDefault="006F270A" w:rsidP="006F270A">
            <w:pPr>
              <w:jc w:val="both"/>
              <w:rPr>
                <w:sz w:val="22"/>
                <w:szCs w:val="22"/>
              </w:rPr>
            </w:pPr>
            <w:r w:rsidRPr="00C244BF">
              <w:t>ImportChargesResponse/ ImportProtocol/code = «</w:t>
            </w:r>
            <w:r>
              <w:t>104</w:t>
            </w:r>
            <w:r w:rsidRPr="00C244BF"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5A9F5" w14:textId="77777777" w:rsidR="006F270A" w:rsidRDefault="006F270A" w:rsidP="006F270A">
            <w:pPr>
              <w:jc w:val="both"/>
              <w:rPr>
                <w:i/>
              </w:rPr>
            </w:pPr>
            <w:r w:rsidRPr="00E07E83">
              <w:rPr>
                <w:i/>
              </w:rPr>
              <w:t xml:space="preserve">Значение атрибута </w:t>
            </w:r>
            <w:r w:rsidRPr="004B60B7">
              <w:rPr>
                <w:b/>
                <w:bCs/>
                <w:i/>
              </w:rPr>
              <w:t>&lt;</w:t>
            </w:r>
            <w:r w:rsidRPr="00684355">
              <w:rPr>
                <w:b/>
                <w:i/>
              </w:rPr>
              <w:t xml:space="preserve"> </w:t>
            </w:r>
            <w:r w:rsidRPr="004B60B7">
              <w:rPr>
                <w:b/>
                <w:i/>
              </w:rPr>
              <w:t>Код поля</w:t>
            </w:r>
            <w:r w:rsidRPr="00B431A1">
              <w:rPr>
                <w:b/>
                <w:i/>
              </w:rPr>
              <w:t xml:space="preserve">&gt; </w:t>
            </w:r>
            <w:r w:rsidRPr="00E07E83">
              <w:rPr>
                <w:i/>
              </w:rPr>
              <w:t>не соответствует допустимым значениям</w:t>
            </w:r>
          </w:p>
          <w:p w14:paraId="70361C47" w14:textId="77777777" w:rsidR="006F270A" w:rsidRDefault="006F270A" w:rsidP="006F270A">
            <w:pPr>
              <w:jc w:val="both"/>
              <w:rPr>
                <w:i/>
              </w:rPr>
            </w:pPr>
          </w:p>
          <w:p w14:paraId="4EBCAA43" w14:textId="77777777" w:rsidR="006F270A" w:rsidRPr="008F5A2A" w:rsidRDefault="006F270A" w:rsidP="006F270A">
            <w:pPr>
              <w:jc w:val="both"/>
              <w:rPr>
                <w:i/>
                <w:sz w:val="22"/>
                <w:szCs w:val="22"/>
              </w:rPr>
            </w:pPr>
          </w:p>
        </w:tc>
      </w:tr>
      <w:tr w:rsidR="006F270A" w:rsidRPr="00203C8E" w14:paraId="1C58EF6C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41115" w14:textId="77777777" w:rsidR="006F270A" w:rsidRPr="00203C8E" w:rsidRDefault="006F270A" w:rsidP="006F270A">
            <w:pPr>
              <w:pStyle w:val="af7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01697" w14:textId="27DCCA22" w:rsidR="006F270A" w:rsidRPr="00203C8E" w:rsidRDefault="006F270A" w:rsidP="006F270A">
            <w:pPr>
              <w:jc w:val="both"/>
              <w:rPr>
                <w:i/>
                <w:iCs/>
              </w:rPr>
            </w:pPr>
            <w:r w:rsidRPr="00203C8E">
              <w:rPr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6C173" w14:textId="52CC81DA" w:rsidR="006F270A" w:rsidRPr="00203C8E" w:rsidRDefault="006F270A" w:rsidP="006F270A">
            <w:pPr>
              <w:jc w:val="both"/>
            </w:pPr>
            <w:r>
              <w:t>ImportIncomesRequest</w:t>
            </w:r>
            <w:r w:rsidRPr="00D66EBD">
              <w:t>/@senderIdentifier</w:t>
            </w:r>
          </w:p>
          <w:p w14:paraId="31F7D0A8" w14:textId="77777777" w:rsidR="006F270A" w:rsidRPr="00203C8E" w:rsidRDefault="006F270A" w:rsidP="006F270A">
            <w:pPr>
              <w:jc w:val="both"/>
            </w:pPr>
          </w:p>
          <w:p w14:paraId="0B0C809F" w14:textId="78AB0A5F" w:rsidR="006F270A" w:rsidRPr="00203C8E" w:rsidRDefault="006F270A" w:rsidP="006F270A">
            <w:pPr>
              <w:jc w:val="both"/>
            </w:pPr>
            <w:r>
              <w:t>ImportIncomesRequest</w:t>
            </w:r>
            <w:r w:rsidRPr="00D66EBD">
              <w:t>/ImportedIncome/@originatorId</w:t>
            </w:r>
          </w:p>
          <w:p w14:paraId="79AF0117" w14:textId="77777777" w:rsidR="006F270A" w:rsidRPr="00203C8E" w:rsidRDefault="006F270A" w:rsidP="006F270A">
            <w:pPr>
              <w:jc w:val="both"/>
            </w:pPr>
          </w:p>
          <w:p w14:paraId="1BAF6F08" w14:textId="76C20555" w:rsidR="006F270A" w:rsidRPr="00203C8E" w:rsidRDefault="006F270A" w:rsidP="006F270A">
            <w:pPr>
              <w:jc w:val="both"/>
            </w:pPr>
            <w:r>
              <w:rPr>
                <w:lang w:val="en-US"/>
              </w:rPr>
              <w:t>ImportIncomesRequest</w:t>
            </w:r>
            <w:r w:rsidRPr="00DF632D">
              <w:t>/</w:t>
            </w:r>
            <w:r w:rsidRPr="00D66EBD">
              <w:rPr>
                <w:lang w:val="en-US"/>
              </w:rPr>
              <w:t>ImportedChange</w:t>
            </w:r>
            <w:r w:rsidRPr="00DF632D">
              <w:t>/@</w:t>
            </w:r>
            <w:r w:rsidRPr="00D66EBD">
              <w:rPr>
                <w:lang w:val="en-US"/>
              </w:rPr>
              <w:t>originatorId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34705" w14:textId="194992EA" w:rsidR="006F270A" w:rsidRPr="00203C8E" w:rsidRDefault="006F270A" w:rsidP="006F270A">
            <w:pPr>
              <w:jc w:val="both"/>
            </w:pPr>
            <w:r>
              <w:t>Проверка, что у</w:t>
            </w:r>
            <w:r w:rsidRPr="00203C8E">
              <w:t xml:space="preserve">частник, сформировавший извещение о </w:t>
            </w:r>
            <w:r>
              <w:t>зачислении,</w:t>
            </w:r>
            <w:r w:rsidRPr="00DF632D">
              <w:t xml:space="preserve"> </w:t>
            </w:r>
            <w:r w:rsidRPr="00203C8E">
              <w:t>зарегистрирован в качестве участника косвенного взаимодействия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85EBD" w14:textId="7A5ACDB8" w:rsidR="006F270A" w:rsidRPr="00203C8E" w:rsidRDefault="006F270A" w:rsidP="006F270A">
            <w:pPr>
              <w:jc w:val="both"/>
              <w:rPr>
                <w:lang w:val="en-US"/>
              </w:rPr>
            </w:pPr>
            <w:r w:rsidRPr="00203C8E">
              <w:rPr>
                <w:lang w:val="en-US"/>
              </w:rPr>
              <w:t>GetResponseResponse/ResponseMessage/Response /SenderProvidedResponseData/RequestStatus/StatusCode = «302»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73CEC" w14:textId="67D70B2C" w:rsidR="006F270A" w:rsidRPr="00203C8E" w:rsidRDefault="006F270A" w:rsidP="006F270A">
            <w:pPr>
              <w:jc w:val="both"/>
              <w:rPr>
                <w:i/>
              </w:rPr>
            </w:pPr>
            <w:r w:rsidRPr="00203C8E">
              <w:rPr>
                <w:i/>
              </w:rPr>
              <w:t>Попытка загрузки в систему информации другого участника</w:t>
            </w:r>
          </w:p>
        </w:tc>
      </w:tr>
      <w:tr w:rsidR="006F270A" w:rsidRPr="00203C8E" w14:paraId="608B3D79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F3F6F" w14:textId="77777777" w:rsidR="006F270A" w:rsidRPr="00203C8E" w:rsidRDefault="006F270A" w:rsidP="006F270A">
            <w:pPr>
              <w:pStyle w:val="af7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17112" w14:textId="3A50F75E" w:rsidR="006F270A" w:rsidRPr="00203C8E" w:rsidRDefault="006F270A" w:rsidP="006F270A">
            <w:pPr>
              <w:jc w:val="both"/>
              <w:rPr>
                <w:i/>
                <w:iCs/>
              </w:rPr>
            </w:pPr>
            <w:r w:rsidRPr="00203C8E">
              <w:rPr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BA105" w14:textId="7A98C34E" w:rsidR="006F270A" w:rsidRPr="00203C8E" w:rsidRDefault="006F270A" w:rsidP="006F270A">
            <w:pPr>
              <w:jc w:val="both"/>
            </w:pPr>
            <w:r>
              <w:rPr>
                <w:lang w:val="en-US"/>
              </w:rPr>
              <w:t>ImportIncomesRequest</w:t>
            </w:r>
            <w:r w:rsidRPr="00DF632D">
              <w:rPr>
                <w:lang w:val="en-US"/>
              </w:rPr>
              <w:t>/ImportedIncome/@incomeId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D22B7" w14:textId="79DDEE15" w:rsidR="006F270A" w:rsidRPr="008760B5" w:rsidRDefault="006F270A" w:rsidP="006F270A">
            <w:pPr>
              <w:jc w:val="both"/>
            </w:pPr>
            <w:r w:rsidRPr="00203C8E">
              <w:t xml:space="preserve">При зарузке нового </w:t>
            </w:r>
            <w:r>
              <w:t>извещения о зачислении</w:t>
            </w:r>
            <w:r w:rsidRPr="00203C8E">
              <w:t xml:space="preserve"> проверяется отсутствие ранее загруженного </w:t>
            </w:r>
            <w:r>
              <w:t>извещения о зачислении с таким же УИЗ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9C7E1" w14:textId="72C20A12" w:rsidR="006F270A" w:rsidRPr="00203C8E" w:rsidRDefault="006F270A" w:rsidP="006F270A">
            <w:pPr>
              <w:jc w:val="both"/>
            </w:pPr>
            <w:r>
              <w:t>ImportIncomesResponse</w:t>
            </w:r>
            <w:r w:rsidRPr="00DF632D">
              <w:t>/ImportProtocol/@code</w:t>
            </w:r>
            <w:r w:rsidRPr="00203C8E">
              <w:t xml:space="preserve"> = «5»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5F741" w14:textId="35F30ACA" w:rsidR="006F270A" w:rsidRPr="00203C8E" w:rsidRDefault="006F270A" w:rsidP="006F270A">
            <w:pPr>
              <w:jc w:val="both"/>
              <w:rPr>
                <w:i/>
              </w:rPr>
            </w:pPr>
            <w:r w:rsidRPr="00203C8E">
              <w:rPr>
                <w:i/>
              </w:rPr>
              <w:t>Предоставляемые участником данные уже присутствуют в системе</w:t>
            </w:r>
          </w:p>
        </w:tc>
      </w:tr>
      <w:tr w:rsidR="006F270A" w:rsidRPr="00203C8E" w14:paraId="7A74C93A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A9A73" w14:textId="77777777" w:rsidR="006F270A" w:rsidRPr="00203C8E" w:rsidRDefault="006F270A" w:rsidP="006F270A">
            <w:pPr>
              <w:pStyle w:val="af7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427FC" w14:textId="0CB3FE8A" w:rsidR="006F270A" w:rsidRPr="00203C8E" w:rsidRDefault="006F270A" w:rsidP="006F270A">
            <w:pPr>
              <w:jc w:val="both"/>
              <w:rPr>
                <w:i/>
                <w:iCs/>
              </w:rPr>
            </w:pPr>
            <w:r w:rsidRPr="00203C8E">
              <w:rPr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F6113" w14:textId="214A4BAD" w:rsidR="006F270A" w:rsidRPr="008760B5" w:rsidRDefault="006F270A" w:rsidP="006F270A">
            <w:pPr>
              <w:jc w:val="both"/>
            </w:pPr>
            <w:r>
              <w:rPr>
                <w:lang w:val="en-US"/>
              </w:rPr>
              <w:t>ImportIncomesRequest</w:t>
            </w:r>
            <w:r w:rsidRPr="008760B5">
              <w:t>/</w:t>
            </w:r>
            <w:r w:rsidRPr="00DF632D">
              <w:rPr>
                <w:lang w:val="en-US"/>
              </w:rPr>
              <w:t>ImportedChange</w:t>
            </w:r>
            <w:r w:rsidRPr="008760B5">
              <w:t>/@</w:t>
            </w:r>
            <w:r w:rsidRPr="00DF632D">
              <w:rPr>
                <w:lang w:val="en-US"/>
              </w:rPr>
              <w:t>incomeId</w:t>
            </w:r>
          </w:p>
          <w:p w14:paraId="50368E41" w14:textId="77777777" w:rsidR="006F270A" w:rsidRPr="008760B5" w:rsidRDefault="006F270A" w:rsidP="006F270A">
            <w:pPr>
              <w:jc w:val="both"/>
            </w:pPr>
          </w:p>
          <w:p w14:paraId="08AED248" w14:textId="28A041C7" w:rsidR="006F270A" w:rsidRPr="00263B5E" w:rsidRDefault="006F270A" w:rsidP="006F270A">
            <w:pPr>
              <w:jc w:val="both"/>
            </w:pPr>
            <w:r>
              <w:rPr>
                <w:lang w:val="en-US"/>
              </w:rPr>
              <w:lastRenderedPageBreak/>
              <w:t>ImportIncomesRequest</w:t>
            </w:r>
            <w:r w:rsidRPr="00263B5E">
              <w:t>/</w:t>
            </w:r>
            <w:r w:rsidRPr="00DF632D">
              <w:rPr>
                <w:lang w:val="en-US"/>
              </w:rPr>
              <w:t>ImportedChange</w:t>
            </w:r>
            <w:r w:rsidRPr="00263B5E">
              <w:t>/</w:t>
            </w:r>
            <w:r w:rsidRPr="00DF632D">
              <w:rPr>
                <w:lang w:val="en-US"/>
              </w:rPr>
              <w:t>com</w:t>
            </w:r>
            <w:r w:rsidRPr="00263B5E">
              <w:t>:</w:t>
            </w:r>
            <w:r w:rsidRPr="00DF632D">
              <w:rPr>
                <w:lang w:val="en-US"/>
              </w:rPr>
              <w:t>ChangeStatus</w:t>
            </w:r>
            <w:r w:rsidRPr="00263B5E">
              <w:t>/</w:t>
            </w:r>
            <w:r w:rsidRPr="00DF632D">
              <w:rPr>
                <w:lang w:val="en-US"/>
              </w:rPr>
              <w:t>com</w:t>
            </w:r>
            <w:r w:rsidRPr="00263B5E">
              <w:t>:</w:t>
            </w:r>
            <w:r w:rsidRPr="00DF632D">
              <w:rPr>
                <w:lang w:val="en-US"/>
              </w:rPr>
              <w:t>Meaning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5BE91" w14:textId="03814F09" w:rsidR="006F270A" w:rsidRPr="00203C8E" w:rsidRDefault="006F270A" w:rsidP="006F270A">
            <w:pPr>
              <w:jc w:val="both"/>
            </w:pPr>
            <w:r w:rsidRPr="00203C8E">
              <w:lastRenderedPageBreak/>
              <w:t xml:space="preserve">Если значение статуса, отражающего изменение данных </w:t>
            </w:r>
            <w:r>
              <w:t>извещения о зачислении</w:t>
            </w:r>
            <w:r w:rsidRPr="00203C8E">
              <w:t xml:space="preserve"> равно «2» (уточнение) или «3» (аннулирование), то </w:t>
            </w:r>
            <w:r>
              <w:t>зачисление с таким УИЗ</w:t>
            </w:r>
            <w:r w:rsidRPr="00203C8E">
              <w:t xml:space="preserve"> не должен быть аннулирован ранее.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C932B" w14:textId="162D0CF6" w:rsidR="006F270A" w:rsidRPr="00203C8E" w:rsidRDefault="006F270A" w:rsidP="006F270A">
            <w:pPr>
              <w:jc w:val="both"/>
            </w:pPr>
            <w:r>
              <w:t>ImportIncomesResponse</w:t>
            </w:r>
            <w:r w:rsidRPr="00DF632D">
              <w:t>/ImportProtocol/@code</w:t>
            </w:r>
            <w:r w:rsidRPr="00203C8E">
              <w:t xml:space="preserve"> = «</w:t>
            </w:r>
            <w:r w:rsidRPr="00203C8E">
              <w:rPr>
                <w:lang w:val="en-US"/>
              </w:rPr>
              <w:t>7</w:t>
            </w:r>
            <w:r w:rsidRPr="00203C8E"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6D84D" w14:textId="525D92CA" w:rsidR="006F270A" w:rsidRPr="00203C8E" w:rsidRDefault="006F270A" w:rsidP="006F270A">
            <w:pPr>
              <w:jc w:val="both"/>
              <w:rPr>
                <w:i/>
              </w:rPr>
            </w:pPr>
            <w:r w:rsidRPr="00203C8E">
              <w:rPr>
                <w:i/>
              </w:rPr>
              <w:t>Не найдено исходное извещение</w:t>
            </w:r>
          </w:p>
        </w:tc>
      </w:tr>
      <w:tr w:rsidR="006F270A" w:rsidRPr="00203C8E" w14:paraId="049D7AC1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E75F4" w14:textId="77777777" w:rsidR="006F270A" w:rsidRPr="00203C8E" w:rsidRDefault="006F270A" w:rsidP="006F270A">
            <w:pPr>
              <w:pStyle w:val="af7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FD885" w14:textId="736CC38F" w:rsidR="006F270A" w:rsidRPr="00203C8E" w:rsidRDefault="006F270A" w:rsidP="006F270A">
            <w:pPr>
              <w:jc w:val="both"/>
              <w:rPr>
                <w:i/>
                <w:iCs/>
              </w:rPr>
            </w:pPr>
            <w:r w:rsidRPr="00203C8E">
              <w:rPr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09C96" w14:textId="0335572D" w:rsidR="006F270A" w:rsidRPr="00012939" w:rsidRDefault="006F270A" w:rsidP="006F270A">
            <w:pPr>
              <w:rPr>
                <w:szCs w:val="24"/>
              </w:rPr>
            </w:pPr>
            <w:r>
              <w:rPr>
                <w:szCs w:val="24"/>
                <w:lang w:val="en-US"/>
              </w:rPr>
              <w:t>ImportIncomesRequest</w:t>
            </w:r>
            <w:r w:rsidRPr="00012939">
              <w:rPr>
                <w:szCs w:val="24"/>
              </w:rPr>
              <w:t>/</w:t>
            </w:r>
            <w:r w:rsidRPr="00012939">
              <w:rPr>
                <w:szCs w:val="24"/>
                <w:lang w:val="en-US"/>
              </w:rPr>
              <w:t>ImportedChange</w:t>
            </w:r>
            <w:r w:rsidRPr="00012939">
              <w:rPr>
                <w:szCs w:val="24"/>
              </w:rPr>
              <w:t>/</w:t>
            </w:r>
            <w:r w:rsidRPr="00012939">
              <w:rPr>
                <w:szCs w:val="24"/>
                <w:lang w:val="en-US"/>
              </w:rPr>
              <w:t>Change</w:t>
            </w:r>
            <w:r w:rsidRPr="00012939">
              <w:rPr>
                <w:szCs w:val="24"/>
              </w:rPr>
              <w:t>/@</w:t>
            </w:r>
            <w:r w:rsidRPr="00012939">
              <w:rPr>
                <w:szCs w:val="24"/>
                <w:lang w:val="en-US"/>
              </w:rPr>
              <w:t>fieldNum</w:t>
            </w:r>
          </w:p>
          <w:p w14:paraId="0DCEB6CE" w14:textId="77777777" w:rsidR="006F270A" w:rsidRPr="00203C8E" w:rsidRDefault="006F270A" w:rsidP="006F270A"/>
          <w:p w14:paraId="07B26014" w14:textId="21B77C7F" w:rsidR="006F270A" w:rsidRPr="00012939" w:rsidRDefault="006F270A" w:rsidP="006F270A">
            <w:pPr>
              <w:jc w:val="both"/>
            </w:pPr>
            <w:r>
              <w:rPr>
                <w:szCs w:val="24"/>
                <w:lang w:val="en-US"/>
              </w:rPr>
              <w:t>ImportIncomesRequest</w:t>
            </w:r>
            <w:r w:rsidRPr="00012939">
              <w:rPr>
                <w:szCs w:val="24"/>
              </w:rPr>
              <w:t>/</w:t>
            </w:r>
            <w:r w:rsidRPr="00012939">
              <w:rPr>
                <w:szCs w:val="24"/>
                <w:lang w:val="en-US"/>
              </w:rPr>
              <w:t>ImportedChange</w:t>
            </w:r>
            <w:r w:rsidRPr="00012939">
              <w:rPr>
                <w:szCs w:val="24"/>
              </w:rPr>
              <w:t>/</w:t>
            </w:r>
            <w:r w:rsidRPr="00012939">
              <w:rPr>
                <w:szCs w:val="24"/>
                <w:lang w:val="en-US"/>
              </w:rPr>
              <w:t>Change</w:t>
            </w:r>
            <w:r w:rsidRPr="00012939">
              <w:rPr>
                <w:szCs w:val="24"/>
              </w:rPr>
              <w:t>/</w:t>
            </w:r>
            <w:r w:rsidRPr="00012939">
              <w:rPr>
                <w:szCs w:val="24"/>
                <w:lang w:val="en-US"/>
              </w:rPr>
              <w:t>ChangeValue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BD73B" w14:textId="78034031" w:rsidR="006F270A" w:rsidRPr="00203C8E" w:rsidRDefault="006F270A" w:rsidP="006F270A">
            <w:pPr>
              <w:jc w:val="both"/>
            </w:pPr>
            <w:r w:rsidRPr="00203C8E">
              <w:t xml:space="preserve">Проверка корректного указания реквизитов изменяемых полей в направляемом изменении в ранее загруженное извещение о </w:t>
            </w:r>
            <w:r>
              <w:t>зачислении</w:t>
            </w:r>
            <w:r w:rsidRPr="00203C8E">
              <w:t>:</w:t>
            </w:r>
          </w:p>
          <w:p w14:paraId="74CCB4E4" w14:textId="7F345E09" w:rsidR="006F270A" w:rsidRPr="00203C8E" w:rsidRDefault="006F270A" w:rsidP="006F270A">
            <w:pPr>
              <w:pStyle w:val="af7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345"/>
              <w:jc w:val="both"/>
            </w:pPr>
            <w:r w:rsidRPr="00203C8E">
              <w:t>указаны существующие в ГИС ГМП номера полей, в которые вносятся изменения;</w:t>
            </w:r>
          </w:p>
          <w:p w14:paraId="611C992F" w14:textId="2ADA69AC" w:rsidR="006F270A" w:rsidRPr="00203C8E" w:rsidRDefault="006F270A" w:rsidP="006F270A">
            <w:pPr>
              <w:pStyle w:val="af7"/>
              <w:numPr>
                <w:ilvl w:val="0"/>
                <w:numId w:val="13"/>
              </w:numPr>
              <w:ind w:left="345"/>
              <w:jc w:val="both"/>
            </w:pPr>
            <w:r w:rsidRPr="00203C8E">
              <w:t xml:space="preserve">значение изменяемого поля соответствует формату этого поля в извещении о </w:t>
            </w:r>
            <w:r>
              <w:t>зачислении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D8993" w14:textId="7A9D200A" w:rsidR="006F270A" w:rsidRPr="00203C8E" w:rsidRDefault="006F270A" w:rsidP="006F270A">
            <w:pPr>
              <w:jc w:val="both"/>
            </w:pPr>
            <w:r>
              <w:t>ImportIncomesResponse</w:t>
            </w:r>
            <w:r w:rsidRPr="00DF632D">
              <w:t>/ImportProtocol/@code</w:t>
            </w:r>
            <w:r w:rsidRPr="00203C8E">
              <w:t xml:space="preserve"> = «</w:t>
            </w:r>
            <w:r w:rsidRPr="00203C8E">
              <w:rPr>
                <w:lang w:val="en-US"/>
              </w:rPr>
              <w:t>111</w:t>
            </w:r>
            <w:r w:rsidRPr="00203C8E"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39CA6" w14:textId="1C2847B0" w:rsidR="006F270A" w:rsidRPr="00203C8E" w:rsidRDefault="006F270A" w:rsidP="006F270A">
            <w:pPr>
              <w:jc w:val="both"/>
              <w:rPr>
                <w:i/>
              </w:rPr>
            </w:pPr>
            <w:r w:rsidRPr="00203C8E">
              <w:rPr>
                <w:i/>
              </w:rPr>
              <w:t>Недопустимый формат изменяемых полей</w:t>
            </w:r>
          </w:p>
        </w:tc>
      </w:tr>
      <w:tr w:rsidR="00B04B14" w:rsidRPr="00203C8E" w14:paraId="461D9771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FE0ED" w14:textId="77777777" w:rsidR="00B04B14" w:rsidRPr="00203C8E" w:rsidRDefault="00B04B14" w:rsidP="00B04B14">
            <w:pPr>
              <w:pStyle w:val="af7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4C74E" w14:textId="70153CE8" w:rsidR="00B04B14" w:rsidRPr="00203C8E" w:rsidRDefault="00B04B14" w:rsidP="00B04B14">
            <w:pPr>
              <w:jc w:val="both"/>
              <w:rPr>
                <w:i/>
                <w:iCs/>
              </w:rPr>
            </w:pPr>
            <w:r w:rsidRPr="00276AB5">
              <w:rPr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E7D99" w14:textId="77777777" w:rsidR="00B04B14" w:rsidRDefault="00B04B14" w:rsidP="00B04B14">
            <w:pPr>
              <w:jc w:val="both"/>
              <w:rPr>
                <w:lang w:val="en-US"/>
              </w:rPr>
            </w:pPr>
            <w:r w:rsidRPr="00BF7888">
              <w:rPr>
                <w:lang w:val="en-US"/>
              </w:rPr>
              <w:t>ImportIncomesRequest\IncomesPackage\ImportedIncome\@</w:t>
            </w:r>
            <w:r w:rsidRPr="006C27A6">
              <w:rPr>
                <w:lang w:val="en-US"/>
              </w:rPr>
              <w:t xml:space="preserve"> </w:t>
            </w:r>
            <w:r w:rsidRPr="00D40D2F">
              <w:rPr>
                <w:lang w:val="en-US"/>
              </w:rPr>
              <w:t>edCode</w:t>
            </w:r>
          </w:p>
          <w:p w14:paraId="01B55763" w14:textId="77777777" w:rsidR="00B04B14" w:rsidRDefault="00B04B14" w:rsidP="00B04B14">
            <w:pPr>
              <w:jc w:val="both"/>
              <w:rPr>
                <w:lang w:val="en-US"/>
              </w:rPr>
            </w:pPr>
          </w:p>
          <w:p w14:paraId="3F2EC1B2" w14:textId="24E62DBC" w:rsidR="00B04B14" w:rsidRDefault="00B04B14" w:rsidP="00B04B14">
            <w:pPr>
              <w:rPr>
                <w:szCs w:val="24"/>
                <w:lang w:val="en-US"/>
              </w:rPr>
            </w:pPr>
            <w:r w:rsidRPr="00BF7888">
              <w:rPr>
                <w:lang w:val="en-US"/>
              </w:rPr>
              <w:t>ImportIncomesRequest\IncomesPackage\ImportedIncome\@</w:t>
            </w:r>
            <w:r w:rsidRPr="006C27A6">
              <w:rPr>
                <w:lang w:val="en-US"/>
              </w:rPr>
              <w:t xml:space="preserve"> </w:t>
            </w:r>
            <w:r>
              <w:rPr>
                <w:lang w:val="en-US"/>
              </w:rPr>
              <w:t>edNo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992A4" w14:textId="2D7544B1" w:rsidR="00B04B14" w:rsidRPr="00203C8E" w:rsidRDefault="00B04B14" w:rsidP="00B04B14">
            <w:pPr>
              <w:jc w:val="both"/>
            </w:pPr>
            <w:r>
              <w:t>Если код</w:t>
            </w:r>
            <w:r w:rsidRPr="009027DA">
              <w:rPr>
                <w:szCs w:val="24"/>
              </w:rPr>
              <w:t xml:space="preserve"> электронного сообщения в у</w:t>
            </w:r>
            <w:r w:rsidRPr="009027DA">
              <w:rPr>
                <w:bCs/>
                <w:szCs w:val="24"/>
              </w:rPr>
              <w:t>нифицированных форматах электронных банковских сообщений Банка России</w:t>
            </w:r>
            <w:r w:rsidRPr="009027DA">
              <w:rPr>
                <w:szCs w:val="24"/>
              </w:rPr>
              <w:t>, на основании которого сформировано зачисление</w:t>
            </w:r>
            <w:r>
              <w:rPr>
                <w:szCs w:val="24"/>
              </w:rPr>
              <w:t xml:space="preserve">, (атрибут </w:t>
            </w:r>
            <w:r w:rsidRPr="00B05A7E">
              <w:rPr>
                <w:szCs w:val="24"/>
              </w:rPr>
              <w:t>@</w:t>
            </w:r>
            <w:r w:rsidRPr="00D40D2F">
              <w:rPr>
                <w:lang w:val="en-US"/>
              </w:rPr>
              <w:t>edCode</w:t>
            </w:r>
            <w:r>
              <w:rPr>
                <w:szCs w:val="24"/>
              </w:rPr>
              <w:t>)</w:t>
            </w:r>
            <w:r w:rsidRPr="00B05A7E">
              <w:rPr>
                <w:szCs w:val="24"/>
              </w:rPr>
              <w:t xml:space="preserve"> </w:t>
            </w:r>
            <w:r w:rsidRPr="00E61571">
              <w:rPr>
                <w:szCs w:val="24"/>
              </w:rPr>
              <w:t>принимает значение «ED101», «ED104», ED105», «ED108», «VDG25»</w:t>
            </w:r>
            <w:r>
              <w:rPr>
                <w:szCs w:val="24"/>
              </w:rPr>
              <w:t>, то значение Номера электронного сообщения в течение опердня обязательно для заполнения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B9AA1" w14:textId="164715A3" w:rsidR="00B04B14" w:rsidRDefault="00B04B14" w:rsidP="00B04B14">
            <w:pPr>
              <w:jc w:val="both"/>
            </w:pPr>
            <w:r w:rsidRPr="006C27A6">
              <w:t>242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818D6" w14:textId="4CB08B3F" w:rsidR="00B04B14" w:rsidRPr="00203C8E" w:rsidRDefault="00B04B14" w:rsidP="00B04B14">
            <w:pPr>
              <w:jc w:val="both"/>
              <w:rPr>
                <w:i/>
              </w:rPr>
            </w:pPr>
            <w:r>
              <w:rPr>
                <w:i/>
                <w:szCs w:val="24"/>
              </w:rPr>
              <w:t>Н</w:t>
            </w:r>
            <w:r w:rsidRPr="00D51F19">
              <w:rPr>
                <w:i/>
                <w:szCs w:val="24"/>
              </w:rPr>
              <w:t>е указан</w:t>
            </w:r>
            <w:r>
              <w:rPr>
                <w:i/>
                <w:szCs w:val="24"/>
              </w:rPr>
              <w:t>о значение н</w:t>
            </w:r>
            <w:r w:rsidRPr="00E61571">
              <w:rPr>
                <w:i/>
                <w:szCs w:val="24"/>
              </w:rPr>
              <w:t>омера электронн</w:t>
            </w:r>
            <w:r>
              <w:rPr>
                <w:i/>
                <w:szCs w:val="24"/>
              </w:rPr>
              <w:t>ого сообщения в течение опердня</w:t>
            </w:r>
          </w:p>
        </w:tc>
      </w:tr>
      <w:tr w:rsidR="00B04B14" w:rsidRPr="00203C8E" w14:paraId="3D8960E5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1424E" w14:textId="77777777" w:rsidR="00B04B14" w:rsidRPr="00203C8E" w:rsidRDefault="00B04B14" w:rsidP="00B04B14">
            <w:pPr>
              <w:pStyle w:val="af7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994E2" w14:textId="2BDAD424" w:rsidR="00B04B14" w:rsidRPr="00203C8E" w:rsidRDefault="00B04B14" w:rsidP="00B04B14">
            <w:pPr>
              <w:jc w:val="both"/>
              <w:rPr>
                <w:i/>
                <w:iCs/>
              </w:rPr>
            </w:pPr>
            <w:r w:rsidRPr="00276AB5">
              <w:rPr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94445" w14:textId="77777777" w:rsidR="00B04B14" w:rsidRPr="00B05A7E" w:rsidRDefault="00B04B14" w:rsidP="00B04B14">
            <w:pPr>
              <w:jc w:val="both"/>
            </w:pPr>
            <w:r w:rsidRPr="00BF7888">
              <w:rPr>
                <w:lang w:val="en-US"/>
              </w:rPr>
              <w:t>ImportIncomesRequest</w:t>
            </w:r>
            <w:r w:rsidRPr="00B05A7E">
              <w:t>\</w:t>
            </w:r>
            <w:r w:rsidRPr="00BF7888">
              <w:rPr>
                <w:lang w:val="en-US"/>
              </w:rPr>
              <w:t>IncomesPackage</w:t>
            </w:r>
            <w:r w:rsidRPr="00B05A7E">
              <w:t>\</w:t>
            </w:r>
            <w:r w:rsidRPr="00BF7888">
              <w:rPr>
                <w:lang w:val="en-US"/>
              </w:rPr>
              <w:t>ImportedIncome</w:t>
            </w:r>
            <w:r w:rsidRPr="00B05A7E">
              <w:t>\@</w:t>
            </w:r>
            <w:r>
              <w:t xml:space="preserve"> </w:t>
            </w:r>
            <w:r w:rsidRPr="00D40D2F">
              <w:rPr>
                <w:lang w:val="en-US"/>
              </w:rPr>
              <w:t>edCode</w:t>
            </w:r>
          </w:p>
          <w:p w14:paraId="4F8CC0B7" w14:textId="77777777" w:rsidR="00B04B14" w:rsidRPr="00B05A7E" w:rsidRDefault="00B04B14" w:rsidP="00B04B14">
            <w:pPr>
              <w:jc w:val="both"/>
            </w:pPr>
          </w:p>
          <w:p w14:paraId="71B1872D" w14:textId="65CA086A" w:rsidR="00B04B14" w:rsidRPr="006C27A6" w:rsidRDefault="00B04B14" w:rsidP="00B04B14">
            <w:pPr>
              <w:rPr>
                <w:szCs w:val="24"/>
              </w:rPr>
            </w:pPr>
            <w:r w:rsidRPr="00BF7888">
              <w:rPr>
                <w:lang w:val="en-US"/>
              </w:rPr>
              <w:t>ImportIncomesRequest</w:t>
            </w:r>
            <w:r w:rsidRPr="00B05A7E">
              <w:t>\</w:t>
            </w:r>
            <w:r w:rsidRPr="00BF7888">
              <w:rPr>
                <w:lang w:val="en-US"/>
              </w:rPr>
              <w:t>IncomesPackage</w:t>
            </w:r>
            <w:r w:rsidRPr="00B05A7E">
              <w:t>\</w:t>
            </w:r>
            <w:r w:rsidRPr="00BF7888">
              <w:rPr>
                <w:lang w:val="en-US"/>
              </w:rPr>
              <w:t>ImportedIncome</w:t>
            </w:r>
            <w:r w:rsidRPr="00B05A7E">
              <w:t>\@</w:t>
            </w:r>
            <w:r w:rsidRPr="00D40D2F">
              <w:t>edDate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BCAE6" w14:textId="12B1C5D8" w:rsidR="00B04B14" w:rsidRPr="00203C8E" w:rsidRDefault="00B04B14" w:rsidP="00B04B14">
            <w:pPr>
              <w:jc w:val="both"/>
            </w:pPr>
            <w:r>
              <w:t>Если код</w:t>
            </w:r>
            <w:r w:rsidRPr="009027DA">
              <w:rPr>
                <w:szCs w:val="24"/>
              </w:rPr>
              <w:t xml:space="preserve"> электронного сообщения в у</w:t>
            </w:r>
            <w:r w:rsidRPr="009027DA">
              <w:rPr>
                <w:bCs/>
                <w:szCs w:val="24"/>
              </w:rPr>
              <w:t>нифицированных форматах электронных банковских сообщений Банка России</w:t>
            </w:r>
            <w:r w:rsidRPr="009027DA">
              <w:rPr>
                <w:szCs w:val="24"/>
              </w:rPr>
              <w:t>, на основании которого сформировано зачисление</w:t>
            </w:r>
            <w:r>
              <w:rPr>
                <w:szCs w:val="24"/>
              </w:rPr>
              <w:t xml:space="preserve">, (атрибут </w:t>
            </w:r>
            <w:r w:rsidRPr="00DF705A">
              <w:rPr>
                <w:szCs w:val="24"/>
              </w:rPr>
              <w:t>@</w:t>
            </w:r>
            <w:r w:rsidRPr="00D40D2F">
              <w:rPr>
                <w:lang w:val="en-US"/>
              </w:rPr>
              <w:t>edCode</w:t>
            </w:r>
            <w:r>
              <w:rPr>
                <w:szCs w:val="24"/>
              </w:rPr>
              <w:t>)</w:t>
            </w:r>
            <w:r w:rsidRPr="00DF705A">
              <w:rPr>
                <w:szCs w:val="24"/>
              </w:rPr>
              <w:t xml:space="preserve"> </w:t>
            </w:r>
            <w:r w:rsidRPr="00E61571">
              <w:rPr>
                <w:szCs w:val="24"/>
              </w:rPr>
              <w:t>принимает значение «ED101», «ED104», ED105», «ED108», «VDG25»</w:t>
            </w:r>
            <w:r>
              <w:rPr>
                <w:szCs w:val="24"/>
              </w:rPr>
              <w:t>, то значение Даты составления электронного сообщения обязательно для заполнения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3B5A4" w14:textId="27AF4325" w:rsidR="00B04B14" w:rsidRDefault="00B04B14" w:rsidP="00B04B14">
            <w:pPr>
              <w:jc w:val="both"/>
            </w:pPr>
            <w:r>
              <w:t>243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C377D" w14:textId="11FE30E2" w:rsidR="00B04B14" w:rsidRPr="00203C8E" w:rsidRDefault="00B04B14" w:rsidP="00B04B14">
            <w:pPr>
              <w:jc w:val="both"/>
              <w:rPr>
                <w:i/>
              </w:rPr>
            </w:pPr>
            <w:r>
              <w:rPr>
                <w:i/>
                <w:szCs w:val="24"/>
              </w:rPr>
              <w:t>Н</w:t>
            </w:r>
            <w:r w:rsidRPr="00D51F19">
              <w:rPr>
                <w:i/>
                <w:szCs w:val="24"/>
              </w:rPr>
              <w:t>е указан</w:t>
            </w:r>
            <w:r>
              <w:rPr>
                <w:i/>
                <w:szCs w:val="24"/>
              </w:rPr>
              <w:t>а дата</w:t>
            </w:r>
            <w:r w:rsidRPr="00E61571">
              <w:rPr>
                <w:i/>
                <w:szCs w:val="24"/>
              </w:rPr>
              <w:t xml:space="preserve"> электронн</w:t>
            </w:r>
            <w:r>
              <w:rPr>
                <w:i/>
                <w:szCs w:val="24"/>
              </w:rPr>
              <w:t>ого сообщения в течение опердня</w:t>
            </w:r>
          </w:p>
        </w:tc>
      </w:tr>
      <w:tr w:rsidR="00A04240" w:rsidRPr="00203C8E" w14:paraId="570FEC49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5EF3E" w14:textId="77777777" w:rsidR="00A04240" w:rsidRPr="00203C8E" w:rsidRDefault="00A04240" w:rsidP="00A04240">
            <w:pPr>
              <w:pStyle w:val="af7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7EF1F" w14:textId="6AB38570" w:rsidR="00A04240" w:rsidRPr="00203C8E" w:rsidRDefault="00A04240" w:rsidP="00A04240">
            <w:pPr>
              <w:jc w:val="both"/>
              <w:rPr>
                <w:i/>
                <w:iCs/>
              </w:rPr>
            </w:pPr>
            <w:r w:rsidRPr="00BE3D9E">
              <w:rPr>
                <w:i/>
                <w:iCs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D4AAE" w14:textId="23B48F28" w:rsidR="00A04240" w:rsidRPr="006C27A6" w:rsidRDefault="00A04240" w:rsidP="00A04240">
            <w:pPr>
              <w:rPr>
                <w:szCs w:val="24"/>
              </w:rPr>
            </w:pPr>
            <w:r w:rsidRPr="003267AD">
              <w:rPr>
                <w:szCs w:val="24"/>
                <w:lang w:val="en-US"/>
              </w:rPr>
              <w:t>ImportIncomesRequest</w:t>
            </w:r>
            <w:r w:rsidRPr="007B0D37">
              <w:rPr>
                <w:szCs w:val="24"/>
              </w:rPr>
              <w:t>/</w:t>
            </w:r>
            <w:r w:rsidRPr="003267AD">
              <w:rPr>
                <w:szCs w:val="24"/>
                <w:lang w:val="en-US"/>
              </w:rPr>
              <w:t>IncomesPackage</w:t>
            </w:r>
            <w:r w:rsidRPr="007B0D37">
              <w:rPr>
                <w:szCs w:val="24"/>
              </w:rPr>
              <w:t>/</w:t>
            </w:r>
            <w:r w:rsidRPr="003267AD">
              <w:rPr>
                <w:szCs w:val="24"/>
                <w:lang w:val="en-US"/>
              </w:rPr>
              <w:t>ImportedIncome</w:t>
            </w:r>
            <w:r w:rsidRPr="007B0D37">
              <w:rPr>
                <w:szCs w:val="24"/>
              </w:rPr>
              <w:t>/</w:t>
            </w:r>
            <w:r w:rsidRPr="00BE3D9E">
              <w:rPr>
                <w:szCs w:val="24"/>
              </w:rPr>
              <w:t>@</w:t>
            </w:r>
            <w:r w:rsidRPr="00BE3D9E">
              <w:rPr>
                <w:szCs w:val="24"/>
                <w:lang w:val="en-US"/>
              </w:rPr>
              <w:t>kbk</w:t>
            </w:r>
            <w:r w:rsidRPr="00BE3D9E">
              <w:rPr>
                <w:szCs w:val="24"/>
              </w:rPr>
              <w:br/>
            </w:r>
            <w:r w:rsidRPr="00BE3D9E">
              <w:rPr>
                <w:szCs w:val="24"/>
              </w:rPr>
              <w:br/>
            </w:r>
            <w:r w:rsidRPr="003267AD">
              <w:rPr>
                <w:szCs w:val="24"/>
                <w:lang w:val="en-US"/>
              </w:rPr>
              <w:t>ImportIncomesRequest</w:t>
            </w:r>
            <w:r w:rsidRPr="007B0D37">
              <w:rPr>
                <w:szCs w:val="24"/>
              </w:rPr>
              <w:t>/</w:t>
            </w:r>
            <w:r w:rsidRPr="003267AD">
              <w:rPr>
                <w:szCs w:val="24"/>
                <w:lang w:val="en-US"/>
              </w:rPr>
              <w:t>Incom</w:t>
            </w:r>
            <w:r w:rsidRPr="003267AD">
              <w:rPr>
                <w:szCs w:val="24"/>
                <w:lang w:val="en-US"/>
              </w:rPr>
              <w:lastRenderedPageBreak/>
              <w:t>esPackage</w:t>
            </w:r>
            <w:r w:rsidRPr="007B0D37">
              <w:rPr>
                <w:szCs w:val="24"/>
              </w:rPr>
              <w:t>/</w:t>
            </w:r>
            <w:r w:rsidRPr="003267AD">
              <w:rPr>
                <w:szCs w:val="24"/>
                <w:lang w:val="en-US"/>
              </w:rPr>
              <w:t>ImportedIncome</w:t>
            </w:r>
            <w:r w:rsidRPr="007B0D37">
              <w:rPr>
                <w:szCs w:val="24"/>
              </w:rPr>
              <w:t>/</w:t>
            </w:r>
            <w:r w:rsidRPr="00BE3D9E">
              <w:rPr>
                <w:szCs w:val="24"/>
                <w:lang w:val="en-US"/>
              </w:rPr>
              <w:t>Payer</w:t>
            </w:r>
            <w:r w:rsidRPr="00BE3D9E">
              <w:rPr>
                <w:szCs w:val="24"/>
              </w:rPr>
              <w:t>/@</w:t>
            </w:r>
            <w:r w:rsidRPr="00BE3D9E">
              <w:rPr>
                <w:szCs w:val="24"/>
                <w:lang w:val="en-US"/>
              </w:rPr>
              <w:t>payerName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6EDEC" w14:textId="67996241" w:rsidR="00A04240" w:rsidRPr="002904CB" w:rsidRDefault="00A04240" w:rsidP="00A04240">
            <w:pPr>
              <w:jc w:val="both"/>
            </w:pPr>
            <w:r w:rsidRPr="00BE3D9E">
              <w:rPr>
                <w:szCs w:val="24"/>
              </w:rPr>
              <w:lastRenderedPageBreak/>
              <w:t>Если первые цифры в поле «KBK» НЕ равны «182», то поле 8 «Плательщик» обязательно для заполнения.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24230" w14:textId="025B441D" w:rsidR="00A04240" w:rsidRDefault="00A04240" w:rsidP="00A04240">
            <w:pPr>
              <w:jc w:val="both"/>
            </w:pPr>
            <w:r w:rsidRPr="00BE3D9E">
              <w:rPr>
                <w:szCs w:val="24"/>
              </w:rPr>
              <w:t>Import</w:t>
            </w:r>
            <w:r w:rsidRPr="00BE3D9E">
              <w:rPr>
                <w:szCs w:val="24"/>
                <w:lang w:val="en-US"/>
              </w:rPr>
              <w:t>Payments</w:t>
            </w:r>
            <w:r w:rsidRPr="00BE3D9E">
              <w:rPr>
                <w:szCs w:val="24"/>
              </w:rPr>
              <w:t>Response/ ImportProtocol/code = «</w:t>
            </w:r>
            <w:r w:rsidRPr="00BE3D9E">
              <w:rPr>
                <w:szCs w:val="24"/>
                <w:lang w:val="en-US"/>
              </w:rPr>
              <w:t>245</w:t>
            </w:r>
            <w:r w:rsidRPr="00BE3D9E">
              <w:rPr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201E8" w14:textId="0250C09D" w:rsidR="00A04240" w:rsidRPr="002904CB" w:rsidRDefault="00A04240" w:rsidP="00A04240">
            <w:pPr>
              <w:jc w:val="both"/>
              <w:rPr>
                <w:i/>
              </w:rPr>
            </w:pPr>
            <w:r w:rsidRPr="00BE3D9E">
              <w:rPr>
                <w:i/>
                <w:szCs w:val="24"/>
              </w:rPr>
              <w:t>Не  указан плательщик (поле 8)</w:t>
            </w:r>
          </w:p>
        </w:tc>
      </w:tr>
      <w:tr w:rsidR="00A04240" w:rsidRPr="00203C8E" w14:paraId="2E45D647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749AC" w14:textId="77777777" w:rsidR="00A04240" w:rsidRPr="00203C8E" w:rsidRDefault="00A04240" w:rsidP="00A04240">
            <w:pPr>
              <w:pStyle w:val="af7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2040F" w14:textId="6EFA03BA" w:rsidR="00A04240" w:rsidRPr="00203C8E" w:rsidRDefault="00A04240" w:rsidP="00A04240">
            <w:pPr>
              <w:jc w:val="both"/>
              <w:rPr>
                <w:i/>
                <w:iCs/>
              </w:rPr>
            </w:pPr>
            <w:r w:rsidRPr="007B0D37">
              <w:rPr>
                <w:i/>
                <w:iCs/>
                <w:szCs w:val="24"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26C3E" w14:textId="6AFCB9E6" w:rsidR="00A04240" w:rsidRPr="006C27A6" w:rsidRDefault="00A04240" w:rsidP="00A04240">
            <w:pPr>
              <w:rPr>
                <w:szCs w:val="24"/>
              </w:rPr>
            </w:pPr>
            <w:r w:rsidRPr="003267AD">
              <w:rPr>
                <w:szCs w:val="24"/>
                <w:lang w:val="en-US"/>
              </w:rPr>
              <w:t>ImportIncomesRequest</w:t>
            </w:r>
            <w:r w:rsidRPr="007B0D37">
              <w:rPr>
                <w:szCs w:val="24"/>
              </w:rPr>
              <w:t>/</w:t>
            </w:r>
            <w:r w:rsidRPr="003267AD">
              <w:rPr>
                <w:szCs w:val="24"/>
                <w:lang w:val="en-US"/>
              </w:rPr>
              <w:t>IncomesPackage</w:t>
            </w:r>
            <w:r w:rsidRPr="007B0D37">
              <w:rPr>
                <w:szCs w:val="24"/>
              </w:rPr>
              <w:t>/</w:t>
            </w:r>
            <w:r w:rsidRPr="003267AD">
              <w:rPr>
                <w:szCs w:val="24"/>
                <w:lang w:val="en-US"/>
              </w:rPr>
              <w:t>ImportedIncome</w:t>
            </w:r>
            <w:r w:rsidRPr="007B0D37">
              <w:rPr>
                <w:szCs w:val="24"/>
              </w:rPr>
              <w:t>/@</w:t>
            </w:r>
            <w:r w:rsidRPr="007B0D37">
              <w:rPr>
                <w:szCs w:val="24"/>
                <w:lang w:val="en-US"/>
              </w:rPr>
              <w:t>kbk</w:t>
            </w:r>
            <w:r w:rsidRPr="007B0D37">
              <w:rPr>
                <w:szCs w:val="24"/>
              </w:rPr>
              <w:br/>
            </w:r>
            <w:r w:rsidRPr="007B0D37">
              <w:rPr>
                <w:szCs w:val="24"/>
              </w:rPr>
              <w:br/>
            </w:r>
            <w:r w:rsidRPr="003267AD">
              <w:rPr>
                <w:szCs w:val="24"/>
                <w:lang w:val="en-US"/>
              </w:rPr>
              <w:t>ImportIncomesRequest</w:t>
            </w:r>
            <w:r w:rsidRPr="007B0D37">
              <w:rPr>
                <w:szCs w:val="24"/>
              </w:rPr>
              <w:t>/</w:t>
            </w:r>
            <w:r w:rsidRPr="003267AD">
              <w:rPr>
                <w:szCs w:val="24"/>
                <w:lang w:val="en-US"/>
              </w:rPr>
              <w:t>IncomesPackage</w:t>
            </w:r>
            <w:r w:rsidRPr="007B0D37">
              <w:rPr>
                <w:szCs w:val="24"/>
              </w:rPr>
              <w:t>/</w:t>
            </w:r>
            <w:r w:rsidRPr="003267AD">
              <w:rPr>
                <w:szCs w:val="24"/>
                <w:lang w:val="en-US"/>
              </w:rPr>
              <w:t>ImportedIncome</w:t>
            </w:r>
            <w:r w:rsidRPr="007B0D37">
              <w:rPr>
                <w:szCs w:val="24"/>
              </w:rPr>
              <w:t>/@</w:t>
            </w:r>
            <w:r w:rsidRPr="007B0D37">
              <w:rPr>
                <w:szCs w:val="24"/>
                <w:lang w:val="en-US"/>
              </w:rPr>
              <w:t>purpose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F7A96" w14:textId="7C111FB8" w:rsidR="00A04240" w:rsidRPr="002904CB" w:rsidRDefault="00A04240" w:rsidP="00A04240">
            <w:pPr>
              <w:jc w:val="both"/>
            </w:pPr>
            <w:r w:rsidRPr="007B0D37">
              <w:rPr>
                <w:szCs w:val="24"/>
              </w:rPr>
              <w:t>Если первые цифры в поле «KBK» НЕ равны «182», то поле 24 «Назначение платежа» обязательно для заполнения.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EB444" w14:textId="37FACCAE" w:rsidR="00A04240" w:rsidRDefault="00A04240" w:rsidP="00A04240">
            <w:pPr>
              <w:jc w:val="both"/>
            </w:pPr>
            <w:r w:rsidRPr="007B0D37">
              <w:rPr>
                <w:szCs w:val="24"/>
              </w:rPr>
              <w:t>Import</w:t>
            </w:r>
            <w:r w:rsidRPr="007B0D37">
              <w:rPr>
                <w:szCs w:val="24"/>
                <w:lang w:val="en-US"/>
              </w:rPr>
              <w:t>Payments</w:t>
            </w:r>
            <w:r w:rsidRPr="007B0D37">
              <w:rPr>
                <w:szCs w:val="24"/>
              </w:rPr>
              <w:t>Response/ ImportProtocol/code = «246»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68480" w14:textId="2B8B0C59" w:rsidR="00A04240" w:rsidRPr="002904CB" w:rsidRDefault="00A04240" w:rsidP="00A04240">
            <w:pPr>
              <w:jc w:val="both"/>
              <w:rPr>
                <w:i/>
              </w:rPr>
            </w:pPr>
            <w:r w:rsidRPr="007B0D37">
              <w:rPr>
                <w:i/>
                <w:szCs w:val="24"/>
              </w:rPr>
              <w:t>Не указано назначение платежа (поле 24)</w:t>
            </w:r>
          </w:p>
        </w:tc>
      </w:tr>
      <w:tr w:rsidR="00A04240" w:rsidRPr="00203C8E" w14:paraId="6C196A38" w14:textId="77777777" w:rsidTr="003465D9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83E14" w14:textId="77777777" w:rsidR="00A04240" w:rsidRPr="00203C8E" w:rsidRDefault="00A04240" w:rsidP="00A04240">
            <w:pPr>
              <w:pStyle w:val="af7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246E8" w14:textId="5CCB4076" w:rsidR="00A04240" w:rsidRPr="00203C8E" w:rsidRDefault="00A04240" w:rsidP="00A04240">
            <w:pPr>
              <w:jc w:val="both"/>
              <w:rPr>
                <w:i/>
                <w:iCs/>
              </w:rPr>
            </w:pPr>
            <w:r w:rsidRPr="00203C8E">
              <w:rPr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0A67E" w14:textId="77777777" w:rsidR="00A04240" w:rsidRPr="006C27A6" w:rsidRDefault="00A04240" w:rsidP="00A04240">
            <w:pPr>
              <w:rPr>
                <w:szCs w:val="24"/>
              </w:rPr>
            </w:pPr>
            <w:r w:rsidRPr="003267AD">
              <w:rPr>
                <w:szCs w:val="24"/>
                <w:lang w:val="en-US"/>
              </w:rPr>
              <w:t>ImportIncomesRequest</w:t>
            </w:r>
            <w:r w:rsidRPr="006C27A6">
              <w:rPr>
                <w:szCs w:val="24"/>
              </w:rPr>
              <w:t>/</w:t>
            </w:r>
            <w:r w:rsidRPr="003267AD">
              <w:rPr>
                <w:szCs w:val="24"/>
                <w:lang w:val="en-US"/>
              </w:rPr>
              <w:t>IncomesPackage</w:t>
            </w:r>
            <w:r w:rsidRPr="006C27A6">
              <w:rPr>
                <w:szCs w:val="24"/>
              </w:rPr>
              <w:t>/</w:t>
            </w:r>
            <w:r w:rsidRPr="003267AD">
              <w:rPr>
                <w:szCs w:val="24"/>
                <w:lang w:val="en-US"/>
              </w:rPr>
              <w:t>ImportedIncome</w:t>
            </w:r>
            <w:r w:rsidRPr="006C27A6">
              <w:rPr>
                <w:szCs w:val="24"/>
              </w:rPr>
              <w:t>/@</w:t>
            </w:r>
            <w:r w:rsidRPr="003267AD">
              <w:rPr>
                <w:szCs w:val="24"/>
                <w:lang w:val="en-US"/>
              </w:rPr>
              <w:t>supplierBillID</w:t>
            </w:r>
          </w:p>
          <w:p w14:paraId="253FED5E" w14:textId="77777777" w:rsidR="00A04240" w:rsidRPr="006C27A6" w:rsidRDefault="00A04240" w:rsidP="00A04240">
            <w:pPr>
              <w:rPr>
                <w:szCs w:val="24"/>
              </w:rPr>
            </w:pPr>
          </w:p>
          <w:p w14:paraId="0CC6EA42" w14:textId="2081EE77" w:rsidR="00A04240" w:rsidRPr="006C27A6" w:rsidRDefault="00A04240" w:rsidP="00A04240">
            <w:pPr>
              <w:rPr>
                <w:szCs w:val="24"/>
              </w:rPr>
            </w:pPr>
            <w:r w:rsidRPr="003267AD">
              <w:rPr>
                <w:szCs w:val="24"/>
                <w:lang w:val="en-US"/>
              </w:rPr>
              <w:t>ImportIncomesRequest</w:t>
            </w:r>
            <w:r w:rsidRPr="006C27A6">
              <w:rPr>
                <w:szCs w:val="24"/>
              </w:rPr>
              <w:t>/</w:t>
            </w:r>
            <w:r w:rsidRPr="003267AD">
              <w:rPr>
                <w:szCs w:val="24"/>
                <w:lang w:val="en-US"/>
              </w:rPr>
              <w:t>IncomesPackage</w:t>
            </w:r>
            <w:r w:rsidRPr="006C27A6">
              <w:rPr>
                <w:szCs w:val="24"/>
              </w:rPr>
              <w:t>/</w:t>
            </w:r>
            <w:r w:rsidRPr="003267AD">
              <w:rPr>
                <w:szCs w:val="24"/>
                <w:lang w:val="en-US"/>
              </w:rPr>
              <w:t>ImportedIncome</w:t>
            </w:r>
            <w:r w:rsidRPr="006C27A6">
              <w:rPr>
                <w:szCs w:val="24"/>
              </w:rPr>
              <w:t>/</w:t>
            </w:r>
            <w:r w:rsidRPr="003267AD">
              <w:rPr>
                <w:szCs w:val="24"/>
                <w:lang w:val="en-US"/>
              </w:rPr>
              <w:t>BudgetIndex</w:t>
            </w:r>
            <w:r w:rsidRPr="006C27A6">
              <w:rPr>
                <w:szCs w:val="24"/>
              </w:rPr>
              <w:t>/@</w:t>
            </w:r>
            <w:r w:rsidRPr="003267AD">
              <w:rPr>
                <w:szCs w:val="24"/>
                <w:lang w:val="en-US"/>
              </w:rPr>
              <w:t>status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58D64" w14:textId="67DCD776" w:rsidR="00A04240" w:rsidRPr="00203C8E" w:rsidRDefault="00A04240" w:rsidP="00A04240">
            <w:pPr>
              <w:jc w:val="both"/>
            </w:pPr>
            <w:r w:rsidRPr="00407E2D">
              <w:t>УИН обязателен для заполнения, если реквизит платежа 101 «Статус плательщика» блока данных «Реквизиты платежа 101, 106-109» (/BudgetIndex) принимает значение "31"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DFDA2" w14:textId="1F466469" w:rsidR="00A04240" w:rsidRDefault="00A04240" w:rsidP="00A04240">
            <w:pPr>
              <w:jc w:val="both"/>
            </w:pPr>
            <w:r>
              <w:t>ImportIncomesResponse</w:t>
            </w:r>
            <w:r w:rsidRPr="00DF632D">
              <w:t>/ImportProtocol/@code</w:t>
            </w:r>
            <w:r w:rsidRPr="00203C8E">
              <w:t xml:space="preserve"> = «</w:t>
            </w:r>
            <w:r>
              <w:rPr>
                <w:lang w:val="en-US"/>
              </w:rPr>
              <w:t>305</w:t>
            </w:r>
            <w:r w:rsidRPr="00203C8E"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8148E" w14:textId="2F68276E" w:rsidR="00A04240" w:rsidRPr="00203C8E" w:rsidRDefault="00A04240" w:rsidP="00A04240">
            <w:pPr>
              <w:jc w:val="both"/>
              <w:rPr>
                <w:i/>
              </w:rPr>
            </w:pPr>
            <w:r w:rsidRPr="003267AD">
              <w:rPr>
                <w:i/>
              </w:rPr>
              <w:t>В извещении не указан УИН</w:t>
            </w:r>
          </w:p>
        </w:tc>
      </w:tr>
      <w:tr w:rsidR="00A04240" w:rsidRPr="00203C8E" w14:paraId="3CBE537F" w14:textId="77777777" w:rsidTr="003465D9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6DEF1" w14:textId="77777777" w:rsidR="00A04240" w:rsidRPr="00203C8E" w:rsidRDefault="00A04240" w:rsidP="00A04240">
            <w:pPr>
              <w:pStyle w:val="af7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36F03" w14:textId="030F69CF" w:rsidR="00A04240" w:rsidRPr="00203C8E" w:rsidRDefault="00A04240" w:rsidP="00A04240">
            <w:pPr>
              <w:jc w:val="both"/>
              <w:rPr>
                <w:i/>
                <w:iCs/>
              </w:rPr>
            </w:pPr>
            <w:r w:rsidRPr="00276AB5">
              <w:rPr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6870D" w14:textId="64AF1B28" w:rsidR="00A04240" w:rsidRPr="00403E09" w:rsidRDefault="00A04240" w:rsidP="00A04240">
            <w:pPr>
              <w:jc w:val="both"/>
              <w:rPr>
                <w:highlight w:val="yellow"/>
                <w:lang w:val="en-US"/>
              </w:rPr>
            </w:pPr>
            <w:r w:rsidRPr="00BF7888">
              <w:rPr>
                <w:lang w:val="en-US"/>
              </w:rPr>
              <w:t>ImportIncomesRequest\IncomesPackage\ImportedIncome\@paymentId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3198D" w14:textId="02495170" w:rsidR="00A04240" w:rsidRDefault="00A04240" w:rsidP="00A04240">
            <w:pPr>
              <w:jc w:val="both"/>
            </w:pPr>
            <w:r>
              <w:t>Для извещений о зачислении, в которых «Поле номер 4001:</w:t>
            </w:r>
          </w:p>
          <w:p w14:paraId="08AA3934" w14:textId="5C28DE28" w:rsidR="00A04240" w:rsidRPr="00276AB5" w:rsidRDefault="00A04240" w:rsidP="00A04240">
            <w:pPr>
              <w:jc w:val="both"/>
            </w:pPr>
            <w:r>
              <w:t>Дата и время формирования зачисления»</w:t>
            </w:r>
            <w:r w:rsidRPr="00403E09">
              <w:t xml:space="preserve"> </w:t>
            </w:r>
            <w:r>
              <w:t>больше или равна 01.07.2021, з</w:t>
            </w:r>
            <w:r w:rsidRPr="00276AB5">
              <w:t xml:space="preserve">начение </w:t>
            </w:r>
            <w:r>
              <w:t>УПНО</w:t>
            </w:r>
            <w:r w:rsidRPr="00276AB5">
              <w:t xml:space="preserve"> извещени</w:t>
            </w:r>
            <w:r>
              <w:t>я</w:t>
            </w:r>
            <w:r w:rsidRPr="00276AB5">
              <w:t xml:space="preserve"> о приеме к исполнению распоряжения </w:t>
            </w:r>
            <w:r w:rsidR="00D80DD0">
              <w:t>при наличии должно</w:t>
            </w:r>
            <w:r w:rsidRPr="00276AB5">
              <w:t xml:space="preserve"> соответствовать одной из масок:</w:t>
            </w:r>
          </w:p>
          <w:p w14:paraId="056142BB" w14:textId="77777777" w:rsidR="00A04240" w:rsidRPr="00276AB5" w:rsidRDefault="00A04240" w:rsidP="00A04240">
            <w:pPr>
              <w:pStyle w:val="aff9"/>
              <w:numPr>
                <w:ilvl w:val="0"/>
                <w:numId w:val="70"/>
              </w:numPr>
              <w:spacing w:before="0" w:after="0" w:line="240" w:lineRule="auto"/>
              <w:ind w:left="402"/>
              <w:rPr>
                <w:rFonts w:ascii="Times New Roman" w:hAnsi="Times New Roman"/>
                <w:sz w:val="24"/>
                <w:szCs w:val="24"/>
              </w:rPr>
            </w:pPr>
            <w:r w:rsidRPr="00276AB5">
              <w:rPr>
                <w:rFonts w:ascii="Times New Roman" w:hAnsi="Times New Roman"/>
                <w:sz w:val="24"/>
                <w:szCs w:val="24"/>
              </w:rPr>
              <w:t>1\d{15}((0[1-9]|[12][0-9]|3[01])(0[1-9]|1[012])\d{4})\d{8},</w:t>
            </w:r>
          </w:p>
          <w:p w14:paraId="292E4543" w14:textId="77777777" w:rsidR="00A04240" w:rsidRDefault="00A04240" w:rsidP="00A04240">
            <w:pPr>
              <w:pStyle w:val="aff9"/>
              <w:numPr>
                <w:ilvl w:val="0"/>
                <w:numId w:val="70"/>
              </w:numPr>
              <w:spacing w:before="0" w:after="0" w:line="240" w:lineRule="auto"/>
              <w:ind w:left="402"/>
              <w:rPr>
                <w:rFonts w:ascii="Times New Roman" w:hAnsi="Times New Roman"/>
                <w:sz w:val="24"/>
                <w:szCs w:val="24"/>
              </w:rPr>
            </w:pPr>
            <w:r w:rsidRPr="00276AB5">
              <w:rPr>
                <w:rFonts w:ascii="Times New Roman" w:hAnsi="Times New Roman"/>
                <w:sz w:val="24"/>
                <w:szCs w:val="24"/>
              </w:rPr>
              <w:t>2\d{4}0{11}((0[1-9]|[12][0-9]|3[01])(0[1-9]|1[012])\d{4})\d{8},</w:t>
            </w:r>
          </w:p>
          <w:p w14:paraId="3BF7EA12" w14:textId="37CF5CF7" w:rsidR="00A04240" w:rsidRPr="00403E09" w:rsidRDefault="00A04240" w:rsidP="00A04240">
            <w:pPr>
              <w:pStyle w:val="aff9"/>
              <w:numPr>
                <w:ilvl w:val="0"/>
                <w:numId w:val="70"/>
              </w:numPr>
              <w:spacing w:before="0" w:after="0" w:line="240" w:lineRule="auto"/>
              <w:ind w:left="402"/>
              <w:rPr>
                <w:rFonts w:ascii="Times New Roman" w:hAnsi="Times New Roman"/>
                <w:sz w:val="24"/>
                <w:szCs w:val="24"/>
              </w:rPr>
            </w:pPr>
            <w:r w:rsidRPr="00403E09">
              <w:rPr>
                <w:rFonts w:ascii="Times New Roman" w:hAnsi="Times New Roman"/>
                <w:sz w:val="24"/>
                <w:szCs w:val="24"/>
              </w:rPr>
              <w:t>3[</w:t>
            </w:r>
            <w:r w:rsidRPr="00403E09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403E09">
              <w:rPr>
                <w:rFonts w:ascii="Times New Roman" w:hAnsi="Times New Roman"/>
                <w:sz w:val="24"/>
                <w:szCs w:val="24"/>
              </w:rPr>
              <w:t>-</w:t>
            </w:r>
            <w:r w:rsidRPr="00403E09">
              <w:rPr>
                <w:rFonts w:ascii="Times New Roman" w:hAnsi="Times New Roman"/>
                <w:sz w:val="24"/>
                <w:szCs w:val="24"/>
                <w:lang w:val="en-US"/>
              </w:rPr>
              <w:t>fA</w:t>
            </w:r>
            <w:r w:rsidRPr="00403E09">
              <w:rPr>
                <w:rFonts w:ascii="Times New Roman" w:hAnsi="Times New Roman"/>
                <w:sz w:val="24"/>
                <w:szCs w:val="24"/>
              </w:rPr>
              <w:t>-</w:t>
            </w:r>
            <w:r w:rsidRPr="00403E09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403E09">
              <w:rPr>
                <w:rFonts w:ascii="Times New Roman" w:hAnsi="Times New Roman"/>
                <w:sz w:val="24"/>
                <w:szCs w:val="24"/>
              </w:rPr>
              <w:t>0-9]{6}((0[1-9]|[12][0-9]|3[01])(0[1-9]|1[012])\</w:t>
            </w:r>
            <w:r w:rsidRPr="00403E09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403E09">
              <w:rPr>
                <w:rFonts w:ascii="Times New Roman" w:hAnsi="Times New Roman"/>
                <w:sz w:val="24"/>
                <w:szCs w:val="24"/>
              </w:rPr>
              <w:t>{4})\</w:t>
            </w:r>
            <w:r w:rsidRPr="00403E09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403E09">
              <w:rPr>
                <w:rFonts w:ascii="Times New Roman" w:hAnsi="Times New Roman"/>
                <w:sz w:val="24"/>
                <w:szCs w:val="24"/>
              </w:rPr>
              <w:t>{17}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B810B" w14:textId="35715982" w:rsidR="00A04240" w:rsidRPr="00203C8E" w:rsidRDefault="00A04240" w:rsidP="00A04240">
            <w:pPr>
              <w:jc w:val="both"/>
              <w:rPr>
                <w:lang w:val="en-US"/>
              </w:rPr>
            </w:pPr>
            <w:r>
              <w:t>ImportIncomesResponse</w:t>
            </w:r>
            <w:r w:rsidRPr="00276AB5">
              <w:t>/ ImportProtocol/code = «336»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247ED" w14:textId="2BCC5B02" w:rsidR="00A04240" w:rsidRPr="00203C8E" w:rsidRDefault="00A04240" w:rsidP="00A04240">
            <w:pPr>
              <w:jc w:val="both"/>
              <w:rPr>
                <w:i/>
              </w:rPr>
            </w:pPr>
            <w:r w:rsidRPr="00276AB5">
              <w:rPr>
                <w:i/>
                <w:szCs w:val="24"/>
              </w:rPr>
              <w:t xml:space="preserve">Недопустимый формат </w:t>
            </w:r>
            <w:r>
              <w:rPr>
                <w:i/>
                <w:szCs w:val="24"/>
              </w:rPr>
              <w:t xml:space="preserve">УПНО </w:t>
            </w:r>
          </w:p>
        </w:tc>
      </w:tr>
      <w:tr w:rsidR="00A04240" w:rsidRPr="00203C8E" w14:paraId="785AD090" w14:textId="77777777" w:rsidTr="003465D9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89C0F" w14:textId="77777777" w:rsidR="00A04240" w:rsidRPr="00203C8E" w:rsidRDefault="00A04240" w:rsidP="00A04240">
            <w:pPr>
              <w:pStyle w:val="af7"/>
              <w:numPr>
                <w:ilvl w:val="0"/>
                <w:numId w:val="25"/>
              </w:num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7E07C" w14:textId="17B181A2" w:rsidR="00A04240" w:rsidRPr="00203C8E" w:rsidRDefault="00A04240" w:rsidP="00A04240">
            <w:pPr>
              <w:jc w:val="both"/>
              <w:rPr>
                <w:i/>
                <w:iCs/>
              </w:rPr>
            </w:pPr>
            <w:r w:rsidRPr="00203C8E">
              <w:rPr>
                <w:i/>
                <w:iCs/>
              </w:rPr>
              <w:t>Пространство имен, использу</w:t>
            </w:r>
            <w:r w:rsidRPr="00203C8E">
              <w:rPr>
                <w:i/>
                <w:iCs/>
              </w:rPr>
              <w:lastRenderedPageBreak/>
              <w:t>емое в xpath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BEAC3" w14:textId="73670710" w:rsidR="00A04240" w:rsidRPr="00203C8E" w:rsidRDefault="00A04240" w:rsidP="00A04240">
            <w:pPr>
              <w:jc w:val="both"/>
              <w:rPr>
                <w:lang w:val="en-US"/>
              </w:rPr>
            </w:pPr>
            <w:r w:rsidRPr="00203C8E">
              <w:rPr>
                <w:lang w:val="en-US"/>
              </w:rPr>
              <w:lastRenderedPageBreak/>
              <w:t>xmlns:req=urn://roskazna.ru/gisgmp/xsd/servi</w:t>
            </w:r>
            <w:r w:rsidRPr="00203C8E">
              <w:rPr>
                <w:lang w:val="en-US"/>
              </w:rPr>
              <w:lastRenderedPageBreak/>
              <w:t>ces/import-</w:t>
            </w:r>
            <w:r>
              <w:rPr>
                <w:lang w:val="en-US"/>
              </w:rPr>
              <w:t>i</w:t>
            </w:r>
            <w:r w:rsidRPr="001F3ACA">
              <w:rPr>
                <w:lang w:val="en-US"/>
              </w:rPr>
              <w:t>ncome</w:t>
            </w:r>
            <w:r w:rsidRPr="00203C8E">
              <w:rPr>
                <w:lang w:val="en-US"/>
              </w:rPr>
              <w:t>s/</w:t>
            </w:r>
            <w:r>
              <w:rPr>
                <w:lang w:val="en-US"/>
              </w:rPr>
              <w:t>2.5.0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9FC1B" w14:textId="5CCC05D4" w:rsidR="00A04240" w:rsidRPr="00203C8E" w:rsidRDefault="00A04240" w:rsidP="00A04240">
            <w:pPr>
              <w:jc w:val="both"/>
            </w:pPr>
            <w:r w:rsidRPr="00203C8E">
              <w:rPr>
                <w:sz w:val="25"/>
                <w:szCs w:val="25"/>
              </w:rPr>
              <w:lastRenderedPageBreak/>
              <w:t>Проверка указания в запросе участника актуального номера версии ВС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9534C" w14:textId="1A088703" w:rsidR="00A04240" w:rsidRPr="00203C8E" w:rsidRDefault="00A04240" w:rsidP="00A04240">
            <w:pPr>
              <w:jc w:val="both"/>
              <w:rPr>
                <w:lang w:val="en-US"/>
              </w:rPr>
            </w:pPr>
            <w:r w:rsidRPr="00203C8E">
              <w:rPr>
                <w:lang w:val="en-US"/>
              </w:rPr>
              <w:t xml:space="preserve">GetResponseResponse/ResponseMessage/Response </w:t>
            </w:r>
            <w:r w:rsidRPr="00203C8E">
              <w:rPr>
                <w:lang w:val="en-US"/>
              </w:rPr>
              <w:lastRenderedPageBreak/>
              <w:t>/SenderProvidedResponseData/RequestRejected/RejectionReasonCode = «UNKNOWN_REQUEST_DESCRIPTION»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D935A" w14:textId="46EE8699" w:rsidR="00A04240" w:rsidRPr="00203C8E" w:rsidRDefault="00A04240" w:rsidP="00A04240">
            <w:pPr>
              <w:jc w:val="both"/>
              <w:rPr>
                <w:i/>
              </w:rPr>
            </w:pPr>
            <w:r w:rsidRPr="00203C8E">
              <w:rPr>
                <w:i/>
              </w:rPr>
              <w:lastRenderedPageBreak/>
              <w:t xml:space="preserve">В запросе указана некорректная </w:t>
            </w:r>
            <w:r w:rsidRPr="00203C8E">
              <w:rPr>
                <w:i/>
              </w:rPr>
              <w:lastRenderedPageBreak/>
              <w:t>версия вида сведени</w:t>
            </w:r>
            <w:r>
              <w:rPr>
                <w:i/>
              </w:rPr>
              <w:t>й</w:t>
            </w:r>
          </w:p>
        </w:tc>
      </w:tr>
    </w:tbl>
    <w:p w14:paraId="49F38C7C" w14:textId="6F028524" w:rsidR="005122B2" w:rsidRPr="00203C8E" w:rsidRDefault="0031009B" w:rsidP="00042435">
      <w:pPr>
        <w:pStyle w:val="Head2"/>
        <w:rPr>
          <w:snapToGrid w:val="0"/>
        </w:rPr>
      </w:pPr>
      <w:bookmarkStart w:id="124" w:name="_Ref497480985"/>
      <w:bookmarkStart w:id="125" w:name="_Toc106790681"/>
      <w:r w:rsidRPr="00203C8E">
        <w:rPr>
          <w:snapToGrid w:val="0"/>
        </w:rPr>
        <w:lastRenderedPageBreak/>
        <w:t>Описание кодов возвратов при ошибках и неуспешных провер</w:t>
      </w:r>
      <w:r w:rsidR="004866D2" w:rsidRPr="00203C8E">
        <w:rPr>
          <w:snapToGrid w:val="0"/>
        </w:rPr>
        <w:t>ках</w:t>
      </w:r>
      <w:bookmarkEnd w:id="124"/>
      <w:bookmarkEnd w:id="125"/>
    </w:p>
    <w:tbl>
      <w:tblPr>
        <w:tblStyle w:val="TableNormal"/>
        <w:tblW w:w="11057" w:type="dxa"/>
        <w:tblInd w:w="-10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2694"/>
        <w:gridCol w:w="3969"/>
        <w:gridCol w:w="2693"/>
      </w:tblGrid>
      <w:tr w:rsidR="005122B2" w:rsidRPr="00203C8E" w14:paraId="4DDD55F5" w14:textId="77777777" w:rsidTr="00854336">
        <w:trPr>
          <w:trHeight w:val="66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1408C" w14:textId="77777777" w:rsidR="005122B2" w:rsidRPr="00203C8E" w:rsidRDefault="005122B2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609FB" w14:textId="77777777" w:rsidR="005122B2" w:rsidRPr="00203C8E" w:rsidRDefault="005122B2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Код поля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9DB32" w14:textId="77777777" w:rsidR="005122B2" w:rsidRPr="00203C8E" w:rsidRDefault="005122B2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Значение поля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ACE21" w14:textId="77777777" w:rsidR="005122B2" w:rsidRPr="00203C8E" w:rsidRDefault="005122B2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Причина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28DF8" w14:textId="77777777" w:rsidR="005122B2" w:rsidRPr="00203C8E" w:rsidRDefault="005122B2" w:rsidP="00FA5842">
            <w:pPr>
              <w:pStyle w:val="af3"/>
              <w:rPr>
                <w:rFonts w:ascii="Times New Roman" w:cs="Times New Roman"/>
              </w:rPr>
            </w:pPr>
            <w:r w:rsidRPr="00203C8E">
              <w:rPr>
                <w:rFonts w:ascii="Times New Roman" w:cs="Times New Roman"/>
              </w:rPr>
              <w:t>Комментарий</w:t>
            </w:r>
          </w:p>
        </w:tc>
      </w:tr>
      <w:tr w:rsidR="00C67630" w:rsidRPr="00203C8E" w14:paraId="1E1DF439" w14:textId="77777777" w:rsidTr="000D0C78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7834D" w14:textId="65EC185F" w:rsidR="00C67630" w:rsidRPr="00203C8E" w:rsidRDefault="00C67630" w:rsidP="00D563F9">
            <w:pPr>
              <w:pStyle w:val="af7"/>
              <w:numPr>
                <w:ilvl w:val="0"/>
                <w:numId w:val="22"/>
              </w:numPr>
              <w:rPr>
                <w:i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7C7FD" w14:textId="088D64CA" w:rsidR="00C67630" w:rsidRPr="00203C8E" w:rsidRDefault="00512105" w:rsidP="00C67630">
            <w:pPr>
              <w:rPr>
                <w:iCs/>
                <w:lang w:val="en-US"/>
              </w:rPr>
            </w:pPr>
            <w:r w:rsidRPr="00203C8E">
              <w:rPr>
                <w:lang w:val="en-US"/>
              </w:rPr>
              <w:t>GetResponseResponse/ResponseMessage/Response /SenderProvidedResponseData/</w:t>
            </w:r>
            <w:r w:rsidR="001716B8" w:rsidRPr="00203C8E">
              <w:rPr>
                <w:lang w:val="en-US"/>
              </w:rPr>
              <w:t>RequestStatus/StatusCode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03410" w14:textId="0B537312" w:rsidR="00C67630" w:rsidRPr="00203C8E" w:rsidRDefault="008A17D4" w:rsidP="00C67630">
            <w:pPr>
              <w:rPr>
                <w:i/>
                <w:iCs/>
              </w:rPr>
            </w:pPr>
            <w:r w:rsidRPr="00203C8E">
              <w:rPr>
                <w:iCs/>
              </w:rPr>
              <w:t xml:space="preserve">Соответствует внутренним кодам </w:t>
            </w:r>
            <w:r w:rsidR="001716B8" w:rsidRPr="00203C8E">
              <w:rPr>
                <w:iCs/>
                <w:lang w:val="en-US"/>
              </w:rPr>
              <w:t xml:space="preserve">1, </w:t>
            </w:r>
            <w:r w:rsidRPr="00203C8E">
              <w:rPr>
                <w:iCs/>
              </w:rPr>
              <w:t xml:space="preserve">13, 21, 23, 27, 30, 31, </w:t>
            </w:r>
            <w:r w:rsidR="007F652D">
              <w:rPr>
                <w:iCs/>
              </w:rPr>
              <w:t xml:space="preserve">102, </w:t>
            </w:r>
            <w:r w:rsidRPr="00203C8E">
              <w:rPr>
                <w:iCs/>
              </w:rPr>
              <w:t>302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A2D17" w14:textId="77777777" w:rsidR="00C67630" w:rsidRPr="00203C8E" w:rsidRDefault="00C67630" w:rsidP="00003CFB">
            <w:pPr>
              <w:jc w:val="both"/>
              <w:rPr>
                <w:iCs/>
              </w:rPr>
            </w:pPr>
            <w:r w:rsidRPr="00203C8E">
              <w:rPr>
                <w:iCs/>
              </w:rPr>
              <w:t>Отсутствие прав участника на выполнение данного типа запроса, либо не пройдена проверка ЭП под сущностью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0BF0C" w14:textId="6FAA05F8" w:rsidR="00C67630" w:rsidRPr="00203C8E" w:rsidRDefault="00C67630" w:rsidP="00EB2886">
            <w:pPr>
              <w:jc w:val="both"/>
              <w:rPr>
                <w:iCs/>
              </w:rPr>
            </w:pPr>
          </w:p>
        </w:tc>
      </w:tr>
      <w:tr w:rsidR="00C67630" w:rsidRPr="00203C8E" w14:paraId="4939607D" w14:textId="77777777" w:rsidTr="000D0C78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EDF68" w14:textId="2DEBF488" w:rsidR="00C67630" w:rsidRPr="00203C8E" w:rsidRDefault="00C67630" w:rsidP="00D563F9">
            <w:pPr>
              <w:pStyle w:val="af7"/>
              <w:numPr>
                <w:ilvl w:val="0"/>
                <w:numId w:val="22"/>
              </w:numPr>
              <w:rPr>
                <w:i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488E6" w14:textId="3897711D" w:rsidR="00C67630" w:rsidRPr="00203C8E" w:rsidRDefault="00657828" w:rsidP="00C67630">
            <w:pPr>
              <w:rPr>
                <w:iCs/>
              </w:rPr>
            </w:pPr>
            <w:r>
              <w:t>ImportIncomesResponse</w:t>
            </w:r>
            <w:r w:rsidR="00AD08D4" w:rsidRPr="00DF632D">
              <w:t>/ImportProtocol/@code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4A6E4" w14:textId="15FA8645" w:rsidR="00C67630" w:rsidRPr="00403E09" w:rsidRDefault="008A17D4" w:rsidP="005E77CF">
            <w:pPr>
              <w:rPr>
                <w:i/>
                <w:iCs/>
              </w:rPr>
            </w:pPr>
            <w:r w:rsidRPr="00203C8E">
              <w:rPr>
                <w:iCs/>
              </w:rPr>
              <w:t xml:space="preserve">Соответствует внутренним кодам </w:t>
            </w:r>
            <w:r w:rsidR="001716B8" w:rsidRPr="006C27A6">
              <w:rPr>
                <w:iCs/>
              </w:rPr>
              <w:t xml:space="preserve">1, </w:t>
            </w:r>
            <w:r w:rsidRPr="00203C8E">
              <w:rPr>
                <w:iCs/>
              </w:rPr>
              <w:t>5, 7</w:t>
            </w:r>
            <w:r w:rsidR="006F270A" w:rsidRPr="006C27A6">
              <w:rPr>
                <w:iCs/>
              </w:rPr>
              <w:t>, 104</w:t>
            </w:r>
            <w:r w:rsidRPr="00203C8E">
              <w:rPr>
                <w:iCs/>
              </w:rPr>
              <w:t xml:space="preserve">, </w:t>
            </w:r>
            <w:r w:rsidR="001F3ACA" w:rsidRPr="006C27A6">
              <w:rPr>
                <w:iCs/>
              </w:rPr>
              <w:t>111</w:t>
            </w:r>
            <w:r w:rsidR="00881C13">
              <w:rPr>
                <w:iCs/>
              </w:rPr>
              <w:t>,</w:t>
            </w:r>
            <w:r w:rsidR="00BD0E62" w:rsidRPr="006C27A6">
              <w:rPr>
                <w:iCs/>
              </w:rPr>
              <w:t xml:space="preserve"> 242</w:t>
            </w:r>
            <w:r w:rsidR="00BD0E62" w:rsidRPr="00BD0E62">
              <w:rPr>
                <w:iCs/>
              </w:rPr>
              <w:t>, 243,</w:t>
            </w:r>
            <w:r w:rsidR="002904CB">
              <w:rPr>
                <w:iCs/>
              </w:rPr>
              <w:t xml:space="preserve"> </w:t>
            </w:r>
            <w:r w:rsidR="0034314B">
              <w:rPr>
                <w:iCs/>
              </w:rPr>
              <w:t xml:space="preserve">245, 246, </w:t>
            </w:r>
            <w:r w:rsidR="002904CB">
              <w:rPr>
                <w:iCs/>
              </w:rPr>
              <w:t xml:space="preserve">305, </w:t>
            </w:r>
            <w:r w:rsidR="00403E09">
              <w:rPr>
                <w:iCs/>
              </w:rPr>
              <w:t>336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3294F" w14:textId="77777777" w:rsidR="00C67630" w:rsidRPr="00203C8E" w:rsidRDefault="00C67630" w:rsidP="00C67630">
            <w:pPr>
              <w:jc w:val="both"/>
              <w:rPr>
                <w:iCs/>
              </w:rPr>
            </w:pPr>
            <w:r w:rsidRPr="00203C8E">
              <w:rPr>
                <w:iCs/>
              </w:rPr>
              <w:t>Ошибка при выполнении форматно-логического контроля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4832E" w14:textId="5A68E7FC" w:rsidR="00C67630" w:rsidRPr="00203C8E" w:rsidRDefault="00C67630" w:rsidP="00935EAE">
            <w:pPr>
              <w:jc w:val="both"/>
              <w:rPr>
                <w:iCs/>
              </w:rPr>
            </w:pPr>
          </w:p>
        </w:tc>
      </w:tr>
      <w:tr w:rsidR="00854336" w:rsidRPr="00203C8E" w14:paraId="603EE8C8" w14:textId="77777777" w:rsidTr="000D0C78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AC87A" w14:textId="77777777" w:rsidR="00854336" w:rsidRPr="00203C8E" w:rsidRDefault="00854336" w:rsidP="00D563F9">
            <w:pPr>
              <w:pStyle w:val="af7"/>
              <w:numPr>
                <w:ilvl w:val="0"/>
                <w:numId w:val="22"/>
              </w:numPr>
              <w:rPr>
                <w:i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9BB06" w14:textId="04C484B7" w:rsidR="00854336" w:rsidRPr="00203C8E" w:rsidRDefault="00854336" w:rsidP="00854336">
            <w:pPr>
              <w:rPr>
                <w:lang w:val="en-US"/>
              </w:rPr>
            </w:pPr>
            <w:r w:rsidRPr="00203C8E">
              <w:rPr>
                <w:lang w:val="en-US"/>
              </w:rPr>
              <w:t>GetResponseResponse</w:t>
            </w:r>
            <w:r w:rsidRPr="008400B5">
              <w:rPr>
                <w:lang w:val="en-US"/>
              </w:rPr>
              <w:t>/</w:t>
            </w:r>
            <w:r w:rsidRPr="00203C8E">
              <w:rPr>
                <w:lang w:val="en-US"/>
              </w:rPr>
              <w:t>ResponseMessage</w:t>
            </w:r>
            <w:r w:rsidRPr="008400B5">
              <w:rPr>
                <w:lang w:val="en-US"/>
              </w:rPr>
              <w:t>/</w:t>
            </w:r>
            <w:r w:rsidRPr="00203C8E">
              <w:rPr>
                <w:lang w:val="en-US"/>
              </w:rPr>
              <w:t>Response</w:t>
            </w:r>
            <w:r w:rsidRPr="008400B5">
              <w:rPr>
                <w:lang w:val="en-US"/>
              </w:rPr>
              <w:t xml:space="preserve"> /</w:t>
            </w:r>
            <w:r w:rsidRPr="00203C8E">
              <w:rPr>
                <w:lang w:val="en-US"/>
              </w:rPr>
              <w:t>SenderProvidedResponseDa</w:t>
            </w:r>
            <w:r w:rsidRPr="00203C8E">
              <w:rPr>
                <w:lang w:val="en-US"/>
              </w:rPr>
              <w:lastRenderedPageBreak/>
              <w:t>ta</w:t>
            </w:r>
            <w:r w:rsidRPr="008400B5">
              <w:rPr>
                <w:lang w:val="en-US"/>
              </w:rPr>
              <w:t>/</w:t>
            </w:r>
            <w:r w:rsidRPr="00203C8E">
              <w:rPr>
                <w:lang w:val="en-US"/>
              </w:rPr>
              <w:t>RequestRejected/RejectionReasonCode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8B2B0" w14:textId="022413A9" w:rsidR="00854336" w:rsidRPr="00203C8E" w:rsidRDefault="00854336" w:rsidP="00854336">
            <w:pPr>
              <w:rPr>
                <w:iCs/>
              </w:rPr>
            </w:pPr>
            <w:r w:rsidRPr="00203C8E">
              <w:rPr>
                <w:lang w:val="en-US"/>
              </w:rPr>
              <w:lastRenderedPageBreak/>
              <w:t>UNKNOWN_REQUEST_DESCRIPTION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BFE26" w14:textId="6F20F471" w:rsidR="00854336" w:rsidRPr="00203C8E" w:rsidRDefault="00854336" w:rsidP="00854336">
            <w:pPr>
              <w:jc w:val="both"/>
              <w:rPr>
                <w:iCs/>
              </w:rPr>
            </w:pPr>
            <w:r w:rsidRPr="00203C8E">
              <w:rPr>
                <w:iCs/>
              </w:rPr>
              <w:t>В запросе указана неактуальная верси</w:t>
            </w:r>
            <w:r w:rsidR="00062F23">
              <w:rPr>
                <w:iCs/>
              </w:rPr>
              <w:t>я</w:t>
            </w:r>
            <w:r w:rsidRPr="00203C8E">
              <w:rPr>
                <w:iCs/>
              </w:rPr>
              <w:t xml:space="preserve"> ВС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1ED71" w14:textId="77777777" w:rsidR="00854336" w:rsidRPr="00203C8E" w:rsidRDefault="00854336" w:rsidP="00854336">
            <w:pPr>
              <w:jc w:val="both"/>
              <w:rPr>
                <w:iCs/>
              </w:rPr>
            </w:pPr>
          </w:p>
        </w:tc>
      </w:tr>
    </w:tbl>
    <w:p w14:paraId="036B3E76" w14:textId="79D30BDD" w:rsidR="00724148" w:rsidRDefault="00724148" w:rsidP="00724148">
      <w:pPr>
        <w:pStyle w:val="Head2"/>
        <w:rPr>
          <w:snapToGrid w:val="0"/>
        </w:rPr>
      </w:pPr>
      <w:r w:rsidRPr="00724148">
        <w:rPr>
          <w:snapToGrid w:val="0"/>
        </w:rPr>
        <w:t xml:space="preserve">Описание </w:t>
      </w:r>
      <w:r>
        <w:rPr>
          <w:snapToGrid w:val="0"/>
        </w:rPr>
        <w:t>вложений</w:t>
      </w:r>
    </w:p>
    <w:p w14:paraId="307B0776" w14:textId="5DDF60D5" w:rsidR="00724148" w:rsidRPr="00724148" w:rsidRDefault="00724148" w:rsidP="00724148">
      <w:pPr>
        <w:ind w:firstLine="851"/>
        <w:rPr>
          <w:lang w:eastAsia="ru-RU"/>
        </w:rPr>
      </w:pPr>
      <w:r w:rsidRPr="00A527F8">
        <w:rPr>
          <w:sz w:val="28"/>
          <w:szCs w:val="28"/>
        </w:rPr>
        <w:t>Формат вида сведения не подразумевает наличия вложений</w:t>
      </w:r>
      <w:r>
        <w:rPr>
          <w:sz w:val="28"/>
          <w:szCs w:val="28"/>
        </w:rPr>
        <w:t>.</w:t>
      </w:r>
    </w:p>
    <w:p w14:paraId="39378103" w14:textId="77777777" w:rsidR="00892EBE" w:rsidRPr="00203C8E" w:rsidRDefault="00892EBE" w:rsidP="00C67630"/>
    <w:p w14:paraId="215D359F" w14:textId="21DFC466" w:rsidR="00A505CB" w:rsidRPr="00203C8E" w:rsidRDefault="00904B86" w:rsidP="00042435">
      <w:pPr>
        <w:pStyle w:val="Head1"/>
        <w:rPr>
          <w:snapToGrid w:val="0"/>
        </w:rPr>
      </w:pPr>
      <w:bookmarkStart w:id="126" w:name="_Toc488759241"/>
      <w:bookmarkStart w:id="127" w:name="_Toc488844907"/>
      <w:bookmarkStart w:id="128" w:name="_Toc488759242"/>
      <w:bookmarkStart w:id="129" w:name="_Toc488844908"/>
      <w:bookmarkStart w:id="130" w:name="_Toc488759243"/>
      <w:bookmarkStart w:id="131" w:name="_Toc488844909"/>
      <w:bookmarkStart w:id="132" w:name="_Toc488759244"/>
      <w:bookmarkStart w:id="133" w:name="_Toc488844910"/>
      <w:bookmarkStart w:id="134" w:name="_Toc9"/>
      <w:bookmarkStart w:id="135" w:name="_Toc106790682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r w:rsidRPr="00203C8E">
        <w:rPr>
          <w:snapToGrid w:val="0"/>
        </w:rPr>
        <w:lastRenderedPageBreak/>
        <w:t>ДОПОЛНИТЕЛЬНАЯ ИНФОРМАЦИЯ</w:t>
      </w:r>
      <w:bookmarkEnd w:id="134"/>
      <w:bookmarkEnd w:id="135"/>
    </w:p>
    <w:p w14:paraId="602A4842" w14:textId="1FC8E96D" w:rsidR="000B2D3D" w:rsidRPr="00002F11" w:rsidRDefault="000B2D3D" w:rsidP="000B2D3D">
      <w:pPr>
        <w:pStyle w:val="Head2"/>
      </w:pPr>
      <w:bookmarkStart w:id="136" w:name="_Ref498524442"/>
      <w:bookmarkStart w:id="137" w:name="_Toc72328186"/>
      <w:bookmarkStart w:id="138" w:name="_Ref72750788"/>
      <w:bookmarkStart w:id="139" w:name="_Toc106790683"/>
      <w:bookmarkStart w:id="140" w:name="_Ref443645967"/>
      <w:bookmarkStart w:id="141" w:name="_Toc2776282"/>
      <w:bookmarkStart w:id="142" w:name="_Toc488227485"/>
      <w:bookmarkStart w:id="143" w:name="_Ref488335293"/>
      <w:bookmarkStart w:id="144" w:name="_Ref488750835"/>
      <w:bookmarkStart w:id="145" w:name="_Ref482182003"/>
      <w:bookmarkStart w:id="146" w:name="_Toc482801403"/>
      <w:bookmarkStart w:id="147" w:name="_Ref488325370"/>
      <w:r w:rsidRPr="00002F11">
        <w:t xml:space="preserve">Условия </w:t>
      </w:r>
      <w:r w:rsidR="009D4101">
        <w:t xml:space="preserve">формирования и </w:t>
      </w:r>
      <w:r w:rsidRPr="00002F11">
        <w:t xml:space="preserve">направления в ГИС ГМП </w:t>
      </w:r>
      <w:r w:rsidR="00DB0794">
        <w:t>информации</w:t>
      </w:r>
      <w:r w:rsidRPr="00002F11">
        <w:t xml:space="preserve"> о </w:t>
      </w:r>
      <w:bookmarkEnd w:id="136"/>
      <w:bookmarkEnd w:id="137"/>
      <w:r>
        <w:t>зачислении</w:t>
      </w:r>
      <w:bookmarkEnd w:id="138"/>
      <w:bookmarkEnd w:id="139"/>
    </w:p>
    <w:p w14:paraId="7D5B96BA" w14:textId="22321BF5" w:rsidR="000B2D3D" w:rsidRPr="00BE67F4" w:rsidRDefault="00DB0794" w:rsidP="006C27A6">
      <w:pPr>
        <w:pStyle w:val="affc"/>
        <w:ind w:firstLine="709"/>
        <w:rPr>
          <w:szCs w:val="28"/>
          <w:lang w:val="ru-RU"/>
        </w:rPr>
      </w:pPr>
      <w:r>
        <w:rPr>
          <w:szCs w:val="28"/>
          <w:lang w:val="ru-RU"/>
        </w:rPr>
        <w:t xml:space="preserve">Извещение </w:t>
      </w:r>
      <w:r w:rsidR="009D4101">
        <w:rPr>
          <w:szCs w:val="28"/>
          <w:lang w:val="ru-RU"/>
        </w:rPr>
        <w:t xml:space="preserve">о зачислении </w:t>
      </w:r>
      <w:r w:rsidR="000B2D3D" w:rsidRPr="00002F11">
        <w:rPr>
          <w:szCs w:val="28"/>
          <w:lang w:val="ru-RU"/>
        </w:rPr>
        <w:t>формируется для направления в ГИС</w:t>
      </w:r>
      <w:r w:rsidR="000B2D3D" w:rsidRPr="00002F11">
        <w:rPr>
          <w:szCs w:val="28"/>
        </w:rPr>
        <w:t> </w:t>
      </w:r>
      <w:r w:rsidR="000B2D3D" w:rsidRPr="00002F11">
        <w:rPr>
          <w:szCs w:val="28"/>
          <w:lang w:val="ru-RU"/>
        </w:rPr>
        <w:t>ГМП в случае, если</w:t>
      </w:r>
      <w:r w:rsidR="00A86382">
        <w:rPr>
          <w:szCs w:val="28"/>
          <w:lang w:val="ru-RU"/>
        </w:rPr>
        <w:t xml:space="preserve"> </w:t>
      </w:r>
      <w:r w:rsidR="000B2D3D" w:rsidRPr="006C27A6">
        <w:rPr>
          <w:szCs w:val="28"/>
          <w:lang w:val="ru-RU"/>
        </w:rPr>
        <w:t>в реквизите 15 «Сч. №» указан счет, открытый на балансовом счете 40102, и в реквизите 17 «Сч. №» указан номер казначейского счета для осуществления и отражения операций по учету и распределению поступлений, в первых пяти знаках которого указан</w:t>
      </w:r>
      <w:r w:rsidR="00A86382">
        <w:rPr>
          <w:szCs w:val="28"/>
          <w:lang w:val="ru-RU"/>
        </w:rPr>
        <w:t>о</w:t>
      </w:r>
      <w:r w:rsidR="000B2D3D" w:rsidRPr="006C27A6">
        <w:rPr>
          <w:szCs w:val="28"/>
          <w:lang w:val="ru-RU"/>
        </w:rPr>
        <w:t xml:space="preserve"> значени</w:t>
      </w:r>
      <w:r w:rsidR="00A86382" w:rsidRPr="006C27A6">
        <w:rPr>
          <w:szCs w:val="28"/>
          <w:lang w:val="ru-RU"/>
        </w:rPr>
        <w:t>е</w:t>
      </w:r>
      <w:r w:rsidR="00A86382">
        <w:rPr>
          <w:szCs w:val="28"/>
          <w:lang w:val="ru-RU"/>
        </w:rPr>
        <w:t xml:space="preserve"> </w:t>
      </w:r>
      <w:r w:rsidR="000B2D3D" w:rsidRPr="00A86382">
        <w:rPr>
          <w:szCs w:val="28"/>
          <w:lang w:val="ru-RU"/>
        </w:rPr>
        <w:t>«03100»</w:t>
      </w:r>
      <w:r w:rsidR="00A86382">
        <w:rPr>
          <w:szCs w:val="28"/>
          <w:lang w:val="ru-RU"/>
        </w:rPr>
        <w:t>.</w:t>
      </w:r>
    </w:p>
    <w:p w14:paraId="73369B54" w14:textId="77777777" w:rsidR="008400B5" w:rsidRDefault="008400B5" w:rsidP="00252808">
      <w:pPr>
        <w:pStyle w:val="affc"/>
        <w:rPr>
          <w:szCs w:val="28"/>
          <w:lang w:val="ru-RU"/>
        </w:rPr>
      </w:pPr>
    </w:p>
    <w:p w14:paraId="4E0976FA" w14:textId="0ADE4D56" w:rsidR="00252808" w:rsidRDefault="00252808" w:rsidP="006C27A6">
      <w:pPr>
        <w:pStyle w:val="affc"/>
        <w:ind w:firstLine="0"/>
        <w:rPr>
          <w:szCs w:val="28"/>
          <w:lang w:val="ru-RU"/>
        </w:rPr>
      </w:pPr>
    </w:p>
    <w:p w14:paraId="1D6B3D76" w14:textId="4BD23FB6" w:rsidR="00841E30" w:rsidRPr="00865465" w:rsidRDefault="00841E30" w:rsidP="00841E30">
      <w:pPr>
        <w:pStyle w:val="Head2"/>
      </w:pPr>
      <w:bookmarkStart w:id="148" w:name="_Toc106742007"/>
      <w:bookmarkStart w:id="149" w:name="_Toc106790684"/>
      <w:bookmarkStart w:id="150" w:name="_Toc106790685"/>
      <w:bookmarkEnd w:id="148"/>
      <w:bookmarkEnd w:id="149"/>
      <w:r>
        <w:t>Уникальный и</w:t>
      </w:r>
      <w:r w:rsidRPr="00865465">
        <w:t>дентификатор зачисления</w:t>
      </w:r>
      <w:bookmarkEnd w:id="140"/>
      <w:bookmarkEnd w:id="141"/>
      <w:bookmarkEnd w:id="150"/>
    </w:p>
    <w:p w14:paraId="3621A08C" w14:textId="77777777" w:rsidR="00841E30" w:rsidRPr="00841E30" w:rsidRDefault="00841E30" w:rsidP="00841E30">
      <w:pPr>
        <w:ind w:firstLine="709"/>
      </w:pPr>
      <w:r w:rsidRPr="00841E30">
        <w:t>УИЗ для ТОФК должен иметь следующую структуру:</w:t>
      </w:r>
    </w:p>
    <w:p w14:paraId="4318FC0B" w14:textId="77777777" w:rsidR="00841E30" w:rsidRDefault="00841E30" w:rsidP="00841E30">
      <w:pPr>
        <w:ind w:firstLine="709"/>
      </w:pPr>
      <w:r w:rsidRPr="00841E30">
        <w:t xml:space="preserve">Таблица № </w:t>
      </w:r>
      <w:r w:rsidR="0058073E">
        <w:rPr>
          <w:noProof/>
        </w:rPr>
        <w:fldChar w:fldCharType="begin"/>
      </w:r>
      <w:r w:rsidR="0058073E">
        <w:rPr>
          <w:noProof/>
        </w:rPr>
        <w:instrText xml:space="preserve"> SEQ Таблица_№ \* ARABIC </w:instrText>
      </w:r>
      <w:r w:rsidR="0058073E">
        <w:rPr>
          <w:noProof/>
        </w:rPr>
        <w:fldChar w:fldCharType="separate"/>
      </w:r>
      <w:r w:rsidR="001A2DED">
        <w:rPr>
          <w:noProof/>
        </w:rPr>
        <w:t>1</w:t>
      </w:r>
      <w:r w:rsidR="0058073E">
        <w:rPr>
          <w:noProof/>
        </w:rPr>
        <w:fldChar w:fldCharType="end"/>
      </w:r>
      <w:r w:rsidRPr="00841E30">
        <w:t>. «Структура УИ3 для ТОФК»</w:t>
      </w:r>
    </w:p>
    <w:tbl>
      <w:tblPr>
        <w:tblW w:w="928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535"/>
        <w:gridCol w:w="377"/>
        <w:gridCol w:w="425"/>
        <w:gridCol w:w="425"/>
        <w:gridCol w:w="587"/>
        <w:gridCol w:w="638"/>
        <w:gridCol w:w="699"/>
        <w:gridCol w:w="529"/>
        <w:gridCol w:w="523"/>
        <w:gridCol w:w="475"/>
        <w:gridCol w:w="501"/>
        <w:gridCol w:w="523"/>
        <w:gridCol w:w="1470"/>
        <w:gridCol w:w="627"/>
        <w:gridCol w:w="529"/>
      </w:tblGrid>
      <w:tr w:rsidR="001A7746" w:rsidRPr="00203C8E" w14:paraId="4C6262CF" w14:textId="77777777" w:rsidTr="001A7746">
        <w:tc>
          <w:tcPr>
            <w:tcW w:w="42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80936E3" w14:textId="77777777" w:rsidR="001A7746" w:rsidRPr="00203C8E" w:rsidRDefault="001A7746" w:rsidP="004A104B">
            <w:pPr>
              <w:keepNext/>
              <w:keepLines/>
              <w:jc w:val="both"/>
            </w:pPr>
            <w:r w:rsidRPr="00203C8E">
              <w:t>1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48B84EB" w14:textId="77777777" w:rsidR="001A7746" w:rsidRPr="00203C8E" w:rsidRDefault="001A7746" w:rsidP="004A104B">
            <w:pPr>
              <w:keepNext/>
              <w:keepLines/>
              <w:jc w:val="both"/>
            </w:pPr>
            <w:r w:rsidRPr="00203C8E">
              <w:t>2</w:t>
            </w:r>
          </w:p>
        </w:tc>
        <w:tc>
          <w:tcPr>
            <w:tcW w:w="37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7771F24" w14:textId="4AEA7B9F" w:rsidR="001A7746" w:rsidRPr="00F2433D" w:rsidRDefault="001A7746" w:rsidP="004A104B">
            <w:pPr>
              <w:keepNext/>
              <w:keepLines/>
              <w:jc w:val="both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2FC21C3" w14:textId="6B1EEB2C" w:rsidR="001A7746" w:rsidRPr="00F2433D" w:rsidRDefault="001A7746" w:rsidP="00F2433D">
            <w:pPr>
              <w:keepNext/>
              <w:keepLines/>
              <w:jc w:val="both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FF24D8A" w14:textId="32E1941E" w:rsidR="001A7746" w:rsidRPr="00F2433D" w:rsidRDefault="001A7746" w:rsidP="004A104B">
            <w:pPr>
              <w:keepNext/>
              <w:keepLines/>
              <w:jc w:val="both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8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D95A072" w14:textId="35D60CE5" w:rsidR="001A7746" w:rsidRPr="00F2433D" w:rsidRDefault="001A7746" w:rsidP="004A104B">
            <w:pPr>
              <w:keepNext/>
              <w:keepLines/>
              <w:jc w:val="both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63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038EBE3" w14:textId="3B19741B" w:rsidR="001A7746" w:rsidRPr="00F2433D" w:rsidRDefault="001A7746" w:rsidP="00474C2D">
            <w:pPr>
              <w:keepNext/>
              <w:keepLines/>
              <w:jc w:val="both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2BE3F53" w14:textId="77777777" w:rsidR="001A7746" w:rsidRPr="00203C8E" w:rsidRDefault="001A7746" w:rsidP="004A104B">
            <w:pPr>
              <w:keepNext/>
              <w:keepLines/>
              <w:jc w:val="both"/>
            </w:pPr>
            <w:r w:rsidRPr="00203C8E">
              <w:t>…</w:t>
            </w: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7904784" w14:textId="05F7C937" w:rsidR="001A7746" w:rsidRPr="001A7746" w:rsidRDefault="001A7746" w:rsidP="001A7746">
            <w:pPr>
              <w:keepNext/>
              <w:keepLines/>
              <w:jc w:val="both"/>
              <w:rPr>
                <w:lang w:val="en-US"/>
              </w:rPr>
            </w:pPr>
            <w:r w:rsidRPr="00203C8E">
              <w:t>1</w:t>
            </w:r>
            <w:r>
              <w:rPr>
                <w:lang w:val="en-US"/>
              </w:rPr>
              <w:t>3</w:t>
            </w:r>
          </w:p>
        </w:tc>
        <w:tc>
          <w:tcPr>
            <w:tcW w:w="523" w:type="dxa"/>
            <w:shd w:val="clear" w:color="auto" w:fill="F2F2F2" w:themeFill="background1" w:themeFillShade="F2"/>
          </w:tcPr>
          <w:p w14:paraId="3514702A" w14:textId="23213BCD" w:rsidR="001A7746" w:rsidRPr="00203C8E" w:rsidRDefault="001A7746" w:rsidP="001A7746">
            <w:pPr>
              <w:keepNext/>
              <w:keepLines/>
              <w:jc w:val="both"/>
            </w:pPr>
            <w:r w:rsidRPr="00203C8E">
              <w:t>1</w:t>
            </w:r>
            <w:r>
              <w:rPr>
                <w:lang w:val="en-US"/>
              </w:rPr>
              <w:t>4</w:t>
            </w:r>
          </w:p>
        </w:tc>
        <w:tc>
          <w:tcPr>
            <w:tcW w:w="475" w:type="dxa"/>
            <w:shd w:val="clear" w:color="auto" w:fill="F2F2F2" w:themeFill="background1" w:themeFillShade="F2"/>
          </w:tcPr>
          <w:p w14:paraId="6C1FD399" w14:textId="0E79AE36" w:rsidR="001A7746" w:rsidRPr="00203C8E" w:rsidRDefault="001A7746" w:rsidP="001A7746">
            <w:pPr>
              <w:keepNext/>
              <w:keepLines/>
              <w:jc w:val="both"/>
            </w:pPr>
            <w:r w:rsidRPr="00203C8E">
              <w:t>1</w:t>
            </w:r>
            <w:r>
              <w:rPr>
                <w:lang w:val="en-US"/>
              </w:rPr>
              <w:t>5</w:t>
            </w:r>
          </w:p>
        </w:tc>
        <w:tc>
          <w:tcPr>
            <w:tcW w:w="501" w:type="dxa"/>
            <w:shd w:val="clear" w:color="auto" w:fill="F2F2F2" w:themeFill="background1" w:themeFillShade="F2"/>
          </w:tcPr>
          <w:p w14:paraId="1C057458" w14:textId="6709D3E1" w:rsidR="001A7746" w:rsidRPr="00203C8E" w:rsidRDefault="001A7746" w:rsidP="001A7746">
            <w:pPr>
              <w:keepNext/>
              <w:keepLines/>
              <w:jc w:val="both"/>
            </w:pPr>
            <w:r>
              <w:rPr>
                <w:lang w:val="en-US"/>
              </w:rPr>
              <w:t>16</w:t>
            </w:r>
          </w:p>
        </w:tc>
        <w:tc>
          <w:tcPr>
            <w:tcW w:w="523" w:type="dxa"/>
            <w:shd w:val="clear" w:color="auto" w:fill="F2F2F2" w:themeFill="background1" w:themeFillShade="F2"/>
          </w:tcPr>
          <w:p w14:paraId="5EF268C6" w14:textId="7F124443" w:rsidR="001A7746" w:rsidRPr="001A7746" w:rsidRDefault="001A7746" w:rsidP="004A104B">
            <w:pPr>
              <w:keepNext/>
              <w:keepLines/>
              <w:jc w:val="both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4AA5783" w14:textId="77777777" w:rsidR="001A7746" w:rsidRPr="00203C8E" w:rsidRDefault="001A7746" w:rsidP="004A104B">
            <w:pPr>
              <w:keepNext/>
              <w:keepLines/>
              <w:jc w:val="both"/>
            </w:pPr>
            <w:r w:rsidRPr="00203C8E">
              <w:t>…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5EBFF6D" w14:textId="77777777" w:rsidR="001A7746" w:rsidRPr="00203C8E" w:rsidRDefault="001A7746" w:rsidP="004A104B">
            <w:pPr>
              <w:keepNext/>
              <w:keepLines/>
              <w:jc w:val="both"/>
            </w:pPr>
            <w:r w:rsidRPr="00203C8E">
              <w:t>31</w:t>
            </w: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9B2D356" w14:textId="77777777" w:rsidR="001A7746" w:rsidRPr="00203C8E" w:rsidRDefault="001A7746" w:rsidP="004A104B">
            <w:pPr>
              <w:keepNext/>
              <w:keepLines/>
              <w:jc w:val="both"/>
            </w:pPr>
            <w:r w:rsidRPr="00203C8E">
              <w:t>32</w:t>
            </w:r>
          </w:p>
        </w:tc>
      </w:tr>
      <w:tr w:rsidR="001A7746" w:rsidRPr="00203C8E" w14:paraId="214DDB6A" w14:textId="77777777" w:rsidTr="001A7746">
        <w:trPr>
          <w:trHeight w:val="372"/>
        </w:trPr>
        <w:tc>
          <w:tcPr>
            <w:tcW w:w="425" w:type="dxa"/>
            <w:shd w:val="clear" w:color="auto" w:fill="F9ECAB" w:themeFill="accent3" w:themeFillTint="66"/>
          </w:tcPr>
          <w:p w14:paraId="75756D7F" w14:textId="77777777" w:rsidR="001A7746" w:rsidRPr="00203C8E" w:rsidRDefault="001A7746" w:rsidP="004A104B">
            <w:pPr>
              <w:keepNext/>
              <w:keepLines/>
              <w:jc w:val="center"/>
              <w:rPr>
                <w:b/>
              </w:rPr>
            </w:pPr>
            <w:r w:rsidRPr="00203C8E">
              <w:rPr>
                <w:b/>
              </w:rPr>
              <w:t>А</w:t>
            </w:r>
          </w:p>
        </w:tc>
        <w:tc>
          <w:tcPr>
            <w:tcW w:w="1762" w:type="dxa"/>
            <w:gridSpan w:val="4"/>
            <w:shd w:val="clear" w:color="auto" w:fill="DAEAF4" w:themeFill="accent1" w:themeFillTint="33"/>
          </w:tcPr>
          <w:p w14:paraId="7E19FDA0" w14:textId="76E9C100" w:rsidR="001A7746" w:rsidRPr="00203C8E" w:rsidRDefault="001A7746" w:rsidP="00F2433D">
            <w:pPr>
              <w:keepNext/>
              <w:keepLines/>
              <w:jc w:val="center"/>
              <w:rPr>
                <w:b/>
              </w:rPr>
            </w:pPr>
            <w:r w:rsidRPr="00203C8E">
              <w:rPr>
                <w:b/>
              </w:rPr>
              <w:t>В</w:t>
            </w:r>
          </w:p>
        </w:tc>
        <w:tc>
          <w:tcPr>
            <w:tcW w:w="2453" w:type="dxa"/>
            <w:gridSpan w:val="4"/>
            <w:shd w:val="clear" w:color="auto" w:fill="ACACAC" w:themeFill="background2" w:themeFillShade="E6"/>
          </w:tcPr>
          <w:p w14:paraId="7387448F" w14:textId="1E6AB121" w:rsidR="001A7746" w:rsidRPr="00203C8E" w:rsidRDefault="001A7746" w:rsidP="004A104B">
            <w:pPr>
              <w:keepNext/>
              <w:keepLines/>
              <w:jc w:val="center"/>
              <w:rPr>
                <w:b/>
              </w:rPr>
            </w:pPr>
            <w:r w:rsidRPr="00203C8E">
              <w:rPr>
                <w:b/>
              </w:rPr>
              <w:t>С</w:t>
            </w:r>
          </w:p>
        </w:tc>
        <w:tc>
          <w:tcPr>
            <w:tcW w:w="4648" w:type="dxa"/>
            <w:gridSpan w:val="7"/>
            <w:shd w:val="clear" w:color="auto" w:fill="auto"/>
          </w:tcPr>
          <w:p w14:paraId="626D972F" w14:textId="5065FA4E" w:rsidR="001A7746" w:rsidRPr="00203C8E" w:rsidRDefault="001A7746" w:rsidP="004A104B">
            <w:pPr>
              <w:keepNext/>
              <w:keepLines/>
              <w:jc w:val="center"/>
              <w:rPr>
                <w:b/>
                <w:lang w:val="en-US"/>
              </w:rPr>
            </w:pPr>
            <w:r w:rsidRPr="00203C8E">
              <w:rPr>
                <w:b/>
                <w:lang w:val="en-US"/>
              </w:rPr>
              <w:t>D</w:t>
            </w:r>
          </w:p>
        </w:tc>
      </w:tr>
    </w:tbl>
    <w:p w14:paraId="67206A2B" w14:textId="77777777" w:rsidR="00841E30" w:rsidRDefault="00841E30" w:rsidP="00841E30"/>
    <w:tbl>
      <w:tblPr>
        <w:tblStyle w:val="aff0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841E30" w:rsidRPr="00203C8E" w14:paraId="1DF7F09E" w14:textId="77777777" w:rsidTr="004A104B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296B76C4" w14:textId="77777777" w:rsidR="00841E30" w:rsidRPr="00203C8E" w:rsidRDefault="00841E30" w:rsidP="004A104B">
            <w:pPr>
              <w:keepNext/>
              <w:keepLines/>
              <w:spacing w:after="120"/>
              <w:jc w:val="both"/>
              <w:rPr>
                <w:b/>
              </w:rPr>
            </w:pPr>
            <w:r w:rsidRPr="00203C8E">
              <w:rPr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1AB7F327" w14:textId="1F004E27" w:rsidR="00841E30" w:rsidRPr="00203C8E" w:rsidRDefault="00841E30" w:rsidP="00841E30">
            <w:pPr>
              <w:keepNext/>
              <w:keepLines/>
              <w:spacing w:after="120"/>
              <w:jc w:val="both"/>
            </w:pPr>
            <w:r w:rsidRPr="00203C8E">
              <w:t>Значение «</w:t>
            </w:r>
            <w:r>
              <w:t>4</w:t>
            </w:r>
            <w:r w:rsidRPr="00203C8E">
              <w:t>»</w:t>
            </w:r>
          </w:p>
        </w:tc>
      </w:tr>
      <w:tr w:rsidR="00841E30" w:rsidRPr="00203C8E" w14:paraId="09D191EF" w14:textId="77777777" w:rsidTr="004A104B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4BD6A1E2" w14:textId="77777777" w:rsidR="00841E30" w:rsidRPr="00203C8E" w:rsidRDefault="00841E30" w:rsidP="004A104B">
            <w:pPr>
              <w:keepNext/>
              <w:keepLines/>
              <w:spacing w:after="120"/>
              <w:jc w:val="both"/>
              <w:rPr>
                <w:b/>
              </w:rPr>
            </w:pPr>
            <w:r w:rsidRPr="00203C8E">
              <w:rPr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040D35B2" w14:textId="0C915BDB" w:rsidR="00841E30" w:rsidRPr="00203C8E" w:rsidRDefault="005233A4" w:rsidP="004A104B">
            <w:pPr>
              <w:keepNext/>
              <w:keepLines/>
              <w:spacing w:after="120"/>
              <w:jc w:val="both"/>
            </w:pPr>
            <w:r>
              <w:rPr>
                <w:rFonts w:eastAsia="Calibri"/>
              </w:rPr>
              <w:t>Код ТОФК</w:t>
            </w:r>
          </w:p>
        </w:tc>
      </w:tr>
      <w:tr w:rsidR="00841E30" w:rsidRPr="00203C8E" w14:paraId="3051E825" w14:textId="77777777" w:rsidTr="004A104B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47D82E01" w14:textId="77777777" w:rsidR="00841E30" w:rsidRPr="00203C8E" w:rsidRDefault="00841E30" w:rsidP="004A104B">
            <w:pPr>
              <w:keepNext/>
              <w:keepLines/>
              <w:spacing w:after="120"/>
              <w:jc w:val="both"/>
              <w:rPr>
                <w:b/>
              </w:rPr>
            </w:pPr>
            <w:r w:rsidRPr="00203C8E">
              <w:rPr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4B69AE56" w14:textId="36AA931E" w:rsidR="00841E30" w:rsidRPr="00203C8E" w:rsidRDefault="00F56391" w:rsidP="004A104B">
            <w:pPr>
              <w:keepNext/>
              <w:keepLines/>
              <w:spacing w:after="120"/>
              <w:jc w:val="both"/>
            </w:pPr>
            <w:r>
              <w:rPr>
                <w:rFonts w:eastAsia="Calibri"/>
                <w:szCs w:val="24"/>
              </w:rPr>
              <w:t>Д</w:t>
            </w:r>
            <w:r w:rsidRPr="003C31A7">
              <w:rPr>
                <w:rFonts w:eastAsia="Calibri"/>
                <w:szCs w:val="24"/>
              </w:rPr>
              <w:t>ата приема к исполнению распоряжения о переводе денежных средств</w:t>
            </w:r>
            <w:r w:rsidR="00C87651">
              <w:rPr>
                <w:rFonts w:eastAsia="Calibri"/>
                <w:szCs w:val="24"/>
              </w:rPr>
              <w:t xml:space="preserve">, </w:t>
            </w:r>
            <w:r w:rsidR="00C87651" w:rsidRPr="000A0079">
              <w:rPr>
                <w:rFonts w:eastAsia="Calibri"/>
              </w:rPr>
              <w:t>распоряжения о совершении казначейского платежа</w:t>
            </w:r>
            <w:r w:rsidRPr="003C31A7">
              <w:rPr>
                <w:rFonts w:eastAsia="Calibri"/>
                <w:szCs w:val="24"/>
              </w:rPr>
              <w:t xml:space="preserve"> в формате "ДДММГГГГ", где "ДД" - день, "ММ" - месяц, а "ГГГГ" - год приема к исполнению </w:t>
            </w:r>
            <w:r w:rsidR="00C87651" w:rsidRPr="000A0079">
              <w:rPr>
                <w:rFonts w:eastAsia="Calibri"/>
              </w:rPr>
              <w:t>= «Дата создания» классифицированного поступления</w:t>
            </w:r>
          </w:p>
        </w:tc>
      </w:tr>
      <w:tr w:rsidR="00841E30" w:rsidRPr="00203C8E" w14:paraId="4278A568" w14:textId="77777777" w:rsidTr="004A104B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5143912E" w14:textId="77777777" w:rsidR="00841E30" w:rsidRPr="00203C8E" w:rsidRDefault="00841E30" w:rsidP="004A104B">
            <w:pPr>
              <w:keepNext/>
              <w:keepLines/>
              <w:spacing w:after="120"/>
              <w:jc w:val="both"/>
              <w:rPr>
                <w:b/>
                <w:lang w:val="en-US"/>
              </w:rPr>
            </w:pPr>
            <w:r w:rsidRPr="00203C8E">
              <w:rPr>
                <w:b/>
                <w:lang w:val="en-US"/>
              </w:rPr>
              <w:t>D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28258554" w14:textId="2DB5C32B" w:rsidR="00841E30" w:rsidRPr="00203C8E" w:rsidRDefault="001A7746" w:rsidP="004A104B">
            <w:pPr>
              <w:keepNext/>
              <w:keepLines/>
              <w:spacing w:after="120"/>
              <w:jc w:val="both"/>
              <w:rPr>
                <w:rFonts w:eastAsia="Calibri"/>
              </w:rPr>
            </w:pPr>
            <w:r w:rsidRPr="00203C8E">
              <w:rPr>
                <w:rFonts w:eastAsia="Calibri"/>
              </w:rPr>
              <w:t xml:space="preserve">Уникальный номер </w:t>
            </w:r>
            <w:r w:rsidRPr="00865465">
              <w:t>зачисления в течение дня для данного ТОФК</w:t>
            </w:r>
            <w:r w:rsidR="00C87651">
              <w:t>. Номер слева дополняется нулями до 19 цифр и равен № ЭПД в течение опердня</w:t>
            </w:r>
          </w:p>
        </w:tc>
      </w:tr>
    </w:tbl>
    <w:p w14:paraId="047E02A7" w14:textId="7EF0397D" w:rsidR="00BE63BE" w:rsidRPr="00203C8E" w:rsidRDefault="00BE63BE" w:rsidP="00827042">
      <w:pPr>
        <w:pStyle w:val="Head2"/>
      </w:pPr>
      <w:bookmarkStart w:id="151" w:name="_Ref312183527"/>
      <w:bookmarkStart w:id="152" w:name="_Ref397013410"/>
      <w:bookmarkStart w:id="153" w:name="_Ref410063680"/>
      <w:bookmarkStart w:id="154" w:name="_Toc412042033"/>
      <w:bookmarkStart w:id="155" w:name="_Toc462922937"/>
      <w:bookmarkStart w:id="156" w:name="_Toc482801407"/>
      <w:bookmarkStart w:id="157" w:name="_Toc106790686"/>
      <w:bookmarkEnd w:id="142"/>
      <w:bookmarkEnd w:id="143"/>
      <w:bookmarkEnd w:id="144"/>
      <w:bookmarkEnd w:id="145"/>
      <w:bookmarkEnd w:id="146"/>
      <w:bookmarkEnd w:id="147"/>
      <w:r w:rsidRPr="00203C8E">
        <w:t>Идентификатор плательщика</w:t>
      </w:r>
      <w:bookmarkEnd w:id="151"/>
      <w:bookmarkEnd w:id="152"/>
      <w:bookmarkEnd w:id="153"/>
      <w:bookmarkEnd w:id="154"/>
      <w:bookmarkEnd w:id="155"/>
      <w:bookmarkEnd w:id="156"/>
      <w:bookmarkEnd w:id="157"/>
    </w:p>
    <w:p w14:paraId="713883BA" w14:textId="77777777" w:rsidR="00BE63BE" w:rsidRPr="00203C8E" w:rsidRDefault="00BE63BE" w:rsidP="00BE63BE">
      <w:pPr>
        <w:ind w:firstLine="709"/>
        <w:jc w:val="both"/>
      </w:pPr>
      <w:r w:rsidRPr="00203C8E">
        <w:t>Идентификатор плательщика состоит из 22 символов. Структура идентификатора плательщика должна соответствовать требованиям, приведенным на настоящем разделе.</w:t>
      </w:r>
    </w:p>
    <w:p w14:paraId="20226637" w14:textId="77777777" w:rsidR="00BE63BE" w:rsidRPr="00203C8E" w:rsidRDefault="00BE63BE" w:rsidP="00BE63BE"/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992"/>
        <w:gridCol w:w="993"/>
        <w:gridCol w:w="567"/>
        <w:gridCol w:w="567"/>
        <w:gridCol w:w="708"/>
        <w:gridCol w:w="596"/>
        <w:gridCol w:w="850"/>
        <w:gridCol w:w="708"/>
        <w:gridCol w:w="540"/>
        <w:gridCol w:w="1134"/>
        <w:gridCol w:w="708"/>
      </w:tblGrid>
      <w:tr w:rsidR="00BE63BE" w:rsidRPr="00203C8E" w14:paraId="182B8A2B" w14:textId="77777777" w:rsidTr="00BE63BE">
        <w:tc>
          <w:tcPr>
            <w:tcW w:w="156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62B81855" w14:textId="77777777" w:rsidR="00BE63BE" w:rsidRPr="00203C8E" w:rsidRDefault="00BE63BE" w:rsidP="00BE63BE">
            <w:pPr>
              <w:jc w:val="both"/>
              <w:rPr>
                <w:i/>
                <w:lang w:val="en-US"/>
              </w:rPr>
            </w:pPr>
            <w:r w:rsidRPr="00203C8E">
              <w:rPr>
                <w:i/>
                <w:lang w:val="en-US"/>
              </w:rPr>
              <w:t>1</w:t>
            </w:r>
          </w:p>
        </w:tc>
        <w:tc>
          <w:tcPr>
            <w:tcW w:w="992" w:type="dxa"/>
            <w:shd w:val="clear" w:color="auto" w:fill="BFBFBF" w:themeFill="background2"/>
          </w:tcPr>
          <w:p w14:paraId="4B8A523D" w14:textId="77777777" w:rsidR="00BE63BE" w:rsidRPr="00203C8E" w:rsidRDefault="00BE63BE" w:rsidP="00BE63BE">
            <w:pPr>
              <w:jc w:val="both"/>
              <w:rPr>
                <w:i/>
              </w:rPr>
            </w:pPr>
            <w:r w:rsidRPr="00203C8E">
              <w:rPr>
                <w:i/>
              </w:rPr>
              <w:t>2</w:t>
            </w:r>
          </w:p>
        </w:tc>
        <w:tc>
          <w:tcPr>
            <w:tcW w:w="993" w:type="dxa"/>
            <w:shd w:val="clear" w:color="auto" w:fill="BFBFBF" w:themeFill="background2"/>
          </w:tcPr>
          <w:p w14:paraId="1481D471" w14:textId="77777777" w:rsidR="00BE63BE" w:rsidRPr="00203C8E" w:rsidRDefault="00BE63BE" w:rsidP="00BE63BE">
            <w:pPr>
              <w:jc w:val="both"/>
              <w:rPr>
                <w:i/>
              </w:rPr>
            </w:pPr>
            <w:r w:rsidRPr="00203C8E">
              <w:rPr>
                <w:i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53BFA434" w14:textId="77777777" w:rsidR="00BE63BE" w:rsidRPr="00203C8E" w:rsidRDefault="00BE63BE" w:rsidP="00BE63BE">
            <w:pPr>
              <w:jc w:val="both"/>
              <w:rPr>
                <w:i/>
              </w:rPr>
            </w:pPr>
            <w:r w:rsidRPr="00203C8E">
              <w:rPr>
                <w:i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7A0B3EB8" w14:textId="77777777" w:rsidR="00BE63BE" w:rsidRPr="00203C8E" w:rsidRDefault="00BE63BE" w:rsidP="00BE63BE">
            <w:pPr>
              <w:jc w:val="both"/>
              <w:rPr>
                <w:i/>
              </w:rPr>
            </w:pPr>
            <w:r w:rsidRPr="00203C8E">
              <w:rPr>
                <w:i/>
              </w:rPr>
              <w:t>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1C722543" w14:textId="77777777" w:rsidR="00BE63BE" w:rsidRPr="00203C8E" w:rsidRDefault="00BE63BE" w:rsidP="00BE63BE">
            <w:pPr>
              <w:jc w:val="both"/>
              <w:rPr>
                <w:i/>
              </w:rPr>
            </w:pPr>
            <w:r w:rsidRPr="00203C8E">
              <w:rPr>
                <w:i/>
              </w:rPr>
              <w:t>6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620C3E19" w14:textId="77777777" w:rsidR="00BE63BE" w:rsidRPr="00203C8E" w:rsidRDefault="00BE63BE" w:rsidP="00BE63BE">
            <w:pPr>
              <w:jc w:val="both"/>
              <w:rPr>
                <w:i/>
              </w:rPr>
            </w:pPr>
            <w:r w:rsidRPr="00203C8E">
              <w:rPr>
                <w:i/>
              </w:rPr>
              <w:t>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0AB73F38" w14:textId="77777777" w:rsidR="00BE63BE" w:rsidRPr="00203C8E" w:rsidRDefault="00BE63BE" w:rsidP="00BE63BE">
            <w:pPr>
              <w:jc w:val="both"/>
              <w:rPr>
                <w:i/>
              </w:rPr>
            </w:pPr>
            <w:r w:rsidRPr="00203C8E">
              <w:rPr>
                <w:i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3300FDAB" w14:textId="77777777" w:rsidR="00BE63BE" w:rsidRPr="00203C8E" w:rsidRDefault="00BE63BE" w:rsidP="00BE63BE">
            <w:pPr>
              <w:jc w:val="both"/>
              <w:rPr>
                <w:i/>
              </w:rPr>
            </w:pPr>
            <w:r w:rsidRPr="00203C8E">
              <w:rPr>
                <w:i/>
              </w:rPr>
              <w:t>9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4810570C" w14:textId="77777777" w:rsidR="00BE63BE" w:rsidRPr="00203C8E" w:rsidRDefault="00BE63BE" w:rsidP="00BE63BE">
            <w:pPr>
              <w:jc w:val="both"/>
              <w:rPr>
                <w:i/>
              </w:rPr>
            </w:pPr>
            <w:r w:rsidRPr="00203C8E">
              <w:rPr>
                <w:i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35E83D9A" w14:textId="77777777" w:rsidR="00BE63BE" w:rsidRPr="00203C8E" w:rsidRDefault="00BE63BE" w:rsidP="00BE63BE">
            <w:pPr>
              <w:jc w:val="both"/>
              <w:rPr>
                <w:i/>
              </w:rPr>
            </w:pPr>
            <w:r w:rsidRPr="00203C8E">
              <w:rPr>
                <w:i/>
              </w:rPr>
              <w:t>…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2"/>
          </w:tcPr>
          <w:p w14:paraId="29901969" w14:textId="77777777" w:rsidR="00BE63BE" w:rsidRPr="00203C8E" w:rsidRDefault="00BE63BE" w:rsidP="00BE63BE">
            <w:pPr>
              <w:jc w:val="both"/>
              <w:rPr>
                <w:i/>
              </w:rPr>
            </w:pPr>
            <w:r w:rsidRPr="00203C8E">
              <w:rPr>
                <w:i/>
              </w:rPr>
              <w:t>22</w:t>
            </w:r>
          </w:p>
        </w:tc>
      </w:tr>
      <w:tr w:rsidR="00BE63BE" w:rsidRPr="00203C8E" w14:paraId="1415CED1" w14:textId="77777777" w:rsidTr="00BE63BE">
        <w:trPr>
          <w:trHeight w:val="323"/>
        </w:trPr>
        <w:tc>
          <w:tcPr>
            <w:tcW w:w="1560" w:type="dxa"/>
            <w:shd w:val="clear" w:color="auto" w:fill="92D050"/>
          </w:tcPr>
          <w:p w14:paraId="59604FDD" w14:textId="77777777" w:rsidR="00BE63BE" w:rsidRPr="00203C8E" w:rsidRDefault="00BE63BE" w:rsidP="00BE63BE">
            <w:pPr>
              <w:jc w:val="center"/>
              <w:rPr>
                <w:b/>
              </w:rPr>
            </w:pPr>
            <w:r w:rsidRPr="00203C8E">
              <w:rPr>
                <w:b/>
              </w:rPr>
              <w:t>А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5EE4AC9F" w14:textId="77777777" w:rsidR="00BE63BE" w:rsidRPr="00203C8E" w:rsidRDefault="00BE63BE" w:rsidP="00BE63BE">
            <w:pPr>
              <w:jc w:val="center"/>
              <w:rPr>
                <w:b/>
                <w:lang w:val="en-US"/>
              </w:rPr>
            </w:pPr>
            <w:r w:rsidRPr="00203C8E">
              <w:rPr>
                <w:b/>
                <w:lang w:val="en-US"/>
              </w:rPr>
              <w:t>B</w:t>
            </w:r>
          </w:p>
        </w:tc>
        <w:tc>
          <w:tcPr>
            <w:tcW w:w="6378" w:type="dxa"/>
            <w:gridSpan w:val="9"/>
            <w:shd w:val="clear" w:color="auto" w:fill="E7C7F1" w:themeFill="accent6" w:themeFillTint="33"/>
          </w:tcPr>
          <w:p w14:paraId="05BF39B7" w14:textId="77777777" w:rsidR="00BE63BE" w:rsidRPr="00203C8E" w:rsidRDefault="00BE63BE" w:rsidP="00BE63BE">
            <w:pPr>
              <w:jc w:val="center"/>
              <w:rPr>
                <w:b/>
                <w:lang w:val="en-US"/>
              </w:rPr>
            </w:pPr>
            <w:r w:rsidRPr="00203C8E">
              <w:rPr>
                <w:b/>
                <w:lang w:val="en-US"/>
              </w:rPr>
              <w:t>C</w:t>
            </w:r>
          </w:p>
        </w:tc>
      </w:tr>
    </w:tbl>
    <w:p w14:paraId="23ABD748" w14:textId="77777777" w:rsidR="00BE63BE" w:rsidRPr="00203C8E" w:rsidRDefault="00BE63BE" w:rsidP="00BE63BE"/>
    <w:tbl>
      <w:tblPr>
        <w:tblStyle w:val="aff0"/>
        <w:tblW w:w="9928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92"/>
        <w:gridCol w:w="8936"/>
      </w:tblGrid>
      <w:tr w:rsidR="00BE63BE" w:rsidRPr="00203C8E" w14:paraId="62184952" w14:textId="77777777" w:rsidTr="00BE63BE">
        <w:tc>
          <w:tcPr>
            <w:tcW w:w="992" w:type="dxa"/>
            <w:tcBorders>
              <w:bottom w:val="single" w:sz="4" w:space="0" w:color="auto"/>
            </w:tcBorders>
          </w:tcPr>
          <w:p w14:paraId="126EB735" w14:textId="77777777" w:rsidR="00BE63BE" w:rsidRPr="00203C8E" w:rsidRDefault="00BE63BE" w:rsidP="00BE63BE">
            <w:pPr>
              <w:rPr>
                <w:b/>
              </w:rPr>
            </w:pPr>
            <w:r w:rsidRPr="00203C8E">
              <w:rPr>
                <w:b/>
              </w:rPr>
              <w:t>А</w:t>
            </w:r>
          </w:p>
        </w:tc>
        <w:tc>
          <w:tcPr>
            <w:tcW w:w="8936" w:type="dxa"/>
            <w:tcBorders>
              <w:bottom w:val="single" w:sz="4" w:space="0" w:color="auto"/>
            </w:tcBorders>
          </w:tcPr>
          <w:p w14:paraId="3C771BC2" w14:textId="77777777" w:rsidR="00BE63BE" w:rsidRPr="00203C8E" w:rsidRDefault="00BE63BE" w:rsidP="00BE63BE">
            <w:r w:rsidRPr="00203C8E">
              <w:t>Тип плательщика.</w:t>
            </w:r>
          </w:p>
          <w:p w14:paraId="4070C176" w14:textId="77777777" w:rsidR="00BE63BE" w:rsidRPr="00203C8E" w:rsidRDefault="00BE63BE" w:rsidP="00BE63BE">
            <w:pPr>
              <w:ind w:left="1985"/>
            </w:pPr>
            <w:r w:rsidRPr="00203C8E">
              <w:t>Допустимые значения: 1,2,3 или 4.</w:t>
            </w:r>
          </w:p>
          <w:p w14:paraId="40BA997E" w14:textId="77777777" w:rsidR="00BE63BE" w:rsidRPr="00203C8E" w:rsidRDefault="00BE63BE" w:rsidP="00BE63BE">
            <w:pPr>
              <w:pStyle w:val="aff7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203C8E">
              <w:rPr>
                <w:sz w:val="24"/>
                <w:szCs w:val="24"/>
              </w:rPr>
              <w:t>«</w:t>
            </w:r>
            <w:r w:rsidRPr="00203C8E">
              <w:rPr>
                <w:b/>
                <w:sz w:val="24"/>
                <w:szCs w:val="24"/>
              </w:rPr>
              <w:t>1</w:t>
            </w:r>
            <w:r w:rsidRPr="00203C8E">
              <w:rPr>
                <w:sz w:val="24"/>
                <w:szCs w:val="24"/>
              </w:rPr>
              <w:t>» – при формировании идентификатора плательщика для ФЛ</w:t>
            </w:r>
          </w:p>
          <w:p w14:paraId="519F5781" w14:textId="77777777" w:rsidR="00BE63BE" w:rsidRPr="00203C8E" w:rsidRDefault="00BE63BE" w:rsidP="00BE63BE">
            <w:pPr>
              <w:pStyle w:val="aff7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203C8E">
              <w:rPr>
                <w:sz w:val="24"/>
                <w:szCs w:val="24"/>
              </w:rPr>
              <w:t>«</w:t>
            </w:r>
            <w:r w:rsidRPr="00203C8E">
              <w:rPr>
                <w:b/>
                <w:sz w:val="24"/>
                <w:szCs w:val="24"/>
              </w:rPr>
              <w:t>2</w:t>
            </w:r>
            <w:r w:rsidRPr="00203C8E">
              <w:rPr>
                <w:sz w:val="24"/>
                <w:szCs w:val="24"/>
              </w:rPr>
              <w:t>» – при формировании идентификатора плательщика для ЮЛ – резидента РФ;</w:t>
            </w:r>
          </w:p>
          <w:p w14:paraId="68ECDCCF" w14:textId="77777777" w:rsidR="00BE63BE" w:rsidRPr="00203C8E" w:rsidRDefault="00BE63BE" w:rsidP="00BE63BE">
            <w:pPr>
              <w:pStyle w:val="aff7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203C8E">
              <w:rPr>
                <w:sz w:val="24"/>
                <w:szCs w:val="24"/>
              </w:rPr>
              <w:t>«</w:t>
            </w:r>
            <w:r w:rsidRPr="00203C8E">
              <w:rPr>
                <w:b/>
                <w:sz w:val="24"/>
                <w:szCs w:val="24"/>
              </w:rPr>
              <w:t>3</w:t>
            </w:r>
            <w:r w:rsidRPr="00203C8E">
              <w:rPr>
                <w:sz w:val="24"/>
                <w:szCs w:val="24"/>
              </w:rPr>
              <w:t>» – при формировании идентификатора плательщика для ЮЛ – нерезидента РФ;</w:t>
            </w:r>
          </w:p>
          <w:p w14:paraId="61DFCF15" w14:textId="77777777" w:rsidR="00BE63BE" w:rsidRPr="00203C8E" w:rsidRDefault="00BE63BE" w:rsidP="00BE63BE">
            <w:pPr>
              <w:pStyle w:val="aff7"/>
              <w:spacing w:line="240" w:lineRule="auto"/>
              <w:ind w:left="1985" w:firstLine="0"/>
              <w:rPr>
                <w:sz w:val="24"/>
                <w:szCs w:val="24"/>
              </w:rPr>
            </w:pPr>
            <w:r w:rsidRPr="00203C8E">
              <w:rPr>
                <w:sz w:val="24"/>
                <w:szCs w:val="24"/>
              </w:rPr>
              <w:t>«</w:t>
            </w:r>
            <w:r w:rsidRPr="00203C8E">
              <w:rPr>
                <w:b/>
                <w:sz w:val="24"/>
                <w:szCs w:val="24"/>
              </w:rPr>
              <w:t>4</w:t>
            </w:r>
            <w:r w:rsidRPr="00203C8E">
              <w:rPr>
                <w:sz w:val="24"/>
                <w:szCs w:val="24"/>
              </w:rPr>
              <w:t>» – при формировании идентификатора плательщика для ИП.</w:t>
            </w:r>
          </w:p>
        </w:tc>
      </w:tr>
      <w:tr w:rsidR="00F56391" w:rsidRPr="00203C8E" w14:paraId="4EE785C9" w14:textId="77777777" w:rsidTr="00BE63BE"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8C1AFD2" w14:textId="77777777" w:rsidR="00F56391" w:rsidRPr="00203C8E" w:rsidRDefault="00F56391" w:rsidP="00F56391">
            <w:pPr>
              <w:rPr>
                <w:b/>
                <w:lang w:val="en-US"/>
              </w:rPr>
            </w:pPr>
            <w:r w:rsidRPr="00203C8E">
              <w:rPr>
                <w:b/>
                <w:lang w:val="en-US"/>
              </w:rPr>
              <w:t>B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</w:tcBorders>
          </w:tcPr>
          <w:p w14:paraId="1982EDBF" w14:textId="6F24FF13" w:rsidR="00F56391" w:rsidRPr="00203C8E" w:rsidRDefault="00F56391" w:rsidP="00F56391">
            <w:pPr>
              <w:ind w:firstLine="708"/>
            </w:pPr>
            <w:r w:rsidRPr="00203C8E">
              <w:rPr>
                <w:i/>
              </w:rPr>
              <w:t>При формировании идентификатора плательщика ЮЛ или идентификатора плательщика ИП</w:t>
            </w:r>
            <w:r w:rsidRPr="00203C8E">
              <w:t xml:space="preserve"> заполняются символами «0» (ноль).</w:t>
            </w:r>
          </w:p>
        </w:tc>
      </w:tr>
      <w:tr w:rsidR="00F56391" w:rsidRPr="00203C8E" w14:paraId="65426512" w14:textId="77777777" w:rsidTr="00BE63BE"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3046236" w14:textId="77777777" w:rsidR="00F56391" w:rsidRPr="00203C8E" w:rsidRDefault="00F56391" w:rsidP="00F56391">
            <w:pPr>
              <w:rPr>
                <w:b/>
              </w:rPr>
            </w:pPr>
          </w:p>
        </w:tc>
        <w:tc>
          <w:tcPr>
            <w:tcW w:w="8936" w:type="dxa"/>
            <w:tcBorders>
              <w:left w:val="single" w:sz="4" w:space="0" w:color="auto"/>
              <w:bottom w:val="single" w:sz="4" w:space="0" w:color="auto"/>
            </w:tcBorders>
          </w:tcPr>
          <w:p w14:paraId="7A38848F" w14:textId="200FE148" w:rsidR="00F56391" w:rsidRPr="00203C8E" w:rsidRDefault="00F56391" w:rsidP="00F56391">
            <w:pPr>
              <w:pStyle w:val="affc"/>
              <w:keepNext/>
              <w:ind w:firstLine="708"/>
              <w:rPr>
                <w:sz w:val="24"/>
                <w:szCs w:val="24"/>
                <w:lang w:val="ru-RU"/>
              </w:rPr>
            </w:pPr>
            <w:r w:rsidRPr="00203C8E">
              <w:rPr>
                <w:i/>
                <w:sz w:val="24"/>
                <w:szCs w:val="24"/>
                <w:lang w:val="ru-RU"/>
              </w:rPr>
              <w:t>При формировании идентификатора плательщика ФЛ</w:t>
            </w:r>
            <w:r w:rsidRPr="00203C8E">
              <w:rPr>
                <w:sz w:val="24"/>
                <w:szCs w:val="24"/>
                <w:lang w:val="ru-RU"/>
              </w:rPr>
              <w:t xml:space="preserve"> указывается код типа документа. Список допустимых кодов приведен в таблице ниже (см. </w:t>
            </w:r>
            <w:r w:rsidRPr="00203C8E">
              <w:rPr>
                <w:sz w:val="24"/>
                <w:szCs w:val="24"/>
                <w:lang w:val="ru-RU"/>
              </w:rPr>
              <w:fldChar w:fldCharType="begin"/>
            </w:r>
            <w:r w:rsidRPr="00203C8E">
              <w:rPr>
                <w:sz w:val="24"/>
                <w:szCs w:val="24"/>
                <w:lang w:val="ru-RU"/>
              </w:rPr>
              <w:instrText xml:space="preserve"> REF _Ref321760588 \h  \* MERGEFORMAT </w:instrText>
            </w:r>
            <w:r w:rsidRPr="00203C8E">
              <w:rPr>
                <w:sz w:val="24"/>
                <w:szCs w:val="24"/>
                <w:lang w:val="ru-RU"/>
              </w:rPr>
            </w:r>
            <w:r w:rsidRPr="00203C8E">
              <w:rPr>
                <w:sz w:val="24"/>
                <w:szCs w:val="24"/>
                <w:lang w:val="ru-RU"/>
              </w:rPr>
              <w:fldChar w:fldCharType="separate"/>
            </w:r>
            <w:r w:rsidRPr="001A2DED">
              <w:rPr>
                <w:sz w:val="24"/>
                <w:szCs w:val="24"/>
                <w:lang w:val="ru-RU"/>
              </w:rPr>
              <w:t>Таблица 17. «Коды типов документов»</w:t>
            </w:r>
            <w:r w:rsidRPr="00203C8E">
              <w:rPr>
                <w:sz w:val="24"/>
                <w:szCs w:val="24"/>
                <w:lang w:val="ru-RU"/>
              </w:rPr>
              <w:fldChar w:fldCharType="end"/>
            </w:r>
            <w:r w:rsidRPr="00203C8E">
              <w:rPr>
                <w:sz w:val="24"/>
                <w:szCs w:val="24"/>
                <w:lang w:val="ru-RU"/>
              </w:rPr>
              <w:t>).</w:t>
            </w:r>
          </w:p>
        </w:tc>
      </w:tr>
      <w:tr w:rsidR="00AB757C" w:rsidRPr="00203C8E" w14:paraId="2DC4E15D" w14:textId="77777777" w:rsidTr="00BE63BE">
        <w:tc>
          <w:tcPr>
            <w:tcW w:w="99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F2C5EF2" w14:textId="77777777" w:rsidR="00AB757C" w:rsidRPr="00203C8E" w:rsidRDefault="00AB757C" w:rsidP="00AB757C">
            <w:pPr>
              <w:rPr>
                <w:b/>
                <w:lang w:val="en-US"/>
              </w:rPr>
            </w:pPr>
            <w:r w:rsidRPr="00203C8E">
              <w:rPr>
                <w:b/>
                <w:lang w:val="en-US"/>
              </w:rPr>
              <w:t>C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B6E68EF" w14:textId="77777777" w:rsidR="00F56391" w:rsidRPr="00203C8E" w:rsidRDefault="00F56391" w:rsidP="00F56391">
            <w:pPr>
              <w:rPr>
                <w:i/>
              </w:rPr>
            </w:pPr>
            <w:r w:rsidRPr="00203C8E">
              <w:rPr>
                <w:i/>
              </w:rPr>
              <w:t xml:space="preserve">При формировании идентификатора плательщика для ЮЛ </w:t>
            </w:r>
            <w:r w:rsidRPr="00203C8E">
              <w:rPr>
                <w:i/>
              </w:rPr>
              <w:noBreakHyphen/>
              <w:t>резидентов РФ:</w:t>
            </w:r>
          </w:p>
          <w:p w14:paraId="55BC81F3" w14:textId="77777777" w:rsidR="00F56391" w:rsidRPr="00203C8E" w:rsidRDefault="00F56391" w:rsidP="00F56391">
            <w:pPr>
              <w:pStyle w:val="a0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1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ИНН ЮЛ (10 цифр);</w:t>
            </w:r>
          </w:p>
          <w:p w14:paraId="3BD22982" w14:textId="77777777" w:rsidR="00F56391" w:rsidRPr="00203C8E" w:rsidRDefault="00F56391" w:rsidP="00F56391">
            <w:pPr>
              <w:pStyle w:val="a0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1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2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КПП ЮЛ (9 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</w:t>
            </w:r>
          </w:p>
          <w:p w14:paraId="7D882A2F" w14:textId="77777777" w:rsidR="00DE64B5" w:rsidRPr="004E06E5" w:rsidRDefault="00DE64B5" w:rsidP="00DE64B5">
            <w:pPr>
              <w:spacing w:before="120"/>
              <w:jc w:val="both"/>
              <w:rPr>
                <w:i/>
              </w:rPr>
            </w:pPr>
            <w:r w:rsidRPr="004E06E5">
              <w:rPr>
                <w:i/>
              </w:rPr>
              <w:t xml:space="preserve">При формировании идентификатора налогоплательщика, плательщика сбора, плательщика страховых взносов, налогового агента для ЮЛ </w:t>
            </w:r>
            <w:r w:rsidRPr="004E06E5">
              <w:rPr>
                <w:i/>
              </w:rPr>
              <w:noBreakHyphen/>
              <w:t>резидентов РФ:</w:t>
            </w:r>
          </w:p>
          <w:p w14:paraId="6BC74D46" w14:textId="77777777" w:rsidR="00DE64B5" w:rsidRPr="00562CB0" w:rsidRDefault="00DE64B5" w:rsidP="00DE64B5">
            <w:pPr>
              <w:pStyle w:val="a0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562CB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562CB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1</w:t>
            </w:r>
            <w:r w:rsidRPr="00562CB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</w:t>
            </w:r>
            <w:r w:rsidRPr="00562CB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ИНН ЮЛ (10 цифр);</w:t>
            </w:r>
          </w:p>
          <w:p w14:paraId="57EC6E8A" w14:textId="77777777" w:rsidR="00DE64B5" w:rsidRPr="00562CB0" w:rsidRDefault="00DE64B5" w:rsidP="00DE64B5">
            <w:pPr>
              <w:pStyle w:val="a0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562CB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1</w:t>
            </w:r>
            <w:r w:rsidRPr="00562CB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562CB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2</w:t>
            </w:r>
            <w:r w:rsidRPr="00562CB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r w:rsidRPr="00562CB0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символ «0» (ноль)</w:t>
            </w:r>
            <w:r w:rsidRPr="00562CB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  <w:p w14:paraId="088F3F17" w14:textId="41C19916" w:rsidR="00F56391" w:rsidRPr="00203C8E" w:rsidRDefault="00F56391" w:rsidP="00F56391">
            <w:pPr>
              <w:spacing w:before="120"/>
              <w:jc w:val="both"/>
            </w:pPr>
            <w:r w:rsidRPr="00203C8E">
              <w:rPr>
                <w:i/>
              </w:rPr>
              <w:t>При формировании идентификатора плательщика для ЮЛ</w:t>
            </w:r>
            <w:r w:rsidRPr="00203C8E">
              <w:rPr>
                <w:i/>
              </w:rPr>
              <w:noBreakHyphen/>
              <w:t>нерезидентов РФ</w:t>
            </w:r>
            <w:r w:rsidRPr="00203C8E">
              <w:t xml:space="preserve"> </w:t>
            </w:r>
            <w:r w:rsidRPr="00203C8E">
              <w:rPr>
                <w:i/>
              </w:rPr>
              <w:t>(при наличии ИНН)</w:t>
            </w:r>
            <w:r w:rsidRPr="00203C8E">
              <w:t xml:space="preserve"> следующие:</w:t>
            </w:r>
          </w:p>
          <w:p w14:paraId="7A74072E" w14:textId="77777777" w:rsidR="00F56391" w:rsidRPr="00203C8E" w:rsidRDefault="00F56391" w:rsidP="00F56391">
            <w:pPr>
              <w:pStyle w:val="a0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4 — 13 разряды — ИНН ЮЛ (10 цифр); </w:t>
            </w:r>
          </w:p>
          <w:p w14:paraId="504467E5" w14:textId="77777777" w:rsidR="00F56391" w:rsidRPr="00203C8E" w:rsidRDefault="00F56391" w:rsidP="00F56391">
            <w:pPr>
              <w:pStyle w:val="a0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КПП ЮЛ (9 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);</w:t>
            </w:r>
          </w:p>
          <w:p w14:paraId="34F51A28" w14:textId="77777777" w:rsidR="00DE64B5" w:rsidRPr="004E06E5" w:rsidRDefault="00DE64B5" w:rsidP="00DE64B5">
            <w:pPr>
              <w:spacing w:before="120"/>
              <w:jc w:val="both"/>
              <w:rPr>
                <w:i/>
              </w:rPr>
            </w:pPr>
            <w:r w:rsidRPr="004E06E5">
              <w:rPr>
                <w:i/>
              </w:rPr>
              <w:t xml:space="preserve">При формировании идентификатора налогоплательщика, плательщика сбора, плательщика страховых взносов, налогового агента для ЮЛ </w:t>
            </w:r>
            <w:r w:rsidRPr="004E06E5">
              <w:rPr>
                <w:i/>
              </w:rPr>
              <w:noBreakHyphen/>
              <w:t xml:space="preserve">нерезидентов РФ (при наличии ИНН) </w:t>
            </w:r>
            <w:r w:rsidRPr="004E06E5">
              <w:t>следующие</w:t>
            </w:r>
            <w:r w:rsidRPr="004E06E5">
              <w:rPr>
                <w:i/>
              </w:rPr>
              <w:t>:</w:t>
            </w:r>
          </w:p>
          <w:p w14:paraId="39F951B7" w14:textId="77777777" w:rsidR="00DE64B5" w:rsidRPr="00283AAE" w:rsidRDefault="00DE64B5" w:rsidP="00DE64B5">
            <w:pPr>
              <w:pStyle w:val="a0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283A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283AA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1</w:t>
            </w:r>
            <w:r w:rsidRPr="00283A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</w:t>
            </w:r>
            <w:r w:rsidRPr="00283AA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ИНН ЮЛ (10 цифр);</w:t>
            </w:r>
          </w:p>
          <w:p w14:paraId="612E8D7E" w14:textId="741DA9F6" w:rsidR="00DE64B5" w:rsidRPr="006C27A6" w:rsidRDefault="00DE64B5" w:rsidP="006C27A6">
            <w:pPr>
              <w:pStyle w:val="a0"/>
              <w:numPr>
                <w:ilvl w:val="0"/>
                <w:numId w:val="15"/>
              </w:numPr>
              <w:spacing w:after="0" w:line="240" w:lineRule="auto"/>
              <w:rPr>
                <w:rFonts w:eastAsia="Calibri"/>
                <w:szCs w:val="24"/>
                <w:lang w:val="en-US" w:eastAsia="ru-RU"/>
              </w:rPr>
            </w:pPr>
            <w:r w:rsidRPr="00283AA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1</w:t>
            </w:r>
            <w:r w:rsidRPr="00283A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283AA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2</w:t>
            </w:r>
            <w:r w:rsidRPr="00283A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r w:rsidRPr="00283AA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символ «0» (ноль)</w:t>
            </w:r>
            <w:r w:rsidRPr="00283A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  <w:p w14:paraId="6B52A384" w14:textId="2FC2D9E9" w:rsidR="00F56391" w:rsidRPr="00203C8E" w:rsidRDefault="00F56391" w:rsidP="00F56391">
            <w:pPr>
              <w:spacing w:before="120"/>
              <w:ind w:firstLine="142"/>
              <w:jc w:val="both"/>
            </w:pPr>
            <w:r w:rsidRPr="00203C8E">
              <w:rPr>
                <w:i/>
              </w:rPr>
              <w:t>При формировании идентификатора плательщика для ЮЛ</w:t>
            </w:r>
            <w:r w:rsidRPr="00203C8E">
              <w:rPr>
                <w:i/>
              </w:rPr>
              <w:noBreakHyphen/>
              <w:t>нерезидентов РФ (при наличии КИО)</w:t>
            </w:r>
            <w:r w:rsidRPr="00203C8E">
              <w:t xml:space="preserve"> следующие:</w:t>
            </w:r>
          </w:p>
          <w:p w14:paraId="5C57EB4C" w14:textId="77777777" w:rsidR="00F56391" w:rsidRPr="00203C8E" w:rsidRDefault="00F56391" w:rsidP="00F56391">
            <w:pPr>
              <w:pStyle w:val="a0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– 8 разряды – символ «0» (ноль);</w:t>
            </w:r>
          </w:p>
          <w:p w14:paraId="33EAB5A0" w14:textId="77777777" w:rsidR="00F56391" w:rsidRPr="00203C8E" w:rsidRDefault="00F56391" w:rsidP="00F56391">
            <w:pPr>
              <w:pStyle w:val="a0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9 — 13 разряды — КИО ЮЛ (5 цифр); </w:t>
            </w:r>
          </w:p>
          <w:p w14:paraId="4E468DFF" w14:textId="77777777" w:rsidR="00F56391" w:rsidRDefault="00F56391" w:rsidP="00F56391">
            <w:pPr>
              <w:pStyle w:val="a0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КПП ЮЛ (9 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).</w:t>
            </w:r>
          </w:p>
          <w:p w14:paraId="33ECB983" w14:textId="77777777" w:rsidR="00F56391" w:rsidRPr="00D51F19" w:rsidRDefault="00F56391" w:rsidP="00F56391">
            <w:pPr>
              <w:spacing w:before="120"/>
              <w:ind w:firstLine="142"/>
              <w:jc w:val="both"/>
              <w:rPr>
                <w:szCs w:val="24"/>
              </w:rPr>
            </w:pPr>
            <w:r w:rsidRPr="00D51F19">
              <w:rPr>
                <w:i/>
                <w:szCs w:val="24"/>
              </w:rPr>
              <w:t>При формировании идентификатора плательщика для ЮЛ</w:t>
            </w:r>
            <w:r w:rsidRPr="00D51F19">
              <w:rPr>
                <w:i/>
                <w:szCs w:val="24"/>
              </w:rPr>
              <w:noBreakHyphen/>
              <w:t xml:space="preserve">нерезидентов РФ (при </w:t>
            </w:r>
            <w:r>
              <w:rPr>
                <w:i/>
                <w:szCs w:val="24"/>
              </w:rPr>
              <w:t>отсутствии</w:t>
            </w:r>
            <w:r w:rsidRPr="00D51F19">
              <w:rPr>
                <w:i/>
                <w:szCs w:val="24"/>
              </w:rPr>
              <w:t xml:space="preserve"> КИО</w:t>
            </w:r>
            <w:r>
              <w:rPr>
                <w:i/>
                <w:szCs w:val="24"/>
              </w:rPr>
              <w:t xml:space="preserve"> и ИНН</w:t>
            </w:r>
            <w:r w:rsidRPr="00D51F19">
              <w:rPr>
                <w:i/>
                <w:szCs w:val="24"/>
              </w:rPr>
              <w:t>)</w:t>
            </w:r>
            <w:r w:rsidRPr="00D51F19">
              <w:rPr>
                <w:szCs w:val="24"/>
              </w:rPr>
              <w:t xml:space="preserve"> следующие:</w:t>
            </w:r>
          </w:p>
          <w:p w14:paraId="1B95A87D" w14:textId="51140400" w:rsidR="00F56391" w:rsidRPr="0072124A" w:rsidRDefault="00F56391" w:rsidP="00F56391">
            <w:pPr>
              <w:pStyle w:val="a0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  <w:r w:rsidRPr="00D51F1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— 1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7</w:t>
            </w:r>
            <w:r w:rsidRPr="00D51F1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разряды — </w:t>
            </w:r>
            <w:r w:rsidRPr="00BF01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Код налогоплательщика-юридического лица в стране регистрации или его аналог в соответствии с законодательством иностранного государства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. 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Если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уникальный номер </w:t>
            </w:r>
            <w:r w:rsidRPr="0051462B">
              <w:rPr>
                <w:rFonts w:ascii="Times New Roman" w:hAnsi="Times New Roman"/>
                <w:i/>
                <w:sz w:val="24"/>
                <w:szCs w:val="24"/>
              </w:rPr>
              <w:t>плательщика-нерезидента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РФ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 содержит менее 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символов, он дополняется слева нулями до 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D51F19">
              <w:rPr>
                <w:rFonts w:ascii="Times New Roman" w:hAnsi="Times New Roman"/>
                <w:i/>
                <w:sz w:val="24"/>
                <w:szCs w:val="24"/>
              </w:rPr>
              <w:t xml:space="preserve"> символов</w:t>
            </w:r>
            <w:r w:rsidR="00075C3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  <w:r w:rsidRPr="00D51F1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 w:rsidRPr="004B663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 заполнении знак номера («№»), дефиса («-») и иные разделительные знаки («/», «.», «:», «,») не указываются.</w:t>
            </w:r>
          </w:p>
          <w:p w14:paraId="576D8B57" w14:textId="77777777" w:rsidR="00F56391" w:rsidRDefault="00F56391" w:rsidP="00F56391">
            <w:pPr>
              <w:pStyle w:val="a0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18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— 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19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разряды — 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двузначный буквенный код страны </w:t>
            </w:r>
            <w:r w:rsidRPr="00BF01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регистрации иностранного ЮЛ в соответствии с 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Общероссийск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им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классификатор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ом</w:t>
            </w:r>
            <w:r w:rsidRPr="0021310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стран мира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(2 символа);</w:t>
            </w:r>
          </w:p>
          <w:p w14:paraId="208770D5" w14:textId="77777777" w:rsidR="00F56391" w:rsidRPr="00EE13B7" w:rsidRDefault="00F56391" w:rsidP="00F56391">
            <w:pPr>
              <w:pStyle w:val="a0"/>
              <w:numPr>
                <w:ilvl w:val="0"/>
                <w:numId w:val="0"/>
              </w:numPr>
              <w:spacing w:after="0" w:line="240" w:lineRule="auto"/>
              <w:ind w:left="1440" w:hanging="36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20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— </w:t>
            </w:r>
            <w:r w:rsidRPr="0072413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разряды — </w:t>
            </w:r>
            <w:r w:rsidRPr="00BF01A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трехсимвольный цифровой код страны регистрации иностранного ЮЛ в соответствии с Общероссийским классификатором стран мира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цифры</w:t>
            </w:r>
            <w:r w:rsidRPr="004553D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).</w:t>
            </w:r>
          </w:p>
          <w:p w14:paraId="07006842" w14:textId="77777777" w:rsidR="00F56391" w:rsidRPr="00203C8E" w:rsidRDefault="00F56391" w:rsidP="00F56391">
            <w:pPr>
              <w:spacing w:before="120"/>
              <w:jc w:val="both"/>
            </w:pPr>
            <w:r w:rsidRPr="00203C8E">
              <w:rPr>
                <w:i/>
              </w:rPr>
              <w:t>При формировании идентификатора плательщика для ИП</w:t>
            </w:r>
            <w:r w:rsidRPr="00203C8E">
              <w:t>:</w:t>
            </w:r>
          </w:p>
          <w:p w14:paraId="35AC6D64" w14:textId="77777777" w:rsidR="00F56391" w:rsidRPr="00203C8E" w:rsidRDefault="00F56391" w:rsidP="00F56391">
            <w:pPr>
              <w:pStyle w:val="a0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– 10 разряды символ «0» (ноль);</w:t>
            </w:r>
          </w:p>
          <w:p w14:paraId="32ED5EC2" w14:textId="77777777" w:rsidR="00F56391" w:rsidRPr="00203C8E" w:rsidRDefault="00F56391" w:rsidP="00F56391">
            <w:pPr>
              <w:pStyle w:val="a0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</w:pP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11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— 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22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разряды — 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ИНН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ИП 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(1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символов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)</w:t>
            </w: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  <w:p w14:paraId="5759129D" w14:textId="77777777" w:rsidR="00F56391" w:rsidRPr="00203C8E" w:rsidRDefault="00F56391" w:rsidP="00F56391">
            <w:pPr>
              <w:spacing w:before="120"/>
              <w:ind w:firstLine="142"/>
              <w:jc w:val="both"/>
              <w:rPr>
                <w:i/>
              </w:rPr>
            </w:pPr>
            <w:r w:rsidRPr="00203C8E">
              <w:rPr>
                <w:i/>
              </w:rPr>
              <w:t>При формировании идентификатора плательщика для ФЛ:</w:t>
            </w:r>
          </w:p>
          <w:p w14:paraId="6B5EC553" w14:textId="0F2BFE95" w:rsidR="00AB757C" w:rsidRPr="00203C8E" w:rsidRDefault="00F56391" w:rsidP="00F56391">
            <w:pPr>
              <w:pStyle w:val="a0"/>
              <w:keepNext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3C8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С 4-го по 22-й символы — серия и номер документа, код которого указан со 2-го по 3-й разряд. Серия и номер документа указываются в одну строку, без разделителей; знаки «N» и «-» не указываются; при наличии букв, они должны указываться как заглавные.  </w:t>
            </w:r>
            <w:r w:rsidRPr="00203C8E">
              <w:rPr>
                <w:rFonts w:ascii="Times New Roman" w:hAnsi="Times New Roman"/>
                <w:i/>
                <w:sz w:val="24"/>
                <w:szCs w:val="24"/>
              </w:rPr>
              <w:t>Если номер документа содержит менее 19 символов, он дополняется слева нулями до 19 символов.</w:t>
            </w:r>
          </w:p>
        </w:tc>
      </w:tr>
    </w:tbl>
    <w:p w14:paraId="750668F3" w14:textId="77777777" w:rsidR="00BE63BE" w:rsidRPr="00203C8E" w:rsidRDefault="00BE63BE" w:rsidP="00BE63BE"/>
    <w:p w14:paraId="11F52D03" w14:textId="4876FBA5" w:rsidR="00BE63BE" w:rsidRPr="00203C8E" w:rsidRDefault="00BE63BE" w:rsidP="00E41F67">
      <w:pPr>
        <w:pStyle w:val="35"/>
        <w:numPr>
          <w:ilvl w:val="2"/>
          <w:numId w:val="4"/>
        </w:numPr>
        <w:tabs>
          <w:tab w:val="num" w:pos="5682"/>
        </w:tabs>
        <w:ind w:left="993" w:hanging="578"/>
        <w:rPr>
          <w:bCs w:val="0"/>
        </w:rPr>
      </w:pPr>
      <w:bookmarkStart w:id="158" w:name="_Toc482801408"/>
      <w:bookmarkStart w:id="159" w:name="_Ref519258932"/>
      <w:bookmarkStart w:id="160" w:name="_Toc106790687"/>
      <w:r w:rsidRPr="00203C8E">
        <w:rPr>
          <w:bCs w:val="0"/>
        </w:rPr>
        <w:lastRenderedPageBreak/>
        <w:t>Список кодов документов, допустимых к использованию при формировании идентификатора плательщика ФЛ</w:t>
      </w:r>
      <w:bookmarkEnd w:id="158"/>
      <w:bookmarkEnd w:id="159"/>
      <w:bookmarkEnd w:id="160"/>
    </w:p>
    <w:p w14:paraId="05CC93F3" w14:textId="052B116F" w:rsidR="00BE63BE" w:rsidRPr="00203C8E" w:rsidRDefault="00BE63BE" w:rsidP="003902DB">
      <w:pPr>
        <w:ind w:firstLine="709"/>
        <w:jc w:val="both"/>
      </w:pPr>
      <w:r w:rsidRPr="00203C8E">
        <w:t>Список допустимых кодов приведен в таблице ниже.</w:t>
      </w:r>
    </w:p>
    <w:p w14:paraId="14548C2D" w14:textId="4C1A9EF8" w:rsidR="00BE63BE" w:rsidRPr="00203C8E" w:rsidRDefault="00BE63BE" w:rsidP="00BE63BE">
      <w:pPr>
        <w:pStyle w:val="27"/>
        <w:keepNext/>
        <w:keepLines/>
        <w:widowControl w:val="0"/>
        <w:spacing w:after="0"/>
        <w:jc w:val="both"/>
        <w:rPr>
          <w:sz w:val="24"/>
          <w:szCs w:val="24"/>
        </w:rPr>
      </w:pPr>
      <w:bookmarkStart w:id="161" w:name="_Ref321760588"/>
      <w:r w:rsidRPr="00203C8E">
        <w:rPr>
          <w:b/>
          <w:sz w:val="24"/>
          <w:szCs w:val="24"/>
        </w:rPr>
        <w:t xml:space="preserve">Таблица </w:t>
      </w:r>
      <w:r w:rsidRPr="00203C8E">
        <w:rPr>
          <w:b/>
          <w:sz w:val="24"/>
          <w:szCs w:val="24"/>
        </w:rPr>
        <w:fldChar w:fldCharType="begin"/>
      </w:r>
      <w:r w:rsidRPr="00203C8E">
        <w:rPr>
          <w:b/>
          <w:sz w:val="24"/>
          <w:szCs w:val="24"/>
        </w:rPr>
        <w:instrText xml:space="preserve"> SEQ Таблица \* ARABIC </w:instrText>
      </w:r>
      <w:r w:rsidRPr="00203C8E">
        <w:rPr>
          <w:b/>
          <w:sz w:val="24"/>
          <w:szCs w:val="24"/>
        </w:rPr>
        <w:fldChar w:fldCharType="separate"/>
      </w:r>
      <w:r w:rsidR="001A2DED">
        <w:rPr>
          <w:b/>
          <w:noProof/>
          <w:sz w:val="24"/>
          <w:szCs w:val="24"/>
        </w:rPr>
        <w:t>17</w:t>
      </w:r>
      <w:r w:rsidRPr="00203C8E">
        <w:rPr>
          <w:b/>
          <w:sz w:val="24"/>
          <w:szCs w:val="24"/>
        </w:rPr>
        <w:fldChar w:fldCharType="end"/>
      </w:r>
      <w:r w:rsidRPr="00203C8E">
        <w:rPr>
          <w:b/>
          <w:sz w:val="24"/>
          <w:szCs w:val="24"/>
        </w:rPr>
        <w:t>.</w:t>
      </w:r>
      <w:r w:rsidRPr="00203C8E">
        <w:rPr>
          <w:sz w:val="24"/>
          <w:szCs w:val="24"/>
        </w:rPr>
        <w:t xml:space="preserve"> «Коды типов документов»</w:t>
      </w:r>
      <w:bookmarkEnd w:id="161"/>
    </w:p>
    <w:tbl>
      <w:tblPr>
        <w:tblW w:w="93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0"/>
        <w:gridCol w:w="8064"/>
      </w:tblGrid>
      <w:tr w:rsidR="00BE63BE" w:rsidRPr="00203C8E" w14:paraId="01209F73" w14:textId="77777777" w:rsidTr="00D10E4D">
        <w:trPr>
          <w:tblHeader/>
        </w:trPr>
        <w:tc>
          <w:tcPr>
            <w:tcW w:w="1320" w:type="dxa"/>
          </w:tcPr>
          <w:p w14:paraId="0A9244FC" w14:textId="77777777" w:rsidR="00BE63BE" w:rsidRPr="00203C8E" w:rsidRDefault="00BE63BE" w:rsidP="00BE63BE">
            <w:pPr>
              <w:jc w:val="both"/>
            </w:pPr>
            <w:r w:rsidRPr="00203C8E">
              <w:t>Значение</w:t>
            </w:r>
          </w:p>
        </w:tc>
        <w:tc>
          <w:tcPr>
            <w:tcW w:w="8064" w:type="dxa"/>
          </w:tcPr>
          <w:p w14:paraId="286D3896" w14:textId="77777777" w:rsidR="00BE63BE" w:rsidRPr="00203C8E" w:rsidRDefault="00BE63BE" w:rsidP="00BE63BE">
            <w:pPr>
              <w:jc w:val="both"/>
            </w:pPr>
            <w:r w:rsidRPr="00203C8E">
              <w:t>Описание</w:t>
            </w:r>
          </w:p>
        </w:tc>
      </w:tr>
      <w:tr w:rsidR="00BE63BE" w:rsidRPr="00203C8E" w14:paraId="313C29DA" w14:textId="77777777" w:rsidTr="00BE63BE">
        <w:tc>
          <w:tcPr>
            <w:tcW w:w="1320" w:type="dxa"/>
          </w:tcPr>
          <w:p w14:paraId="5B91A0CB" w14:textId="77777777" w:rsidR="00BE63BE" w:rsidRPr="00203C8E" w:rsidRDefault="00BE63BE" w:rsidP="00BE63BE">
            <w:pPr>
              <w:jc w:val="both"/>
            </w:pPr>
            <w:r w:rsidRPr="00203C8E">
              <w:t>01</w:t>
            </w:r>
          </w:p>
        </w:tc>
        <w:tc>
          <w:tcPr>
            <w:tcW w:w="8064" w:type="dxa"/>
          </w:tcPr>
          <w:p w14:paraId="7CD2776A" w14:textId="77777777" w:rsidR="00BE63BE" w:rsidRPr="00203C8E" w:rsidRDefault="00BE63BE" w:rsidP="00BE63BE">
            <w:pPr>
              <w:jc w:val="both"/>
            </w:pPr>
            <w:r w:rsidRPr="00203C8E">
              <w:t>Паспорт гражданина Российской Федерации</w:t>
            </w:r>
          </w:p>
        </w:tc>
      </w:tr>
      <w:tr w:rsidR="00BE63BE" w:rsidRPr="00203C8E" w14:paraId="4D232AE5" w14:textId="77777777" w:rsidTr="00BE63BE">
        <w:tc>
          <w:tcPr>
            <w:tcW w:w="1320" w:type="dxa"/>
          </w:tcPr>
          <w:p w14:paraId="6C1E4BE9" w14:textId="77777777" w:rsidR="00BE63BE" w:rsidRPr="00203C8E" w:rsidRDefault="00BE63BE" w:rsidP="00BE63BE">
            <w:pPr>
              <w:jc w:val="both"/>
            </w:pPr>
            <w:r w:rsidRPr="00203C8E">
              <w:t>02</w:t>
            </w:r>
          </w:p>
        </w:tc>
        <w:tc>
          <w:tcPr>
            <w:tcW w:w="8064" w:type="dxa"/>
          </w:tcPr>
          <w:p w14:paraId="615320EE" w14:textId="77777777" w:rsidR="00BE63BE" w:rsidRPr="00203C8E" w:rsidRDefault="00BE63BE" w:rsidP="00BE63BE">
            <w:pPr>
              <w:jc w:val="both"/>
            </w:pPr>
            <w:r w:rsidRPr="00203C8E">
              <w:t>Свидетельство органов ЗАГС, органа исполнительной власти или органа местного самоуправления о рождении гражданина</w:t>
            </w:r>
          </w:p>
        </w:tc>
      </w:tr>
      <w:tr w:rsidR="00BE63BE" w:rsidRPr="00203C8E" w14:paraId="75EBAAF2" w14:textId="77777777" w:rsidTr="00BE63BE">
        <w:tc>
          <w:tcPr>
            <w:tcW w:w="1320" w:type="dxa"/>
          </w:tcPr>
          <w:p w14:paraId="59316443" w14:textId="77777777" w:rsidR="00BE63BE" w:rsidRPr="00203C8E" w:rsidRDefault="00BE63BE" w:rsidP="00BE63BE">
            <w:pPr>
              <w:jc w:val="both"/>
            </w:pPr>
            <w:r w:rsidRPr="00203C8E">
              <w:t>03</w:t>
            </w:r>
          </w:p>
        </w:tc>
        <w:tc>
          <w:tcPr>
            <w:tcW w:w="8064" w:type="dxa"/>
          </w:tcPr>
          <w:p w14:paraId="56E04CB5" w14:textId="77777777" w:rsidR="00BE63BE" w:rsidRPr="00203C8E" w:rsidRDefault="00BE63BE" w:rsidP="00BE63BE">
            <w:pPr>
              <w:jc w:val="both"/>
            </w:pPr>
            <w:r w:rsidRPr="00203C8E">
              <w:t>Паспорт моряка (удостоверение личности моряка)</w:t>
            </w:r>
          </w:p>
        </w:tc>
      </w:tr>
      <w:tr w:rsidR="00BE63BE" w:rsidRPr="00203C8E" w14:paraId="48E6114D" w14:textId="77777777" w:rsidTr="00BE63BE">
        <w:tc>
          <w:tcPr>
            <w:tcW w:w="1320" w:type="dxa"/>
          </w:tcPr>
          <w:p w14:paraId="6D09F508" w14:textId="77777777" w:rsidR="00BE63BE" w:rsidRPr="00203C8E" w:rsidRDefault="00BE63BE" w:rsidP="00BE63BE">
            <w:pPr>
              <w:jc w:val="both"/>
            </w:pPr>
            <w:r w:rsidRPr="00203C8E">
              <w:t>04</w:t>
            </w:r>
          </w:p>
        </w:tc>
        <w:tc>
          <w:tcPr>
            <w:tcW w:w="8064" w:type="dxa"/>
          </w:tcPr>
          <w:p w14:paraId="320A1C22" w14:textId="77777777" w:rsidR="00BE63BE" w:rsidRPr="00203C8E" w:rsidRDefault="00BE63BE" w:rsidP="00BE63BE">
            <w:pPr>
              <w:jc w:val="both"/>
            </w:pPr>
            <w:r w:rsidRPr="00203C8E">
              <w:t xml:space="preserve">Удостоверение личности военнослужащего </w:t>
            </w:r>
          </w:p>
        </w:tc>
      </w:tr>
      <w:tr w:rsidR="00BE63BE" w:rsidRPr="00203C8E" w14:paraId="015F37AF" w14:textId="77777777" w:rsidTr="00BE63BE">
        <w:tc>
          <w:tcPr>
            <w:tcW w:w="1320" w:type="dxa"/>
          </w:tcPr>
          <w:p w14:paraId="3D32A5B8" w14:textId="77777777" w:rsidR="00BE63BE" w:rsidRPr="00203C8E" w:rsidRDefault="00BE63BE" w:rsidP="00BE63BE">
            <w:pPr>
              <w:jc w:val="both"/>
            </w:pPr>
            <w:r w:rsidRPr="00203C8E">
              <w:t>05</w:t>
            </w:r>
          </w:p>
        </w:tc>
        <w:tc>
          <w:tcPr>
            <w:tcW w:w="8064" w:type="dxa"/>
          </w:tcPr>
          <w:p w14:paraId="5B0C4927" w14:textId="77777777" w:rsidR="00BE63BE" w:rsidRPr="00203C8E" w:rsidRDefault="00BE63BE" w:rsidP="00BE63BE">
            <w:pPr>
              <w:jc w:val="both"/>
            </w:pPr>
            <w:r w:rsidRPr="00203C8E">
              <w:t>Военный билет военнослужащего</w:t>
            </w:r>
          </w:p>
        </w:tc>
      </w:tr>
      <w:tr w:rsidR="00BE63BE" w:rsidRPr="00203C8E" w14:paraId="4C57BBED" w14:textId="77777777" w:rsidTr="00BE63BE">
        <w:tc>
          <w:tcPr>
            <w:tcW w:w="1320" w:type="dxa"/>
          </w:tcPr>
          <w:p w14:paraId="3CE7F83C" w14:textId="77777777" w:rsidR="00BE63BE" w:rsidRPr="00203C8E" w:rsidRDefault="00BE63BE" w:rsidP="00BE63BE">
            <w:pPr>
              <w:jc w:val="both"/>
            </w:pPr>
            <w:r w:rsidRPr="00203C8E">
              <w:t>06</w:t>
            </w:r>
          </w:p>
        </w:tc>
        <w:tc>
          <w:tcPr>
            <w:tcW w:w="8064" w:type="dxa"/>
          </w:tcPr>
          <w:p w14:paraId="2A2AF077" w14:textId="77777777" w:rsidR="00BE63BE" w:rsidRPr="00203C8E" w:rsidRDefault="00BE63BE" w:rsidP="00BE63BE">
            <w:pPr>
              <w:jc w:val="both"/>
            </w:pPr>
            <w:r w:rsidRPr="00203C8E">
              <w:t>Временное удостоверение личности гражданина Российской Федерации</w:t>
            </w:r>
          </w:p>
        </w:tc>
      </w:tr>
      <w:tr w:rsidR="00BE63BE" w:rsidRPr="00203C8E" w14:paraId="2331B7DB" w14:textId="77777777" w:rsidTr="00BE63BE">
        <w:tc>
          <w:tcPr>
            <w:tcW w:w="1320" w:type="dxa"/>
          </w:tcPr>
          <w:p w14:paraId="5CD163DD" w14:textId="77777777" w:rsidR="00BE63BE" w:rsidRPr="00203C8E" w:rsidRDefault="00BE63BE" w:rsidP="00BE63BE">
            <w:pPr>
              <w:jc w:val="both"/>
            </w:pPr>
            <w:r w:rsidRPr="00203C8E">
              <w:t>07</w:t>
            </w:r>
          </w:p>
        </w:tc>
        <w:tc>
          <w:tcPr>
            <w:tcW w:w="8064" w:type="dxa"/>
          </w:tcPr>
          <w:p w14:paraId="67F0FD49" w14:textId="77777777" w:rsidR="00BE63BE" w:rsidRPr="00203C8E" w:rsidRDefault="00BE63BE" w:rsidP="00BE63BE">
            <w:pPr>
              <w:jc w:val="both"/>
            </w:pPr>
            <w:r w:rsidRPr="00203C8E">
              <w:t>Справка об освобождении из мест лишения свободы</w:t>
            </w:r>
          </w:p>
        </w:tc>
      </w:tr>
      <w:tr w:rsidR="00BE63BE" w:rsidRPr="00203C8E" w14:paraId="44FC6890" w14:textId="77777777" w:rsidTr="00BE63BE">
        <w:tc>
          <w:tcPr>
            <w:tcW w:w="1320" w:type="dxa"/>
          </w:tcPr>
          <w:p w14:paraId="45671A56" w14:textId="77777777" w:rsidR="00BE63BE" w:rsidRPr="00203C8E" w:rsidRDefault="00BE63BE" w:rsidP="00BE63BE">
            <w:pPr>
              <w:jc w:val="both"/>
            </w:pPr>
            <w:r w:rsidRPr="00203C8E">
              <w:t>08</w:t>
            </w:r>
          </w:p>
        </w:tc>
        <w:tc>
          <w:tcPr>
            <w:tcW w:w="8064" w:type="dxa"/>
          </w:tcPr>
          <w:p w14:paraId="1F6A1D8D" w14:textId="77777777" w:rsidR="00BE63BE" w:rsidRPr="00203C8E" w:rsidRDefault="00BE63BE" w:rsidP="00BE63BE">
            <w:pPr>
              <w:jc w:val="both"/>
            </w:pPr>
            <w:r w:rsidRPr="00203C8E">
              <w:t>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</w:tc>
      </w:tr>
      <w:tr w:rsidR="00BE63BE" w:rsidRPr="00203C8E" w14:paraId="5511557F" w14:textId="77777777" w:rsidTr="00BE63BE">
        <w:tc>
          <w:tcPr>
            <w:tcW w:w="1320" w:type="dxa"/>
          </w:tcPr>
          <w:p w14:paraId="22443AF3" w14:textId="77777777" w:rsidR="00BE63BE" w:rsidRPr="00203C8E" w:rsidRDefault="00BE63BE" w:rsidP="00BE63BE">
            <w:pPr>
              <w:jc w:val="both"/>
            </w:pPr>
            <w:r w:rsidRPr="00203C8E">
              <w:t>09</w:t>
            </w:r>
          </w:p>
        </w:tc>
        <w:tc>
          <w:tcPr>
            <w:tcW w:w="8064" w:type="dxa"/>
          </w:tcPr>
          <w:p w14:paraId="2E963F90" w14:textId="77777777" w:rsidR="00BE63BE" w:rsidRPr="00203C8E" w:rsidRDefault="00BE63BE" w:rsidP="00BE63BE">
            <w:pPr>
              <w:jc w:val="both"/>
            </w:pPr>
            <w:r w:rsidRPr="00203C8E">
              <w:t xml:space="preserve">Вид на жительство </w:t>
            </w:r>
          </w:p>
        </w:tc>
      </w:tr>
      <w:tr w:rsidR="00BE63BE" w:rsidRPr="00203C8E" w14:paraId="7D59751E" w14:textId="77777777" w:rsidTr="00BE63BE">
        <w:tc>
          <w:tcPr>
            <w:tcW w:w="1320" w:type="dxa"/>
          </w:tcPr>
          <w:p w14:paraId="1509CF58" w14:textId="77777777" w:rsidR="00BE63BE" w:rsidRPr="00203C8E" w:rsidRDefault="00BE63BE" w:rsidP="00BE63BE">
            <w:pPr>
              <w:jc w:val="both"/>
            </w:pPr>
            <w:r w:rsidRPr="00203C8E">
              <w:t>10</w:t>
            </w:r>
          </w:p>
        </w:tc>
        <w:tc>
          <w:tcPr>
            <w:tcW w:w="8064" w:type="dxa"/>
          </w:tcPr>
          <w:p w14:paraId="34640D28" w14:textId="77777777" w:rsidR="00BE63BE" w:rsidRPr="00203C8E" w:rsidRDefault="00BE63BE" w:rsidP="00BE63BE">
            <w:pPr>
              <w:autoSpaceDE w:val="0"/>
              <w:autoSpaceDN w:val="0"/>
              <w:adjustRightInd w:val="0"/>
              <w:jc w:val="both"/>
            </w:pPr>
            <w:r w:rsidRPr="00203C8E">
              <w:t>Разрешение на временное проживание (для лиц без гражданства)</w:t>
            </w:r>
          </w:p>
        </w:tc>
      </w:tr>
      <w:tr w:rsidR="00BE63BE" w:rsidRPr="00203C8E" w14:paraId="2C6D0DF6" w14:textId="77777777" w:rsidTr="00BE63BE">
        <w:tc>
          <w:tcPr>
            <w:tcW w:w="1320" w:type="dxa"/>
          </w:tcPr>
          <w:p w14:paraId="6BEF0BF0" w14:textId="77777777" w:rsidR="00BE63BE" w:rsidRPr="00203C8E" w:rsidRDefault="00BE63BE" w:rsidP="00BE63BE">
            <w:pPr>
              <w:jc w:val="both"/>
            </w:pPr>
            <w:r w:rsidRPr="00203C8E">
              <w:t>11</w:t>
            </w:r>
          </w:p>
        </w:tc>
        <w:tc>
          <w:tcPr>
            <w:tcW w:w="8064" w:type="dxa"/>
          </w:tcPr>
          <w:p w14:paraId="4CA9E2C2" w14:textId="77777777" w:rsidR="00BE63BE" w:rsidRPr="00203C8E" w:rsidRDefault="00BE63BE" w:rsidP="00BE63BE">
            <w:pPr>
              <w:jc w:val="both"/>
            </w:pPr>
            <w:r w:rsidRPr="00203C8E">
              <w:t>Удостоверение беженца</w:t>
            </w:r>
          </w:p>
        </w:tc>
      </w:tr>
      <w:tr w:rsidR="00BE63BE" w:rsidRPr="00203C8E" w14:paraId="326897F1" w14:textId="77777777" w:rsidTr="00BE63BE">
        <w:tc>
          <w:tcPr>
            <w:tcW w:w="1320" w:type="dxa"/>
          </w:tcPr>
          <w:p w14:paraId="6EBD55E7" w14:textId="77777777" w:rsidR="00BE63BE" w:rsidRPr="00203C8E" w:rsidRDefault="00BE63BE" w:rsidP="00BE63BE">
            <w:pPr>
              <w:jc w:val="both"/>
            </w:pPr>
            <w:r w:rsidRPr="00203C8E">
              <w:t>12</w:t>
            </w:r>
          </w:p>
        </w:tc>
        <w:tc>
          <w:tcPr>
            <w:tcW w:w="8064" w:type="dxa"/>
          </w:tcPr>
          <w:p w14:paraId="70958051" w14:textId="77777777" w:rsidR="00BE63BE" w:rsidRPr="00203C8E" w:rsidRDefault="00BE63BE" w:rsidP="00BE63BE">
            <w:pPr>
              <w:jc w:val="both"/>
            </w:pPr>
            <w:r w:rsidRPr="00203C8E">
              <w:t>Миграционная карта</w:t>
            </w:r>
          </w:p>
        </w:tc>
      </w:tr>
      <w:tr w:rsidR="00BE63BE" w:rsidRPr="00203C8E" w14:paraId="6786C027" w14:textId="77777777" w:rsidTr="00BE63BE">
        <w:tc>
          <w:tcPr>
            <w:tcW w:w="1320" w:type="dxa"/>
          </w:tcPr>
          <w:p w14:paraId="7199BD68" w14:textId="77777777" w:rsidR="00BE63BE" w:rsidRPr="00203C8E" w:rsidRDefault="00BE63BE" w:rsidP="00BE63BE">
            <w:pPr>
              <w:jc w:val="both"/>
            </w:pPr>
            <w:r w:rsidRPr="00203C8E">
              <w:t>13</w:t>
            </w:r>
          </w:p>
        </w:tc>
        <w:tc>
          <w:tcPr>
            <w:tcW w:w="8064" w:type="dxa"/>
          </w:tcPr>
          <w:p w14:paraId="32043C36" w14:textId="77777777" w:rsidR="00BE63BE" w:rsidRPr="00203C8E" w:rsidRDefault="00BE63BE" w:rsidP="00BE63BE">
            <w:pPr>
              <w:jc w:val="both"/>
            </w:pPr>
            <w:r w:rsidRPr="00203C8E">
              <w:t>Паспорт гражданина СССР</w:t>
            </w:r>
          </w:p>
        </w:tc>
      </w:tr>
      <w:tr w:rsidR="00BE63BE" w:rsidRPr="00203C8E" w14:paraId="39FC9E30" w14:textId="77777777" w:rsidTr="00BE63BE">
        <w:tc>
          <w:tcPr>
            <w:tcW w:w="1320" w:type="dxa"/>
          </w:tcPr>
          <w:p w14:paraId="37867E85" w14:textId="77777777" w:rsidR="00BE63BE" w:rsidRPr="00203C8E" w:rsidRDefault="00BE63BE" w:rsidP="00BE63BE">
            <w:pPr>
              <w:jc w:val="both"/>
            </w:pPr>
            <w:r w:rsidRPr="00203C8E">
              <w:t>14</w:t>
            </w:r>
          </w:p>
        </w:tc>
        <w:tc>
          <w:tcPr>
            <w:tcW w:w="8064" w:type="dxa"/>
          </w:tcPr>
          <w:p w14:paraId="3DB092CD" w14:textId="77777777" w:rsidR="00BE63BE" w:rsidRPr="00203C8E" w:rsidRDefault="00BE63BE" w:rsidP="00BE63BE">
            <w:pPr>
              <w:jc w:val="both"/>
            </w:pPr>
            <w:r w:rsidRPr="00203C8E">
              <w:rPr>
                <w:lang w:val="en-US"/>
              </w:rPr>
              <w:t>C</w:t>
            </w:r>
            <w:r w:rsidRPr="00203C8E">
              <w:t>НИЛС</w:t>
            </w:r>
          </w:p>
        </w:tc>
      </w:tr>
      <w:tr w:rsidR="00BE63BE" w:rsidRPr="00203C8E" w14:paraId="0F160FFF" w14:textId="77777777" w:rsidTr="00BE63BE">
        <w:tc>
          <w:tcPr>
            <w:tcW w:w="1320" w:type="dxa"/>
          </w:tcPr>
          <w:p w14:paraId="7229243C" w14:textId="2662E785" w:rsidR="00BE63BE" w:rsidRPr="00203C8E" w:rsidRDefault="00BE63BE" w:rsidP="000E55FC">
            <w:pPr>
              <w:jc w:val="both"/>
            </w:pPr>
            <w:r w:rsidRPr="00203C8E">
              <w:t>1</w:t>
            </w:r>
            <w:r w:rsidR="000E55FC">
              <w:t>5</w:t>
            </w:r>
            <w:r w:rsidRPr="00203C8E">
              <w:t xml:space="preserve"> — 20</w:t>
            </w:r>
          </w:p>
        </w:tc>
        <w:tc>
          <w:tcPr>
            <w:tcW w:w="8064" w:type="dxa"/>
          </w:tcPr>
          <w:p w14:paraId="2F5FF3BB" w14:textId="77777777" w:rsidR="00BE63BE" w:rsidRPr="00203C8E" w:rsidRDefault="00BE63BE" w:rsidP="00BE63BE">
            <w:pPr>
              <w:jc w:val="both"/>
            </w:pPr>
            <w:r w:rsidRPr="00203C8E">
              <w:t>Зарезервировано</w:t>
            </w:r>
          </w:p>
        </w:tc>
      </w:tr>
      <w:tr w:rsidR="00BE63BE" w:rsidRPr="00203C8E" w:rsidDel="00310189" w14:paraId="42796FD4" w14:textId="77777777" w:rsidTr="00BE63BE">
        <w:tc>
          <w:tcPr>
            <w:tcW w:w="1320" w:type="dxa"/>
          </w:tcPr>
          <w:p w14:paraId="5C7072EA" w14:textId="77777777" w:rsidR="00BE63BE" w:rsidRPr="00203C8E" w:rsidDel="00310189" w:rsidRDefault="00BE63BE" w:rsidP="00BE63BE">
            <w:pPr>
              <w:jc w:val="both"/>
            </w:pPr>
            <w:r w:rsidRPr="00203C8E">
              <w:t>21</w:t>
            </w:r>
          </w:p>
        </w:tc>
        <w:tc>
          <w:tcPr>
            <w:tcW w:w="8064" w:type="dxa"/>
          </w:tcPr>
          <w:p w14:paraId="60F56D92" w14:textId="77777777" w:rsidR="00BE63BE" w:rsidRPr="00203C8E" w:rsidDel="00310189" w:rsidRDefault="00BE63BE" w:rsidP="00BE63BE">
            <w:pPr>
              <w:jc w:val="both"/>
            </w:pPr>
            <w:r w:rsidRPr="00203C8E">
              <w:t>ИНН</w:t>
            </w:r>
          </w:p>
        </w:tc>
      </w:tr>
      <w:tr w:rsidR="00BE63BE" w:rsidRPr="00203C8E" w14:paraId="68B782A0" w14:textId="77777777" w:rsidTr="00BE63BE">
        <w:tc>
          <w:tcPr>
            <w:tcW w:w="1320" w:type="dxa"/>
          </w:tcPr>
          <w:p w14:paraId="47C3E02C" w14:textId="77777777" w:rsidR="00BE63BE" w:rsidRPr="00203C8E" w:rsidRDefault="00BE63BE" w:rsidP="00BE63BE">
            <w:pPr>
              <w:jc w:val="both"/>
            </w:pPr>
            <w:r w:rsidRPr="00203C8E">
              <w:t>22</w:t>
            </w:r>
          </w:p>
        </w:tc>
        <w:tc>
          <w:tcPr>
            <w:tcW w:w="8064" w:type="dxa"/>
          </w:tcPr>
          <w:p w14:paraId="407BCEC0" w14:textId="77777777" w:rsidR="00BE63BE" w:rsidRPr="00203C8E" w:rsidRDefault="00BE63BE" w:rsidP="00BE63BE">
            <w:pPr>
              <w:autoSpaceDE w:val="0"/>
              <w:autoSpaceDN w:val="0"/>
              <w:adjustRightInd w:val="0"/>
              <w:jc w:val="both"/>
            </w:pPr>
            <w:r w:rsidRPr="00203C8E">
              <w:t>Водительское удостоверение</w:t>
            </w:r>
          </w:p>
        </w:tc>
      </w:tr>
      <w:tr w:rsidR="00BE63BE" w:rsidRPr="00203C8E" w14:paraId="72F402D4" w14:textId="77777777" w:rsidTr="00BE63BE">
        <w:tc>
          <w:tcPr>
            <w:tcW w:w="1320" w:type="dxa"/>
          </w:tcPr>
          <w:p w14:paraId="631B1D06" w14:textId="77777777" w:rsidR="00BE63BE" w:rsidRPr="00203C8E" w:rsidRDefault="00BE63BE" w:rsidP="00BE63BE">
            <w:pPr>
              <w:jc w:val="both"/>
            </w:pPr>
            <w:r w:rsidRPr="00203C8E">
              <w:t>23</w:t>
            </w:r>
          </w:p>
        </w:tc>
        <w:tc>
          <w:tcPr>
            <w:tcW w:w="8064" w:type="dxa"/>
          </w:tcPr>
          <w:p w14:paraId="22355469" w14:textId="77777777" w:rsidR="00BE63BE" w:rsidRPr="00203C8E" w:rsidRDefault="00BE63BE" w:rsidP="00BE63BE">
            <w:pPr>
              <w:autoSpaceDE w:val="0"/>
              <w:autoSpaceDN w:val="0"/>
              <w:adjustRightInd w:val="0"/>
              <w:jc w:val="both"/>
            </w:pPr>
            <w:r w:rsidRPr="00203C8E">
              <w:t>Зарезервировано</w:t>
            </w:r>
          </w:p>
        </w:tc>
      </w:tr>
      <w:tr w:rsidR="00BE63BE" w:rsidRPr="00203C8E" w14:paraId="08D8AEBE" w14:textId="77777777" w:rsidTr="00BE63BE">
        <w:tc>
          <w:tcPr>
            <w:tcW w:w="1320" w:type="dxa"/>
          </w:tcPr>
          <w:p w14:paraId="161D722F" w14:textId="77777777" w:rsidR="00BE63BE" w:rsidRPr="00203C8E" w:rsidRDefault="00BE63BE" w:rsidP="00BE63BE">
            <w:pPr>
              <w:jc w:val="both"/>
            </w:pPr>
            <w:r w:rsidRPr="00203C8E">
              <w:t>24</w:t>
            </w:r>
          </w:p>
        </w:tc>
        <w:tc>
          <w:tcPr>
            <w:tcW w:w="8064" w:type="dxa"/>
          </w:tcPr>
          <w:p w14:paraId="02B22F99" w14:textId="77777777" w:rsidR="00BE63BE" w:rsidRPr="00203C8E" w:rsidRDefault="00BE63BE" w:rsidP="00BE63BE">
            <w:pPr>
              <w:autoSpaceDE w:val="0"/>
              <w:autoSpaceDN w:val="0"/>
              <w:adjustRightInd w:val="0"/>
              <w:jc w:val="both"/>
            </w:pPr>
            <w:r w:rsidRPr="00203C8E">
              <w:t>Свидетельство о регистрации транспортного средства в органах Министерства внутренних дел Российской Федерации</w:t>
            </w:r>
          </w:p>
        </w:tc>
      </w:tr>
      <w:tr w:rsidR="00BE63BE" w:rsidRPr="00203C8E" w14:paraId="04B955DC" w14:textId="77777777" w:rsidTr="00BE63BE">
        <w:tc>
          <w:tcPr>
            <w:tcW w:w="1320" w:type="dxa"/>
          </w:tcPr>
          <w:p w14:paraId="7BB45E4D" w14:textId="77777777" w:rsidR="00BE63BE" w:rsidRPr="00203C8E" w:rsidRDefault="00BE63BE" w:rsidP="00BE63BE">
            <w:pPr>
              <w:jc w:val="both"/>
            </w:pPr>
            <w:r w:rsidRPr="00203C8E">
              <w:t>25</w:t>
            </w:r>
          </w:p>
        </w:tc>
        <w:tc>
          <w:tcPr>
            <w:tcW w:w="8064" w:type="dxa"/>
          </w:tcPr>
          <w:p w14:paraId="5192B868" w14:textId="77777777" w:rsidR="00BE63BE" w:rsidRPr="00203C8E" w:rsidRDefault="00BE63BE" w:rsidP="00BE63BE">
            <w:pPr>
              <w:autoSpaceDE w:val="0"/>
              <w:autoSpaceDN w:val="0"/>
              <w:adjustRightInd w:val="0"/>
              <w:jc w:val="both"/>
            </w:pPr>
            <w:r w:rsidRPr="00203C8E">
              <w:t>Охотничий билет</w:t>
            </w:r>
          </w:p>
        </w:tc>
      </w:tr>
      <w:tr w:rsidR="00BE63BE" w:rsidRPr="00203C8E" w14:paraId="1C70603C" w14:textId="77777777" w:rsidTr="00BE63BE">
        <w:tc>
          <w:tcPr>
            <w:tcW w:w="1320" w:type="dxa"/>
          </w:tcPr>
          <w:p w14:paraId="551F97DC" w14:textId="77777777" w:rsidR="00BE63BE" w:rsidRPr="00203C8E" w:rsidRDefault="00BE63BE" w:rsidP="00BE63BE">
            <w:pPr>
              <w:jc w:val="both"/>
            </w:pPr>
            <w:r w:rsidRPr="00203C8E">
              <w:t>26</w:t>
            </w:r>
          </w:p>
        </w:tc>
        <w:tc>
          <w:tcPr>
            <w:tcW w:w="8064" w:type="dxa"/>
          </w:tcPr>
          <w:p w14:paraId="3811C2F1" w14:textId="77777777" w:rsidR="00BE63BE" w:rsidRPr="00203C8E" w:rsidRDefault="00BE63BE" w:rsidP="00BE63BE">
            <w:pPr>
              <w:autoSpaceDE w:val="0"/>
              <w:autoSpaceDN w:val="0"/>
              <w:adjustRightInd w:val="0"/>
              <w:jc w:val="both"/>
            </w:pPr>
            <w:r w:rsidRPr="00203C8E">
              <w:t>Разрешение на хранение и ношение охотничьего оружия</w:t>
            </w:r>
          </w:p>
        </w:tc>
      </w:tr>
      <w:tr w:rsidR="00BE63BE" w:rsidRPr="00203C8E" w14:paraId="6F1DD41E" w14:textId="77777777" w:rsidTr="00BE63BE">
        <w:tc>
          <w:tcPr>
            <w:tcW w:w="1320" w:type="dxa"/>
          </w:tcPr>
          <w:p w14:paraId="1E28989E" w14:textId="77777777" w:rsidR="00BE63BE" w:rsidRPr="00203C8E" w:rsidRDefault="00BE63BE" w:rsidP="00BE63BE">
            <w:pPr>
              <w:jc w:val="both"/>
            </w:pPr>
            <w:r w:rsidRPr="00203C8E">
              <w:t>27</w:t>
            </w:r>
          </w:p>
        </w:tc>
        <w:tc>
          <w:tcPr>
            <w:tcW w:w="8064" w:type="dxa"/>
          </w:tcPr>
          <w:p w14:paraId="1673AF6E" w14:textId="0D6B9646" w:rsidR="00BE63BE" w:rsidRPr="00203C8E" w:rsidRDefault="00827042" w:rsidP="00BE63BE">
            <w:pPr>
              <w:jc w:val="both"/>
            </w:pPr>
            <w:r w:rsidRPr="00203C8E">
              <w:t>Зарезервировано</w:t>
            </w:r>
          </w:p>
        </w:tc>
      </w:tr>
      <w:tr w:rsidR="00BE63BE" w:rsidRPr="00203C8E" w14:paraId="4E593762" w14:textId="77777777" w:rsidTr="00BE63BE">
        <w:tc>
          <w:tcPr>
            <w:tcW w:w="1320" w:type="dxa"/>
          </w:tcPr>
          <w:p w14:paraId="665F75D6" w14:textId="77777777" w:rsidR="00BE63BE" w:rsidRPr="00203C8E" w:rsidRDefault="00BE63BE" w:rsidP="00BE63BE">
            <w:pPr>
              <w:jc w:val="both"/>
            </w:pPr>
            <w:r w:rsidRPr="00203C8E">
              <w:t>28</w:t>
            </w:r>
          </w:p>
        </w:tc>
        <w:tc>
          <w:tcPr>
            <w:tcW w:w="8064" w:type="dxa"/>
          </w:tcPr>
          <w:p w14:paraId="77388528" w14:textId="77777777" w:rsidR="00BE63BE" w:rsidRPr="00203C8E" w:rsidRDefault="00BE63BE" w:rsidP="00BE63BE">
            <w:pPr>
              <w:jc w:val="both"/>
            </w:pPr>
            <w:r w:rsidRPr="00203C8E">
              <w:t>Паспорт гражданина Российской Федерации, являющийся основным документом, удостоверяющим личность гражданина Российской Федерации за пределами территории Российской Федерации, в том числе содержащий электронный носитель информации</w:t>
            </w:r>
          </w:p>
        </w:tc>
      </w:tr>
      <w:tr w:rsidR="00BE63BE" w:rsidRPr="00203C8E" w14:paraId="58D5AC27" w14:textId="77777777" w:rsidTr="00BE63BE">
        <w:tc>
          <w:tcPr>
            <w:tcW w:w="1320" w:type="dxa"/>
          </w:tcPr>
          <w:p w14:paraId="4FAE7B26" w14:textId="77777777" w:rsidR="00BE63BE" w:rsidRPr="00203C8E" w:rsidRDefault="00BE63BE" w:rsidP="00BE63BE">
            <w:pPr>
              <w:jc w:val="both"/>
            </w:pPr>
            <w:r w:rsidRPr="00203C8E">
              <w:t>29</w:t>
            </w:r>
          </w:p>
        </w:tc>
        <w:tc>
          <w:tcPr>
            <w:tcW w:w="8064" w:type="dxa"/>
          </w:tcPr>
          <w:p w14:paraId="73B744C2" w14:textId="77777777" w:rsidR="00BE63BE" w:rsidRPr="00203C8E" w:rsidRDefault="00BE63BE" w:rsidP="00BE63BE">
            <w:pPr>
              <w:jc w:val="both"/>
            </w:pPr>
            <w:r w:rsidRPr="00203C8E">
              <w:t>Свидетельство о предоставлении временного убежища на территории Российской Федерации</w:t>
            </w:r>
          </w:p>
        </w:tc>
      </w:tr>
      <w:tr w:rsidR="00BE63BE" w:rsidRPr="00203C8E" w14:paraId="5DBB8F1C" w14:textId="77777777" w:rsidTr="00BE63BE">
        <w:tc>
          <w:tcPr>
            <w:tcW w:w="1320" w:type="dxa"/>
          </w:tcPr>
          <w:p w14:paraId="183A40BE" w14:textId="77777777" w:rsidR="00BE63BE" w:rsidRPr="00203C8E" w:rsidRDefault="00BE63BE" w:rsidP="00BE63BE">
            <w:pPr>
              <w:jc w:val="both"/>
            </w:pPr>
            <w:r w:rsidRPr="00203C8E">
              <w:t>30</w:t>
            </w:r>
          </w:p>
        </w:tc>
        <w:tc>
          <w:tcPr>
            <w:tcW w:w="8064" w:type="dxa"/>
          </w:tcPr>
          <w:p w14:paraId="0DD27412" w14:textId="77777777" w:rsidR="00BE63BE" w:rsidRPr="00203C8E" w:rsidRDefault="00BE63BE" w:rsidP="00BE63BE">
            <w:pPr>
              <w:jc w:val="both"/>
            </w:pPr>
            <w:r w:rsidRPr="00203C8E">
              <w:t>Свидетельство о рассмотрении ходатайства по существу</w:t>
            </w:r>
          </w:p>
        </w:tc>
      </w:tr>
      <w:tr w:rsidR="00BE63BE" w:rsidRPr="00203C8E" w14:paraId="003B5B8C" w14:textId="77777777" w:rsidTr="00BE63BE">
        <w:tc>
          <w:tcPr>
            <w:tcW w:w="1320" w:type="dxa"/>
          </w:tcPr>
          <w:p w14:paraId="7F6E0454" w14:textId="77777777" w:rsidR="00BE63BE" w:rsidRPr="00203C8E" w:rsidRDefault="00BE63BE" w:rsidP="00BE63BE">
            <w:pPr>
              <w:jc w:val="both"/>
            </w:pPr>
            <w:r w:rsidRPr="00203C8E">
              <w:t>31..99</w:t>
            </w:r>
          </w:p>
        </w:tc>
        <w:tc>
          <w:tcPr>
            <w:tcW w:w="8064" w:type="dxa"/>
          </w:tcPr>
          <w:p w14:paraId="3AA8FE95" w14:textId="77777777" w:rsidR="00BE63BE" w:rsidRPr="00203C8E" w:rsidRDefault="00BE63BE" w:rsidP="00BE63BE">
            <w:pPr>
              <w:jc w:val="both"/>
            </w:pPr>
            <w:r w:rsidRPr="00203C8E">
              <w:t>Зарезервировано</w:t>
            </w:r>
          </w:p>
        </w:tc>
      </w:tr>
    </w:tbl>
    <w:p w14:paraId="672628E3" w14:textId="4000E75B" w:rsidR="00D41A52" w:rsidRDefault="00D41A52" w:rsidP="000301E3">
      <w:pPr>
        <w:pStyle w:val="Head2"/>
      </w:pPr>
      <w:bookmarkStart w:id="162" w:name="_Ref488335254"/>
      <w:bookmarkStart w:id="163" w:name="_Toc52960747"/>
      <w:bookmarkStart w:id="164" w:name="_Toc106790688"/>
      <w:bookmarkStart w:id="165" w:name="_Ref2091226"/>
      <w:bookmarkStart w:id="166" w:name="_Ref2335919"/>
      <w:bookmarkStart w:id="167" w:name="_Toc9585982"/>
      <w:bookmarkStart w:id="168" w:name="_Toc11"/>
      <w:r w:rsidRPr="00E81EFB">
        <w:t xml:space="preserve">Уникальный </w:t>
      </w:r>
      <w:bookmarkEnd w:id="162"/>
      <w:bookmarkEnd w:id="163"/>
      <w:r w:rsidR="004878F2" w:rsidRPr="0031477B">
        <w:t>присваиваемый номер операции</w:t>
      </w:r>
      <w:bookmarkEnd w:id="164"/>
    </w:p>
    <w:p w14:paraId="3F54D72E" w14:textId="0562B4C2" w:rsidR="00D41A52" w:rsidRPr="00E81EFB" w:rsidRDefault="004878F2" w:rsidP="00D41A52">
      <w:pPr>
        <w:pStyle w:val="affc"/>
        <w:spacing w:line="36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УПНО</w:t>
      </w:r>
      <w:r w:rsidR="00881C13">
        <w:rPr>
          <w:sz w:val="24"/>
          <w:szCs w:val="24"/>
          <w:lang w:val="ru-RU"/>
        </w:rPr>
        <w:t xml:space="preserve"> </w:t>
      </w:r>
      <w:r w:rsidR="00D41A52" w:rsidRPr="00E81EFB">
        <w:rPr>
          <w:sz w:val="24"/>
          <w:szCs w:val="24"/>
          <w:lang w:val="ru-RU"/>
        </w:rPr>
        <w:t xml:space="preserve"> состоит из 32 символов. Структура </w:t>
      </w:r>
      <w:r>
        <w:rPr>
          <w:sz w:val="24"/>
          <w:szCs w:val="24"/>
          <w:lang w:val="ru-RU"/>
        </w:rPr>
        <w:t>УПНО</w:t>
      </w:r>
      <w:r w:rsidR="00881C13">
        <w:rPr>
          <w:sz w:val="24"/>
          <w:szCs w:val="24"/>
          <w:lang w:val="ru-RU"/>
        </w:rPr>
        <w:t xml:space="preserve"> </w:t>
      </w:r>
      <w:r w:rsidR="00D41A52" w:rsidRPr="00E81EFB">
        <w:rPr>
          <w:sz w:val="24"/>
          <w:szCs w:val="24"/>
          <w:lang w:val="ru-RU"/>
        </w:rPr>
        <w:t>должна соответствовать требованиям, приведенным на настоящем разделе.</w:t>
      </w:r>
    </w:p>
    <w:p w14:paraId="34CFD821" w14:textId="36BD2708" w:rsidR="00D41A52" w:rsidRPr="00E81EFB" w:rsidRDefault="00D41A52" w:rsidP="00681B55">
      <w:pPr>
        <w:pStyle w:val="35"/>
        <w:numPr>
          <w:ilvl w:val="2"/>
          <w:numId w:val="4"/>
        </w:numPr>
        <w:tabs>
          <w:tab w:val="num" w:pos="5682"/>
        </w:tabs>
        <w:ind w:left="993" w:hanging="578"/>
        <w:rPr>
          <w:bCs w:val="0"/>
        </w:rPr>
      </w:pPr>
      <w:bookmarkStart w:id="169" w:name="_Toc488323898"/>
      <w:bookmarkStart w:id="170" w:name="_Toc488326051"/>
      <w:bookmarkStart w:id="171" w:name="_Toc488333138"/>
      <w:bookmarkStart w:id="172" w:name="_Toc488333225"/>
      <w:bookmarkStart w:id="173" w:name="_Toc488333281"/>
      <w:bookmarkStart w:id="174" w:name="_Toc488392049"/>
      <w:bookmarkStart w:id="175" w:name="_Toc488410407"/>
      <w:bookmarkStart w:id="176" w:name="_Toc488662236"/>
      <w:bookmarkStart w:id="177" w:name="_Toc488739692"/>
      <w:bookmarkStart w:id="178" w:name="_Toc488743572"/>
      <w:bookmarkStart w:id="179" w:name="_Toc488743910"/>
      <w:bookmarkStart w:id="180" w:name="_Toc488765595"/>
      <w:bookmarkStart w:id="181" w:name="_Toc488765902"/>
      <w:bookmarkStart w:id="182" w:name="_Toc488844965"/>
      <w:bookmarkStart w:id="183" w:name="_Toc489019974"/>
      <w:bookmarkStart w:id="184" w:name="_Toc489020255"/>
      <w:bookmarkStart w:id="185" w:name="_Toc498090949"/>
      <w:bookmarkStart w:id="186" w:name="_Toc498091847"/>
      <w:bookmarkStart w:id="187" w:name="_Toc67335281"/>
      <w:bookmarkStart w:id="188" w:name="_Toc67501354"/>
      <w:bookmarkStart w:id="189" w:name="_Toc70507162"/>
      <w:bookmarkStart w:id="190" w:name="_Toc67335282"/>
      <w:bookmarkStart w:id="191" w:name="_Toc67501355"/>
      <w:bookmarkStart w:id="192" w:name="_Toc70507163"/>
      <w:bookmarkStart w:id="193" w:name="_Toc67335283"/>
      <w:bookmarkStart w:id="194" w:name="_Toc67501356"/>
      <w:bookmarkStart w:id="195" w:name="_Toc70507164"/>
      <w:bookmarkStart w:id="196" w:name="_Toc67335284"/>
      <w:bookmarkStart w:id="197" w:name="_Toc67501357"/>
      <w:bookmarkStart w:id="198" w:name="_Toc70507165"/>
      <w:bookmarkStart w:id="199" w:name="_Toc67335285"/>
      <w:bookmarkStart w:id="200" w:name="_Toc67501358"/>
      <w:bookmarkStart w:id="201" w:name="_Toc70507166"/>
      <w:bookmarkStart w:id="202" w:name="_Toc67335286"/>
      <w:bookmarkStart w:id="203" w:name="_Toc67501359"/>
      <w:bookmarkStart w:id="204" w:name="_Toc70507167"/>
      <w:bookmarkStart w:id="205" w:name="_Toc67335287"/>
      <w:bookmarkStart w:id="206" w:name="_Toc67501360"/>
      <w:bookmarkStart w:id="207" w:name="_Toc70507168"/>
      <w:bookmarkStart w:id="208" w:name="_Toc67335288"/>
      <w:bookmarkStart w:id="209" w:name="_Toc67501361"/>
      <w:bookmarkStart w:id="210" w:name="_Toc70507169"/>
      <w:bookmarkStart w:id="211" w:name="_Toc485395135"/>
      <w:bookmarkStart w:id="212" w:name="_Toc52960748"/>
      <w:bookmarkStart w:id="213" w:name="_Toc106790689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r w:rsidRPr="00E81EFB">
        <w:rPr>
          <w:bCs w:val="0"/>
        </w:rPr>
        <w:t xml:space="preserve">Структура </w:t>
      </w:r>
      <w:r w:rsidR="004878F2">
        <w:rPr>
          <w:bCs w:val="0"/>
        </w:rPr>
        <w:t>УПНО</w:t>
      </w:r>
      <w:r w:rsidRPr="00E81EFB">
        <w:rPr>
          <w:bCs w:val="0"/>
        </w:rPr>
        <w:t xml:space="preserve"> для кредитных организаций</w:t>
      </w:r>
      <w:bookmarkEnd w:id="211"/>
      <w:bookmarkEnd w:id="212"/>
      <w:bookmarkEnd w:id="213"/>
    </w:p>
    <w:tbl>
      <w:tblPr>
        <w:tblW w:w="90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535"/>
        <w:gridCol w:w="518"/>
        <w:gridCol w:w="480"/>
        <w:gridCol w:w="513"/>
        <w:gridCol w:w="476"/>
        <w:gridCol w:w="390"/>
        <w:gridCol w:w="588"/>
        <w:gridCol w:w="464"/>
        <w:gridCol w:w="475"/>
        <w:gridCol w:w="501"/>
        <w:gridCol w:w="456"/>
        <w:gridCol w:w="504"/>
        <w:gridCol w:w="1196"/>
        <w:gridCol w:w="627"/>
        <w:gridCol w:w="796"/>
      </w:tblGrid>
      <w:tr w:rsidR="00D41A52" w:rsidRPr="00E81EFB" w14:paraId="07AAC438" w14:textId="77777777" w:rsidTr="00D41A52">
        <w:tc>
          <w:tcPr>
            <w:tcW w:w="53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4A32A5B" w14:textId="77777777" w:rsidR="00D41A52" w:rsidRPr="00E81EFB" w:rsidRDefault="00D41A52" w:rsidP="00D41A52">
            <w:pPr>
              <w:jc w:val="both"/>
            </w:pPr>
            <w:r w:rsidRPr="00E81EFB">
              <w:t>1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29C99A9" w14:textId="77777777" w:rsidR="00D41A52" w:rsidRPr="00E81EFB" w:rsidRDefault="00D41A52" w:rsidP="00D41A52">
            <w:pPr>
              <w:jc w:val="both"/>
            </w:pPr>
            <w:r w:rsidRPr="00E81EFB">
              <w:t>2</w:t>
            </w:r>
          </w:p>
        </w:tc>
        <w:tc>
          <w:tcPr>
            <w:tcW w:w="51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CBFAF80" w14:textId="77777777" w:rsidR="00D41A52" w:rsidRPr="00E81EFB" w:rsidRDefault="00D41A52" w:rsidP="00D41A52">
            <w:pPr>
              <w:jc w:val="both"/>
            </w:pPr>
            <w:r w:rsidRPr="00E81EFB">
              <w:t>…</w:t>
            </w:r>
          </w:p>
        </w:tc>
        <w:tc>
          <w:tcPr>
            <w:tcW w:w="48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0BCA9CE" w14:textId="77777777" w:rsidR="00D41A52" w:rsidRPr="00E81EFB" w:rsidRDefault="00D41A52" w:rsidP="00D41A52">
            <w:pPr>
              <w:jc w:val="both"/>
            </w:pPr>
            <w:r w:rsidRPr="00E81EFB">
              <w:t>10</w:t>
            </w:r>
          </w:p>
        </w:tc>
        <w:tc>
          <w:tcPr>
            <w:tcW w:w="51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0CAF152" w14:textId="77777777" w:rsidR="00D41A52" w:rsidRPr="00E81EFB" w:rsidRDefault="00D41A52" w:rsidP="00D41A52">
            <w:pPr>
              <w:jc w:val="both"/>
            </w:pPr>
            <w:r w:rsidRPr="00E81EFB">
              <w:t>11</w:t>
            </w:r>
          </w:p>
        </w:tc>
        <w:tc>
          <w:tcPr>
            <w:tcW w:w="47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4989414" w14:textId="77777777" w:rsidR="00D41A52" w:rsidRPr="00E81EFB" w:rsidRDefault="00D41A52" w:rsidP="00D41A52">
            <w:pPr>
              <w:jc w:val="both"/>
            </w:pPr>
            <w:r w:rsidRPr="00E81EFB">
              <w:t>12</w:t>
            </w:r>
          </w:p>
        </w:tc>
        <w:tc>
          <w:tcPr>
            <w:tcW w:w="39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C75B370" w14:textId="77777777" w:rsidR="00D41A52" w:rsidRPr="00E81EFB" w:rsidRDefault="00D41A52" w:rsidP="00D41A52">
            <w:pPr>
              <w:jc w:val="both"/>
            </w:pPr>
            <w:r w:rsidRPr="00E81EFB">
              <w:t>…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A718004" w14:textId="77777777" w:rsidR="00D41A52" w:rsidRPr="00E81EFB" w:rsidRDefault="00D41A52" w:rsidP="00D41A52">
            <w:pPr>
              <w:jc w:val="both"/>
            </w:pPr>
            <w:r w:rsidRPr="00E81EFB">
              <w:t>16</w:t>
            </w:r>
          </w:p>
        </w:tc>
        <w:tc>
          <w:tcPr>
            <w:tcW w:w="464" w:type="dxa"/>
            <w:shd w:val="clear" w:color="auto" w:fill="F2F2F2" w:themeFill="background1" w:themeFillShade="F2"/>
          </w:tcPr>
          <w:p w14:paraId="1F48F95D" w14:textId="77777777" w:rsidR="00D41A52" w:rsidRPr="00E81EFB" w:rsidRDefault="00D41A52" w:rsidP="00D41A52">
            <w:pPr>
              <w:jc w:val="both"/>
            </w:pPr>
            <w:r w:rsidRPr="00E81EFB">
              <w:t>17</w:t>
            </w:r>
          </w:p>
        </w:tc>
        <w:tc>
          <w:tcPr>
            <w:tcW w:w="475" w:type="dxa"/>
            <w:shd w:val="clear" w:color="auto" w:fill="F2F2F2" w:themeFill="background1" w:themeFillShade="F2"/>
          </w:tcPr>
          <w:p w14:paraId="4D932B71" w14:textId="77777777" w:rsidR="00D41A52" w:rsidRPr="00E81EFB" w:rsidRDefault="00D41A52" w:rsidP="00D41A52">
            <w:pPr>
              <w:jc w:val="both"/>
            </w:pPr>
            <w:r w:rsidRPr="00E81EFB">
              <w:t>18</w:t>
            </w:r>
          </w:p>
        </w:tc>
        <w:tc>
          <w:tcPr>
            <w:tcW w:w="501" w:type="dxa"/>
            <w:shd w:val="clear" w:color="auto" w:fill="F2F2F2" w:themeFill="background1" w:themeFillShade="F2"/>
          </w:tcPr>
          <w:p w14:paraId="21F672E8" w14:textId="77777777" w:rsidR="00D41A52" w:rsidRPr="00E81EFB" w:rsidRDefault="00D41A52" w:rsidP="00D41A52">
            <w:pPr>
              <w:jc w:val="both"/>
            </w:pPr>
            <w:r w:rsidRPr="00E81EFB">
              <w:t>…</w:t>
            </w:r>
          </w:p>
        </w:tc>
        <w:tc>
          <w:tcPr>
            <w:tcW w:w="456" w:type="dxa"/>
            <w:shd w:val="clear" w:color="auto" w:fill="F2F2F2" w:themeFill="background1" w:themeFillShade="F2"/>
          </w:tcPr>
          <w:p w14:paraId="06A2F47E" w14:textId="77777777" w:rsidR="00D41A52" w:rsidRPr="00E81EFB" w:rsidRDefault="00D41A52" w:rsidP="00D41A52">
            <w:pPr>
              <w:jc w:val="both"/>
            </w:pPr>
            <w:r w:rsidRPr="00E81EFB">
              <w:t>24</w:t>
            </w:r>
          </w:p>
        </w:tc>
        <w:tc>
          <w:tcPr>
            <w:tcW w:w="50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48A40D1" w14:textId="77777777" w:rsidR="00D41A52" w:rsidRPr="00E81EFB" w:rsidRDefault="00D41A52" w:rsidP="00D41A52">
            <w:pPr>
              <w:jc w:val="both"/>
            </w:pPr>
            <w:r w:rsidRPr="00E81EFB">
              <w:t>25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6E570DC" w14:textId="77777777" w:rsidR="00D41A52" w:rsidRPr="00E81EFB" w:rsidRDefault="00D41A52" w:rsidP="00D41A52">
            <w:pPr>
              <w:jc w:val="both"/>
            </w:pPr>
            <w:r w:rsidRPr="00E81EFB">
              <w:t>…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B278715" w14:textId="77777777" w:rsidR="00D41A52" w:rsidRPr="00E81EFB" w:rsidRDefault="00D41A52" w:rsidP="00D41A52">
            <w:pPr>
              <w:jc w:val="both"/>
            </w:pPr>
            <w:r w:rsidRPr="00E81EFB">
              <w:t>31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675FE54" w14:textId="77777777" w:rsidR="00D41A52" w:rsidRPr="00E81EFB" w:rsidRDefault="00D41A52" w:rsidP="00D41A52">
            <w:pPr>
              <w:jc w:val="both"/>
            </w:pPr>
            <w:r w:rsidRPr="00E81EFB">
              <w:t>32</w:t>
            </w:r>
          </w:p>
        </w:tc>
      </w:tr>
      <w:tr w:rsidR="00D41A52" w:rsidRPr="00E81EFB" w14:paraId="52EEA3B5" w14:textId="77777777" w:rsidTr="00D41A52">
        <w:trPr>
          <w:trHeight w:val="372"/>
        </w:trPr>
        <w:tc>
          <w:tcPr>
            <w:tcW w:w="535" w:type="dxa"/>
            <w:shd w:val="clear" w:color="auto" w:fill="F9ECAB" w:themeFill="accent3" w:themeFillTint="66"/>
          </w:tcPr>
          <w:p w14:paraId="3D365ACE" w14:textId="77777777" w:rsidR="00D41A52" w:rsidRPr="00E81EFB" w:rsidRDefault="00D41A52" w:rsidP="00D41A52">
            <w:pPr>
              <w:jc w:val="center"/>
              <w:rPr>
                <w:b/>
              </w:rPr>
            </w:pPr>
            <w:r w:rsidRPr="00E81EFB">
              <w:rPr>
                <w:b/>
              </w:rPr>
              <w:t>А</w:t>
            </w:r>
          </w:p>
        </w:tc>
        <w:tc>
          <w:tcPr>
            <w:tcW w:w="1533" w:type="dxa"/>
            <w:gridSpan w:val="3"/>
            <w:shd w:val="clear" w:color="auto" w:fill="DAEAF4" w:themeFill="accent1" w:themeFillTint="33"/>
          </w:tcPr>
          <w:p w14:paraId="69466F18" w14:textId="77777777" w:rsidR="00D41A52" w:rsidRPr="00E81EFB" w:rsidRDefault="00D41A52" w:rsidP="00D41A52">
            <w:pPr>
              <w:jc w:val="center"/>
              <w:rPr>
                <w:b/>
              </w:rPr>
            </w:pPr>
            <w:r w:rsidRPr="00E81EFB">
              <w:rPr>
                <w:b/>
              </w:rPr>
              <w:t>В</w:t>
            </w:r>
          </w:p>
        </w:tc>
        <w:tc>
          <w:tcPr>
            <w:tcW w:w="1967" w:type="dxa"/>
            <w:gridSpan w:val="4"/>
            <w:shd w:val="clear" w:color="auto" w:fill="ACACAC" w:themeFill="background2" w:themeFillShade="E6"/>
          </w:tcPr>
          <w:p w14:paraId="4E20D8E4" w14:textId="77777777" w:rsidR="00D41A52" w:rsidRPr="00E81EFB" w:rsidRDefault="00D41A52" w:rsidP="00D41A52">
            <w:pPr>
              <w:jc w:val="center"/>
              <w:rPr>
                <w:b/>
              </w:rPr>
            </w:pPr>
            <w:r w:rsidRPr="00E81EFB">
              <w:rPr>
                <w:b/>
              </w:rPr>
              <w:t>С</w:t>
            </w:r>
          </w:p>
        </w:tc>
        <w:tc>
          <w:tcPr>
            <w:tcW w:w="1896" w:type="dxa"/>
            <w:gridSpan w:val="4"/>
            <w:shd w:val="clear" w:color="auto" w:fill="auto"/>
          </w:tcPr>
          <w:p w14:paraId="5D2D6F41" w14:textId="77777777" w:rsidR="00D41A52" w:rsidRPr="00E81EFB" w:rsidRDefault="00D41A52" w:rsidP="00D41A52">
            <w:pPr>
              <w:jc w:val="center"/>
              <w:rPr>
                <w:b/>
                <w:lang w:val="en-US"/>
              </w:rPr>
            </w:pPr>
            <w:r w:rsidRPr="00E81EFB">
              <w:rPr>
                <w:b/>
                <w:lang w:val="en-US"/>
              </w:rPr>
              <w:t>D</w:t>
            </w:r>
          </w:p>
        </w:tc>
        <w:tc>
          <w:tcPr>
            <w:tcW w:w="3123" w:type="dxa"/>
            <w:gridSpan w:val="4"/>
            <w:shd w:val="clear" w:color="auto" w:fill="E7C7F1" w:themeFill="accent6" w:themeFillTint="33"/>
          </w:tcPr>
          <w:p w14:paraId="3311F4F2" w14:textId="77777777" w:rsidR="00D41A52" w:rsidRPr="00E81EFB" w:rsidRDefault="00D41A52" w:rsidP="00D41A52">
            <w:pPr>
              <w:jc w:val="center"/>
              <w:rPr>
                <w:b/>
                <w:lang w:val="en-US"/>
              </w:rPr>
            </w:pPr>
            <w:r w:rsidRPr="00E81EFB">
              <w:rPr>
                <w:b/>
                <w:lang w:val="en-US"/>
              </w:rPr>
              <w:t>F</w:t>
            </w:r>
          </w:p>
        </w:tc>
      </w:tr>
    </w:tbl>
    <w:p w14:paraId="280B2EA6" w14:textId="77777777" w:rsidR="00D41A52" w:rsidRPr="00E81EFB" w:rsidRDefault="00D41A52" w:rsidP="00D41A52">
      <w:pPr>
        <w:ind w:left="1077" w:hanging="368"/>
        <w:jc w:val="both"/>
      </w:pPr>
    </w:p>
    <w:tbl>
      <w:tblPr>
        <w:tblStyle w:val="aff0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D41A52" w:rsidRPr="00E81EFB" w14:paraId="33E3C94C" w14:textId="77777777" w:rsidTr="00D41A52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50094C41" w14:textId="77777777" w:rsidR="00D41A52" w:rsidRPr="00E81EFB" w:rsidRDefault="00D41A52" w:rsidP="00D41A52">
            <w:pPr>
              <w:spacing w:after="120"/>
              <w:jc w:val="both"/>
              <w:rPr>
                <w:b/>
              </w:rPr>
            </w:pPr>
            <w:r w:rsidRPr="00E81EFB">
              <w:rPr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0FBF2B10" w14:textId="77777777" w:rsidR="00D41A52" w:rsidRPr="00E81EFB" w:rsidRDefault="00D41A52" w:rsidP="00D41A52">
            <w:pPr>
              <w:spacing w:after="120"/>
              <w:jc w:val="both"/>
            </w:pPr>
            <w:r w:rsidRPr="00E81EFB">
              <w:t>Значение «1»</w:t>
            </w:r>
          </w:p>
        </w:tc>
      </w:tr>
      <w:tr w:rsidR="00D41A52" w:rsidRPr="00E81EFB" w14:paraId="0B42C314" w14:textId="77777777" w:rsidTr="00D41A52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44AE4333" w14:textId="77777777" w:rsidR="00D41A52" w:rsidRPr="00E81EFB" w:rsidRDefault="00D41A52" w:rsidP="00D41A52">
            <w:pPr>
              <w:spacing w:after="120"/>
              <w:jc w:val="both"/>
              <w:rPr>
                <w:b/>
              </w:rPr>
            </w:pPr>
            <w:r w:rsidRPr="00E81EFB">
              <w:rPr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6C54C627" w14:textId="3CA57FB7" w:rsidR="00D41A52" w:rsidRPr="00E81EFB" w:rsidRDefault="00D41A52" w:rsidP="00D41A52">
            <w:pPr>
              <w:spacing w:after="120"/>
              <w:jc w:val="both"/>
            </w:pPr>
            <w:r w:rsidRPr="00E81EFB">
              <w:rPr>
                <w:rFonts w:eastAsia="Calibri"/>
              </w:rPr>
              <w:t xml:space="preserve">БИК </w:t>
            </w:r>
            <w:r w:rsidR="008400B5">
              <w:rPr>
                <w:rFonts w:eastAsia="Calibri"/>
              </w:rPr>
              <w:t xml:space="preserve">участника платежной системы Банка России - </w:t>
            </w:r>
            <w:r w:rsidR="008400B5" w:rsidRPr="00E81EFB">
              <w:rPr>
                <w:rFonts w:eastAsia="Calibri"/>
              </w:rPr>
              <w:t>кредитной организации, подразделения кредитной организации, принявше</w:t>
            </w:r>
            <w:r w:rsidR="008400B5">
              <w:rPr>
                <w:rFonts w:eastAsia="Calibri"/>
              </w:rPr>
              <w:t>го к исполнению распоряжение о переводе денежных средств</w:t>
            </w:r>
          </w:p>
        </w:tc>
      </w:tr>
      <w:tr w:rsidR="00D41A52" w:rsidRPr="00E81EFB" w14:paraId="0AEAF46E" w14:textId="77777777" w:rsidTr="00D41A52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1B4281F4" w14:textId="77777777" w:rsidR="00D41A52" w:rsidRPr="00E81EFB" w:rsidRDefault="00D41A52" w:rsidP="00D41A52">
            <w:pPr>
              <w:spacing w:after="120"/>
              <w:jc w:val="both"/>
              <w:rPr>
                <w:b/>
              </w:rPr>
            </w:pPr>
            <w:r w:rsidRPr="00E81EFB">
              <w:rPr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61801D25" w14:textId="02A3EB84" w:rsidR="00D41A52" w:rsidRPr="00E81EFB" w:rsidRDefault="008400B5" w:rsidP="00D41A52">
            <w:pPr>
              <w:spacing w:after="120"/>
              <w:jc w:val="both"/>
            </w:pPr>
            <w:r w:rsidRPr="00E81EFB">
              <w:rPr>
                <w:rFonts w:eastAsia="Calibri"/>
              </w:rPr>
              <w:t>Номер подразделения кредитной организации, принявшего</w:t>
            </w:r>
            <w:r>
              <w:rPr>
                <w:rFonts w:eastAsia="Calibri"/>
              </w:rPr>
              <w:t xml:space="preserve"> к исполнению распоряжение о переводе денежных средств</w:t>
            </w:r>
            <w:r w:rsidRPr="00E81EFB">
              <w:rPr>
                <w:rFonts w:eastAsia="Calibri"/>
              </w:rPr>
              <w:t>.</w:t>
            </w:r>
            <w:r>
              <w:rPr>
                <w:rFonts w:eastAsia="Calibri"/>
              </w:rPr>
              <w:t xml:space="preserve"> При отсутствии указывается значение ноль («0»). </w:t>
            </w:r>
            <w:r w:rsidRPr="00E81EFB">
              <w:rPr>
                <w:rFonts w:eastAsia="Calibri"/>
              </w:rPr>
              <w:t xml:space="preserve"> </w:t>
            </w:r>
            <w:r w:rsidR="00D41A52" w:rsidRPr="00E81EFB">
              <w:rPr>
                <w:rFonts w:eastAsia="Calibri"/>
              </w:rPr>
              <w:t>Номер слева дополняется нулями до 6 символов</w:t>
            </w:r>
          </w:p>
        </w:tc>
      </w:tr>
      <w:tr w:rsidR="00D41A52" w:rsidRPr="00E81EFB" w14:paraId="6AB5D3B5" w14:textId="77777777" w:rsidTr="00D41A52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72AFC738" w14:textId="77777777" w:rsidR="00D41A52" w:rsidRPr="00E81EFB" w:rsidRDefault="00D41A52" w:rsidP="00D41A52">
            <w:pPr>
              <w:spacing w:after="120"/>
              <w:jc w:val="both"/>
              <w:rPr>
                <w:b/>
                <w:lang w:val="en-US"/>
              </w:rPr>
            </w:pPr>
            <w:r w:rsidRPr="00E81EFB">
              <w:rPr>
                <w:b/>
                <w:lang w:val="en-US"/>
              </w:rPr>
              <w:t>D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5C7AB670" w14:textId="658ECA8B" w:rsidR="00D41A52" w:rsidRPr="00E81EFB" w:rsidRDefault="008400B5" w:rsidP="00D41A52">
            <w:pPr>
              <w:spacing w:after="120"/>
              <w:jc w:val="both"/>
              <w:rPr>
                <w:rFonts w:eastAsia="Calibri"/>
              </w:rPr>
            </w:pPr>
            <w:r w:rsidRPr="00E81EFB">
              <w:rPr>
                <w:rFonts w:eastAsia="Calibri"/>
              </w:rPr>
              <w:t xml:space="preserve">Дата </w:t>
            </w:r>
            <w:r w:rsidRPr="00147802">
              <w:rPr>
                <w:rFonts w:eastAsia="Calibri"/>
              </w:rPr>
              <w:t>приема к исполнению распоряжения о переводе денежных средств</w:t>
            </w:r>
            <w:r>
              <w:rPr>
                <w:rFonts w:eastAsia="Calibri"/>
              </w:rPr>
              <w:t xml:space="preserve">, </w:t>
            </w:r>
            <w:r w:rsidRPr="00721029">
              <w:rPr>
                <w:rFonts w:eastAsia="Calibri"/>
              </w:rPr>
              <w:t>а в случае если распоряжение помещено в очередь не исполненных в срок распоряжений - дата исполнения (частичного исполнения)</w:t>
            </w:r>
            <w:r w:rsidR="00075C35">
              <w:rPr>
                <w:rFonts w:eastAsia="Calibri"/>
              </w:rPr>
              <w:t xml:space="preserve"> такого распоряжения</w:t>
            </w:r>
            <w:r>
              <w:rPr>
                <w:rFonts w:eastAsia="Calibri"/>
                <w:szCs w:val="24"/>
              </w:rPr>
              <w:t xml:space="preserve"> </w:t>
            </w:r>
            <w:r w:rsidR="003F438C">
              <w:rPr>
                <w:rFonts w:eastAsia="Calibri"/>
                <w:szCs w:val="24"/>
              </w:rPr>
              <w:t>в формате "ДДММГГГГ", где "ДД" - день, "ММ" - месяц, а "ГГГГ" - год приема к исполнению распоряжения о переводе денежных средств</w:t>
            </w:r>
          </w:p>
        </w:tc>
      </w:tr>
      <w:tr w:rsidR="00D41A52" w:rsidRPr="00E81EFB" w14:paraId="39B8AA25" w14:textId="77777777" w:rsidTr="00D41A52">
        <w:tc>
          <w:tcPr>
            <w:tcW w:w="333" w:type="pct"/>
            <w:tcBorders>
              <w:top w:val="single" w:sz="4" w:space="0" w:color="auto"/>
            </w:tcBorders>
          </w:tcPr>
          <w:p w14:paraId="5C87AB9B" w14:textId="77777777" w:rsidR="00D41A52" w:rsidRPr="00E81EFB" w:rsidRDefault="00D41A52" w:rsidP="00D41A52">
            <w:pPr>
              <w:spacing w:after="120"/>
              <w:jc w:val="both"/>
              <w:rPr>
                <w:b/>
                <w:lang w:val="en-US"/>
              </w:rPr>
            </w:pPr>
            <w:r w:rsidRPr="00E81EFB">
              <w:rPr>
                <w:b/>
                <w:lang w:val="en-US"/>
              </w:rPr>
              <w:t>F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5BCF45E1" w14:textId="31FD1B0E" w:rsidR="00D41A52" w:rsidRPr="00E81EFB" w:rsidRDefault="00D41A52" w:rsidP="00D41A52">
            <w:pPr>
              <w:spacing w:after="120"/>
              <w:jc w:val="both"/>
              <w:rPr>
                <w:rFonts w:eastAsia="Calibri"/>
              </w:rPr>
            </w:pPr>
            <w:r w:rsidRPr="00E81EFB">
              <w:rPr>
                <w:rFonts w:eastAsia="Calibri"/>
              </w:rPr>
              <w:t xml:space="preserve">Уникальный номер платежа в течение дня </w:t>
            </w:r>
            <w:r w:rsidR="008400B5" w:rsidRPr="00E81EFB">
              <w:rPr>
                <w:rFonts w:eastAsia="Calibri"/>
              </w:rPr>
              <w:t>для</w:t>
            </w:r>
            <w:r w:rsidR="008400B5">
              <w:rPr>
                <w:rFonts w:eastAsia="Calibri"/>
              </w:rPr>
              <w:t xml:space="preserve"> кредитной организации, подразделения кредитной организации, принявшего к исполнению распоряжение о переводе денежных средств</w:t>
            </w:r>
            <w:r w:rsidRPr="00E81EFB">
              <w:rPr>
                <w:rFonts w:eastAsia="Calibri"/>
              </w:rPr>
              <w:t>. Номер слева дополняется нулями до 8 символов.</w:t>
            </w:r>
          </w:p>
        </w:tc>
      </w:tr>
    </w:tbl>
    <w:p w14:paraId="7C642C5F" w14:textId="5603A96C" w:rsidR="00D41A52" w:rsidRPr="00E81EFB" w:rsidRDefault="00D41A52" w:rsidP="00681B55">
      <w:pPr>
        <w:pStyle w:val="35"/>
        <w:numPr>
          <w:ilvl w:val="2"/>
          <w:numId w:val="4"/>
        </w:numPr>
        <w:tabs>
          <w:tab w:val="num" w:pos="5682"/>
        </w:tabs>
        <w:ind w:left="993" w:hanging="578"/>
        <w:rPr>
          <w:bCs w:val="0"/>
        </w:rPr>
      </w:pPr>
      <w:bookmarkStart w:id="214" w:name="_Toc485395136"/>
      <w:bookmarkStart w:id="215" w:name="_Toc52960749"/>
      <w:bookmarkStart w:id="216" w:name="_Toc106790690"/>
      <w:r w:rsidRPr="00E81EFB">
        <w:rPr>
          <w:bCs w:val="0"/>
        </w:rPr>
        <w:t xml:space="preserve">Структура </w:t>
      </w:r>
      <w:r w:rsidR="004878F2">
        <w:rPr>
          <w:bCs w:val="0"/>
        </w:rPr>
        <w:t>УПНО</w:t>
      </w:r>
      <w:r w:rsidRPr="00E81EFB">
        <w:rPr>
          <w:bCs w:val="0"/>
        </w:rPr>
        <w:t xml:space="preserve"> для территориальных органов Федерального казначейства</w:t>
      </w:r>
      <w:bookmarkEnd w:id="214"/>
      <w:bookmarkEnd w:id="215"/>
      <w:bookmarkEnd w:id="216"/>
    </w:p>
    <w:p w14:paraId="2A073E09" w14:textId="77777777" w:rsidR="00D41A52" w:rsidRPr="00E81EFB" w:rsidRDefault="00D41A52" w:rsidP="00D41A52"/>
    <w:tbl>
      <w:tblPr>
        <w:tblW w:w="98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8"/>
        <w:gridCol w:w="476"/>
        <w:gridCol w:w="476"/>
        <w:gridCol w:w="518"/>
        <w:gridCol w:w="504"/>
        <w:gridCol w:w="454"/>
        <w:gridCol w:w="434"/>
        <w:gridCol w:w="890"/>
        <w:gridCol w:w="476"/>
        <w:gridCol w:w="518"/>
        <w:gridCol w:w="517"/>
        <w:gridCol w:w="476"/>
        <w:gridCol w:w="532"/>
        <w:gridCol w:w="560"/>
        <w:gridCol w:w="1190"/>
        <w:gridCol w:w="672"/>
        <w:gridCol w:w="675"/>
      </w:tblGrid>
      <w:tr w:rsidR="00D41A52" w:rsidRPr="00E81EFB" w14:paraId="457D31DF" w14:textId="77777777" w:rsidTr="00D41A52">
        <w:trPr>
          <w:trHeight w:val="271"/>
        </w:trPr>
        <w:tc>
          <w:tcPr>
            <w:tcW w:w="448" w:type="dxa"/>
            <w:shd w:val="clear" w:color="auto" w:fill="F2F2F2" w:themeFill="background1" w:themeFillShade="F2"/>
          </w:tcPr>
          <w:p w14:paraId="72E3AD1E" w14:textId="77777777" w:rsidR="00D41A52" w:rsidRPr="00E81EFB" w:rsidRDefault="00D41A52" w:rsidP="00D41A52">
            <w:pPr>
              <w:jc w:val="center"/>
            </w:pPr>
            <w:r w:rsidRPr="00E81EFB">
              <w:t>1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23754D8A" w14:textId="77777777" w:rsidR="00D41A52" w:rsidRPr="00E81EFB" w:rsidRDefault="00D41A52" w:rsidP="00D41A52">
            <w:pPr>
              <w:jc w:val="center"/>
            </w:pPr>
            <w:r w:rsidRPr="00E81EFB">
              <w:t>2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662C6180" w14:textId="77777777" w:rsidR="00D41A52" w:rsidRPr="00E81EFB" w:rsidRDefault="00D41A52" w:rsidP="00D41A52">
            <w:pPr>
              <w:jc w:val="center"/>
            </w:pPr>
            <w:r w:rsidRPr="00E81EFB">
              <w:t>3</w:t>
            </w:r>
          </w:p>
        </w:tc>
        <w:tc>
          <w:tcPr>
            <w:tcW w:w="518" w:type="dxa"/>
            <w:shd w:val="clear" w:color="auto" w:fill="F2F2F2" w:themeFill="background1" w:themeFillShade="F2"/>
          </w:tcPr>
          <w:p w14:paraId="4FA55872" w14:textId="77777777" w:rsidR="00D41A52" w:rsidRPr="00E81EFB" w:rsidRDefault="00D41A52" w:rsidP="00D41A52">
            <w:pPr>
              <w:jc w:val="center"/>
            </w:pPr>
            <w:r w:rsidRPr="00E81EFB">
              <w:t>4</w:t>
            </w:r>
          </w:p>
        </w:tc>
        <w:tc>
          <w:tcPr>
            <w:tcW w:w="504" w:type="dxa"/>
            <w:shd w:val="clear" w:color="auto" w:fill="F2F2F2" w:themeFill="background1" w:themeFillShade="F2"/>
          </w:tcPr>
          <w:p w14:paraId="153EEB4D" w14:textId="77777777" w:rsidR="00D41A52" w:rsidRPr="00E81EFB" w:rsidRDefault="00D41A52" w:rsidP="00D41A52">
            <w:pPr>
              <w:jc w:val="center"/>
            </w:pPr>
            <w:r w:rsidRPr="00E81EFB">
              <w:t>5</w:t>
            </w:r>
          </w:p>
        </w:tc>
        <w:tc>
          <w:tcPr>
            <w:tcW w:w="454" w:type="dxa"/>
            <w:shd w:val="clear" w:color="auto" w:fill="F2F2F2" w:themeFill="background1" w:themeFillShade="F2"/>
          </w:tcPr>
          <w:p w14:paraId="29D5B34E" w14:textId="77777777" w:rsidR="00D41A52" w:rsidRPr="00E81EFB" w:rsidRDefault="00D41A52" w:rsidP="00D41A52">
            <w:pPr>
              <w:jc w:val="center"/>
            </w:pPr>
            <w:r w:rsidRPr="00E81EFB">
              <w:t>6</w:t>
            </w:r>
          </w:p>
        </w:tc>
        <w:tc>
          <w:tcPr>
            <w:tcW w:w="434" w:type="dxa"/>
            <w:shd w:val="clear" w:color="auto" w:fill="F2F2F2" w:themeFill="background1" w:themeFillShade="F2"/>
          </w:tcPr>
          <w:p w14:paraId="064C7202" w14:textId="77777777" w:rsidR="00D41A52" w:rsidRPr="00E81EFB" w:rsidRDefault="00D41A52" w:rsidP="00D41A52">
            <w:pPr>
              <w:jc w:val="center"/>
            </w:pPr>
            <w:r w:rsidRPr="00E81EFB">
              <w:t>7</w:t>
            </w:r>
          </w:p>
        </w:tc>
        <w:tc>
          <w:tcPr>
            <w:tcW w:w="890" w:type="dxa"/>
            <w:shd w:val="clear" w:color="auto" w:fill="F2F2F2" w:themeFill="background1" w:themeFillShade="F2"/>
          </w:tcPr>
          <w:p w14:paraId="3DBE72D2" w14:textId="77777777" w:rsidR="00D41A52" w:rsidRPr="00E81EFB" w:rsidRDefault="00D41A52" w:rsidP="00D41A52">
            <w:pPr>
              <w:jc w:val="center"/>
            </w:pPr>
            <w:r w:rsidRPr="00E81EFB">
              <w:t>…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4E47AFB0" w14:textId="77777777" w:rsidR="00D41A52" w:rsidRPr="00E81EFB" w:rsidRDefault="00D41A52" w:rsidP="00D41A52">
            <w:pPr>
              <w:jc w:val="center"/>
            </w:pPr>
            <w:r w:rsidRPr="00E81EFB">
              <w:t>16</w:t>
            </w:r>
          </w:p>
        </w:tc>
        <w:tc>
          <w:tcPr>
            <w:tcW w:w="518" w:type="dxa"/>
            <w:shd w:val="clear" w:color="auto" w:fill="F2F2F2" w:themeFill="background1" w:themeFillShade="F2"/>
          </w:tcPr>
          <w:p w14:paraId="2F2BE521" w14:textId="77777777" w:rsidR="00D41A52" w:rsidRPr="00E81EFB" w:rsidRDefault="00D41A52" w:rsidP="00D41A52">
            <w:pPr>
              <w:jc w:val="center"/>
            </w:pPr>
            <w:r w:rsidRPr="00E81EFB">
              <w:t>17</w:t>
            </w:r>
          </w:p>
        </w:tc>
        <w:tc>
          <w:tcPr>
            <w:tcW w:w="517" w:type="dxa"/>
            <w:shd w:val="clear" w:color="auto" w:fill="F2F2F2" w:themeFill="background1" w:themeFillShade="F2"/>
          </w:tcPr>
          <w:p w14:paraId="4201F5EF" w14:textId="77777777" w:rsidR="00D41A52" w:rsidRPr="00E81EFB" w:rsidRDefault="00D41A52" w:rsidP="00D41A52">
            <w:pPr>
              <w:jc w:val="center"/>
            </w:pPr>
            <w:r w:rsidRPr="00E81EFB">
              <w:t>18</w:t>
            </w:r>
          </w:p>
        </w:tc>
        <w:tc>
          <w:tcPr>
            <w:tcW w:w="476" w:type="dxa"/>
            <w:shd w:val="clear" w:color="auto" w:fill="F2F2F2" w:themeFill="background1" w:themeFillShade="F2"/>
          </w:tcPr>
          <w:p w14:paraId="6044AE95" w14:textId="77777777" w:rsidR="00D41A52" w:rsidRPr="00E81EFB" w:rsidRDefault="00D41A52" w:rsidP="00D41A52">
            <w:pPr>
              <w:jc w:val="center"/>
            </w:pPr>
            <w:r w:rsidRPr="00E81EFB">
              <w:t>…</w:t>
            </w:r>
          </w:p>
        </w:tc>
        <w:tc>
          <w:tcPr>
            <w:tcW w:w="532" w:type="dxa"/>
            <w:shd w:val="clear" w:color="auto" w:fill="F2F2F2" w:themeFill="background1" w:themeFillShade="F2"/>
          </w:tcPr>
          <w:p w14:paraId="45EA8563" w14:textId="77777777" w:rsidR="00D41A52" w:rsidRPr="00E81EFB" w:rsidRDefault="00D41A52" w:rsidP="00D41A52">
            <w:pPr>
              <w:jc w:val="center"/>
            </w:pPr>
            <w:r w:rsidRPr="00E81EFB">
              <w:t>24</w:t>
            </w:r>
          </w:p>
        </w:tc>
        <w:tc>
          <w:tcPr>
            <w:tcW w:w="560" w:type="dxa"/>
            <w:shd w:val="clear" w:color="auto" w:fill="F2F2F2" w:themeFill="background1" w:themeFillShade="F2"/>
          </w:tcPr>
          <w:p w14:paraId="510BF916" w14:textId="77777777" w:rsidR="00D41A52" w:rsidRPr="00E81EFB" w:rsidRDefault="00D41A52" w:rsidP="00D41A52">
            <w:pPr>
              <w:jc w:val="center"/>
            </w:pPr>
            <w:r w:rsidRPr="00E81EFB">
              <w:t>25</w:t>
            </w:r>
          </w:p>
        </w:tc>
        <w:tc>
          <w:tcPr>
            <w:tcW w:w="1190" w:type="dxa"/>
            <w:shd w:val="clear" w:color="auto" w:fill="F2F2F2" w:themeFill="background1" w:themeFillShade="F2"/>
          </w:tcPr>
          <w:p w14:paraId="535F9DD4" w14:textId="77777777" w:rsidR="00D41A52" w:rsidRPr="00E81EFB" w:rsidRDefault="00D41A52" w:rsidP="00D41A52">
            <w:pPr>
              <w:jc w:val="center"/>
            </w:pPr>
            <w:r w:rsidRPr="00E81EFB">
              <w:t>…</w:t>
            </w:r>
          </w:p>
        </w:tc>
        <w:tc>
          <w:tcPr>
            <w:tcW w:w="672" w:type="dxa"/>
            <w:shd w:val="clear" w:color="auto" w:fill="F2F2F2" w:themeFill="background1" w:themeFillShade="F2"/>
          </w:tcPr>
          <w:p w14:paraId="1636A9E1" w14:textId="77777777" w:rsidR="00D41A52" w:rsidRPr="00E81EFB" w:rsidRDefault="00D41A52" w:rsidP="00D41A52">
            <w:pPr>
              <w:jc w:val="center"/>
            </w:pPr>
            <w:r w:rsidRPr="00E81EFB">
              <w:t>31</w:t>
            </w:r>
          </w:p>
        </w:tc>
        <w:tc>
          <w:tcPr>
            <w:tcW w:w="675" w:type="dxa"/>
            <w:shd w:val="clear" w:color="auto" w:fill="F2F2F2" w:themeFill="background1" w:themeFillShade="F2"/>
          </w:tcPr>
          <w:p w14:paraId="4A1FEABD" w14:textId="77777777" w:rsidR="00D41A52" w:rsidRPr="00E81EFB" w:rsidRDefault="00D41A52" w:rsidP="00D41A52">
            <w:pPr>
              <w:jc w:val="center"/>
            </w:pPr>
            <w:r w:rsidRPr="00E81EFB">
              <w:t>32</w:t>
            </w:r>
          </w:p>
        </w:tc>
      </w:tr>
      <w:tr w:rsidR="00D41A52" w:rsidRPr="00E81EFB" w14:paraId="7C92FA2C" w14:textId="77777777" w:rsidTr="00D41A52">
        <w:trPr>
          <w:trHeight w:val="361"/>
        </w:trPr>
        <w:tc>
          <w:tcPr>
            <w:tcW w:w="448" w:type="dxa"/>
            <w:shd w:val="clear" w:color="auto" w:fill="FCF5D5" w:themeFill="accent3" w:themeFillTint="33"/>
          </w:tcPr>
          <w:p w14:paraId="6EEF105A" w14:textId="77777777" w:rsidR="00D41A52" w:rsidRPr="00E81EFB" w:rsidRDefault="00D41A52" w:rsidP="00D41A52">
            <w:pPr>
              <w:jc w:val="center"/>
              <w:rPr>
                <w:b/>
              </w:rPr>
            </w:pPr>
            <w:r w:rsidRPr="00E81EFB">
              <w:rPr>
                <w:b/>
              </w:rPr>
              <w:t>А</w:t>
            </w:r>
          </w:p>
        </w:tc>
        <w:tc>
          <w:tcPr>
            <w:tcW w:w="1974" w:type="dxa"/>
            <w:gridSpan w:val="4"/>
            <w:shd w:val="clear" w:color="auto" w:fill="DAEAF4" w:themeFill="accent1" w:themeFillTint="33"/>
          </w:tcPr>
          <w:p w14:paraId="64532C74" w14:textId="77777777" w:rsidR="00D41A52" w:rsidRPr="00E81EFB" w:rsidRDefault="00D41A52" w:rsidP="00D41A52">
            <w:pPr>
              <w:jc w:val="center"/>
              <w:rPr>
                <w:b/>
              </w:rPr>
            </w:pPr>
            <w:r w:rsidRPr="00E81EFB">
              <w:rPr>
                <w:b/>
              </w:rPr>
              <w:t>В</w:t>
            </w:r>
          </w:p>
        </w:tc>
        <w:tc>
          <w:tcPr>
            <w:tcW w:w="2254" w:type="dxa"/>
            <w:gridSpan w:val="4"/>
            <w:shd w:val="clear" w:color="auto" w:fill="ACACAC" w:themeFill="background2" w:themeFillShade="E6"/>
          </w:tcPr>
          <w:p w14:paraId="65DD3D5F" w14:textId="77777777" w:rsidR="00D41A52" w:rsidRPr="00E81EFB" w:rsidRDefault="00D41A52" w:rsidP="00D41A52">
            <w:pPr>
              <w:jc w:val="center"/>
              <w:rPr>
                <w:b/>
              </w:rPr>
            </w:pPr>
            <w:r w:rsidRPr="00E81EFB">
              <w:rPr>
                <w:b/>
              </w:rPr>
              <w:t>С</w:t>
            </w:r>
          </w:p>
        </w:tc>
        <w:tc>
          <w:tcPr>
            <w:tcW w:w="2043" w:type="dxa"/>
            <w:gridSpan w:val="4"/>
            <w:shd w:val="clear" w:color="auto" w:fill="auto"/>
          </w:tcPr>
          <w:p w14:paraId="7388608B" w14:textId="77777777" w:rsidR="00D41A52" w:rsidRPr="00E81EFB" w:rsidRDefault="00D41A52" w:rsidP="00D41A52">
            <w:pPr>
              <w:jc w:val="center"/>
              <w:rPr>
                <w:b/>
                <w:lang w:val="en-US"/>
              </w:rPr>
            </w:pPr>
            <w:r w:rsidRPr="00E81EFB">
              <w:rPr>
                <w:b/>
                <w:lang w:val="en-US"/>
              </w:rPr>
              <w:t>D</w:t>
            </w:r>
          </w:p>
        </w:tc>
        <w:tc>
          <w:tcPr>
            <w:tcW w:w="3097" w:type="dxa"/>
            <w:gridSpan w:val="4"/>
            <w:shd w:val="clear" w:color="auto" w:fill="E7C7F1" w:themeFill="accent6" w:themeFillTint="33"/>
          </w:tcPr>
          <w:p w14:paraId="51EC9813" w14:textId="77777777" w:rsidR="00D41A52" w:rsidRPr="00E81EFB" w:rsidRDefault="00D41A52" w:rsidP="00D41A52">
            <w:pPr>
              <w:jc w:val="center"/>
              <w:rPr>
                <w:b/>
                <w:lang w:val="en-US"/>
              </w:rPr>
            </w:pPr>
            <w:r w:rsidRPr="00E81EFB">
              <w:rPr>
                <w:b/>
                <w:lang w:val="en-US"/>
              </w:rPr>
              <w:t>F</w:t>
            </w:r>
          </w:p>
        </w:tc>
      </w:tr>
    </w:tbl>
    <w:p w14:paraId="2D94720E" w14:textId="77777777" w:rsidR="00D41A52" w:rsidRPr="00E81EFB" w:rsidRDefault="00D41A52" w:rsidP="00D41A52">
      <w:pPr>
        <w:ind w:left="1077" w:hanging="368"/>
        <w:jc w:val="both"/>
      </w:pPr>
    </w:p>
    <w:tbl>
      <w:tblPr>
        <w:tblStyle w:val="aff0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D41A52" w:rsidRPr="00E81EFB" w14:paraId="4CE5B3D4" w14:textId="77777777" w:rsidTr="00D41A52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32E85788" w14:textId="77777777" w:rsidR="00D41A52" w:rsidRPr="00E81EFB" w:rsidRDefault="00D41A52" w:rsidP="00D41A52">
            <w:pPr>
              <w:jc w:val="both"/>
              <w:rPr>
                <w:b/>
              </w:rPr>
            </w:pPr>
            <w:r w:rsidRPr="00E81EFB">
              <w:rPr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1672CB15" w14:textId="77777777" w:rsidR="00D41A52" w:rsidRPr="00E81EFB" w:rsidRDefault="00D41A52" w:rsidP="00D41A52">
            <w:pPr>
              <w:jc w:val="both"/>
            </w:pPr>
            <w:r w:rsidRPr="00E81EFB">
              <w:t>Значение «2»</w:t>
            </w:r>
          </w:p>
        </w:tc>
      </w:tr>
      <w:tr w:rsidR="00D41A52" w:rsidRPr="00E81EFB" w14:paraId="1C0B3727" w14:textId="77777777" w:rsidTr="00D41A52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2330A5A2" w14:textId="77777777" w:rsidR="00D41A52" w:rsidRPr="00E81EFB" w:rsidRDefault="00D41A52" w:rsidP="00D41A52">
            <w:pPr>
              <w:jc w:val="both"/>
              <w:rPr>
                <w:b/>
              </w:rPr>
            </w:pPr>
            <w:r w:rsidRPr="00E81EFB">
              <w:rPr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1C4EF49F" w14:textId="77777777" w:rsidR="00D41A52" w:rsidRPr="00E81EFB" w:rsidRDefault="00D41A52" w:rsidP="00D41A52">
            <w:pPr>
              <w:jc w:val="both"/>
            </w:pPr>
            <w:r w:rsidRPr="00E81EFB">
              <w:rPr>
                <w:rFonts w:eastAsia="Calibri"/>
              </w:rPr>
              <w:t>Код ТОФК</w:t>
            </w:r>
          </w:p>
        </w:tc>
      </w:tr>
      <w:tr w:rsidR="00D41A52" w:rsidRPr="00E81EFB" w14:paraId="5FDDEA2B" w14:textId="77777777" w:rsidTr="00D41A52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754FA044" w14:textId="77777777" w:rsidR="00D41A52" w:rsidRPr="00E81EFB" w:rsidRDefault="00D41A52" w:rsidP="00D41A52">
            <w:pPr>
              <w:jc w:val="both"/>
              <w:rPr>
                <w:b/>
              </w:rPr>
            </w:pPr>
            <w:r w:rsidRPr="00E81EFB">
              <w:rPr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27D98C09" w14:textId="77777777" w:rsidR="00D41A52" w:rsidRPr="00E81EFB" w:rsidRDefault="00D41A52" w:rsidP="00D41A52">
            <w:pPr>
              <w:jc w:val="both"/>
            </w:pPr>
            <w:r w:rsidRPr="00E81EFB">
              <w:t>Заполняется нулями</w:t>
            </w:r>
          </w:p>
        </w:tc>
      </w:tr>
      <w:tr w:rsidR="00D41A52" w:rsidRPr="00E81EFB" w14:paraId="1B6EF330" w14:textId="77777777" w:rsidTr="00D41A52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5F6D569A" w14:textId="77777777" w:rsidR="00D41A52" w:rsidRPr="00E81EFB" w:rsidRDefault="00D41A52" w:rsidP="00D41A52">
            <w:pPr>
              <w:jc w:val="both"/>
              <w:rPr>
                <w:b/>
                <w:lang w:val="en-US"/>
              </w:rPr>
            </w:pPr>
            <w:r w:rsidRPr="00E81EFB">
              <w:rPr>
                <w:b/>
                <w:lang w:val="en-US"/>
              </w:rPr>
              <w:t>D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00A029C4" w14:textId="2F9DBAED" w:rsidR="00D41A52" w:rsidRPr="00E81EFB" w:rsidRDefault="0050247A" w:rsidP="00D41A52">
            <w:pPr>
              <w:jc w:val="both"/>
              <w:rPr>
                <w:rFonts w:eastAsia="Calibri"/>
              </w:rPr>
            </w:pPr>
            <w:r>
              <w:rPr>
                <w:szCs w:val="24"/>
              </w:rPr>
              <w:t>Дата приема к исполнению распоряжения о совершении казначейского платежа в формате "ДДММГГГГ", где "ДД" - день, "ММ" - месяц, а "ГГГГ" - год приема к исполнению распоряжения</w:t>
            </w:r>
          </w:p>
        </w:tc>
      </w:tr>
      <w:tr w:rsidR="00D41A52" w:rsidRPr="00E81EFB" w14:paraId="59D989D4" w14:textId="77777777" w:rsidTr="00D41A52">
        <w:tc>
          <w:tcPr>
            <w:tcW w:w="333" w:type="pct"/>
            <w:tcBorders>
              <w:top w:val="single" w:sz="4" w:space="0" w:color="auto"/>
            </w:tcBorders>
          </w:tcPr>
          <w:p w14:paraId="0A7427A6" w14:textId="77777777" w:rsidR="00D41A52" w:rsidRPr="00E81EFB" w:rsidRDefault="00D41A52" w:rsidP="00D41A52">
            <w:pPr>
              <w:jc w:val="both"/>
              <w:rPr>
                <w:b/>
                <w:lang w:val="en-US"/>
              </w:rPr>
            </w:pPr>
            <w:r w:rsidRPr="00E81EFB">
              <w:rPr>
                <w:b/>
                <w:lang w:val="en-US"/>
              </w:rPr>
              <w:t>F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2521B48E" w14:textId="5118E286" w:rsidR="00D41A52" w:rsidRPr="00E81EFB" w:rsidRDefault="0050247A" w:rsidP="00D41A52">
            <w:pPr>
              <w:jc w:val="both"/>
              <w:rPr>
                <w:rFonts w:eastAsia="Calibri"/>
              </w:rPr>
            </w:pPr>
            <w:r w:rsidRPr="00D900D7">
              <w:rPr>
                <w:szCs w:val="24"/>
              </w:rPr>
              <w:t>Уникальный номер платежа в течение дня. Номер слева дополняется нулями до 8 символов.</w:t>
            </w:r>
          </w:p>
          <w:p w14:paraId="191871FC" w14:textId="77777777" w:rsidR="00D41A52" w:rsidRPr="00E81EFB" w:rsidRDefault="00D41A52" w:rsidP="00D41A52">
            <w:pPr>
              <w:jc w:val="both"/>
              <w:rPr>
                <w:rFonts w:eastAsia="Calibri"/>
              </w:rPr>
            </w:pPr>
          </w:p>
        </w:tc>
      </w:tr>
    </w:tbl>
    <w:p w14:paraId="098971D5" w14:textId="42B71302" w:rsidR="00D41A52" w:rsidRPr="00E81EFB" w:rsidRDefault="00D41A52" w:rsidP="00681B55">
      <w:pPr>
        <w:pStyle w:val="35"/>
        <w:numPr>
          <w:ilvl w:val="2"/>
          <w:numId w:val="4"/>
        </w:numPr>
        <w:tabs>
          <w:tab w:val="num" w:pos="5682"/>
        </w:tabs>
        <w:ind w:left="993" w:hanging="578"/>
        <w:rPr>
          <w:bCs w:val="0"/>
        </w:rPr>
      </w:pPr>
      <w:bookmarkStart w:id="217" w:name="_Toc485395137"/>
      <w:bookmarkStart w:id="218" w:name="_Toc52960750"/>
      <w:bookmarkStart w:id="219" w:name="_Toc106790691"/>
      <w:r w:rsidRPr="00E81EFB">
        <w:rPr>
          <w:bCs w:val="0"/>
        </w:rPr>
        <w:t xml:space="preserve">Структура </w:t>
      </w:r>
      <w:r w:rsidR="004878F2">
        <w:rPr>
          <w:bCs w:val="0"/>
        </w:rPr>
        <w:t>УПНО</w:t>
      </w:r>
      <w:r w:rsidR="003F438C">
        <w:rPr>
          <w:bCs w:val="0"/>
        </w:rPr>
        <w:t xml:space="preserve"> </w:t>
      </w:r>
      <w:r w:rsidRPr="00E81EFB">
        <w:rPr>
          <w:bCs w:val="0"/>
        </w:rPr>
        <w:t xml:space="preserve"> для иных участников, принимающих платежи</w:t>
      </w:r>
      <w:bookmarkEnd w:id="217"/>
      <w:bookmarkEnd w:id="218"/>
      <w:bookmarkEnd w:id="219"/>
    </w:p>
    <w:p w14:paraId="78E0B212" w14:textId="77777777" w:rsidR="00D41A52" w:rsidRPr="00E81EFB" w:rsidRDefault="00D41A52" w:rsidP="00D41A52"/>
    <w:tbl>
      <w:tblPr>
        <w:tblW w:w="9498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602"/>
        <w:gridCol w:w="853"/>
        <w:gridCol w:w="585"/>
        <w:gridCol w:w="509"/>
        <w:gridCol w:w="459"/>
        <w:gridCol w:w="454"/>
        <w:gridCol w:w="567"/>
        <w:gridCol w:w="479"/>
        <w:gridCol w:w="655"/>
        <w:gridCol w:w="2505"/>
        <w:gridCol w:w="1323"/>
      </w:tblGrid>
      <w:tr w:rsidR="00D41A52" w:rsidRPr="00E81EFB" w14:paraId="4804638A" w14:textId="77777777" w:rsidTr="00D41A52">
        <w:trPr>
          <w:trHeight w:val="26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C577F" w14:textId="77777777" w:rsidR="00D41A52" w:rsidRPr="00E81EFB" w:rsidRDefault="00D41A52" w:rsidP="00D41A52">
            <w:pPr>
              <w:jc w:val="center"/>
            </w:pPr>
            <w:r w:rsidRPr="00E81EFB">
              <w:t>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57FD2" w14:textId="77777777" w:rsidR="00D41A52" w:rsidRPr="00E81EFB" w:rsidRDefault="00D41A52" w:rsidP="00D41A52">
            <w:pPr>
              <w:jc w:val="center"/>
            </w:pPr>
            <w:r w:rsidRPr="00E81EFB"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58F94" w14:textId="77777777" w:rsidR="00D41A52" w:rsidRPr="00E81EFB" w:rsidRDefault="00D41A52" w:rsidP="00D41A52">
            <w:pPr>
              <w:jc w:val="center"/>
              <w:rPr>
                <w:b/>
                <w:lang w:val="en-US"/>
              </w:rPr>
            </w:pPr>
            <w:r w:rsidRPr="00E81EFB">
              <w:t>…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1F702" w14:textId="77777777" w:rsidR="00D41A52" w:rsidRPr="00E81EFB" w:rsidRDefault="00D41A52" w:rsidP="00D41A52">
            <w:pPr>
              <w:jc w:val="center"/>
            </w:pPr>
            <w:r w:rsidRPr="00E81EFB">
              <w:t>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DE431" w14:textId="77777777" w:rsidR="00D41A52" w:rsidRPr="00E81EFB" w:rsidRDefault="00D41A52" w:rsidP="00D41A52">
            <w:pPr>
              <w:jc w:val="center"/>
            </w:pPr>
            <w:r w:rsidRPr="00E81EFB">
              <w:t>8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7E4D2" w14:textId="77777777" w:rsidR="00D41A52" w:rsidRPr="00E81EFB" w:rsidRDefault="00D41A52" w:rsidP="00D41A52">
            <w:pPr>
              <w:jc w:val="center"/>
            </w:pPr>
            <w:r w:rsidRPr="00E81EFB"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22EE5" w14:textId="77777777" w:rsidR="00D41A52" w:rsidRPr="00E81EFB" w:rsidRDefault="00D41A52" w:rsidP="00D41A52">
            <w:pPr>
              <w:jc w:val="center"/>
              <w:rPr>
                <w:lang w:val="en-US"/>
              </w:rPr>
            </w:pPr>
            <w:r w:rsidRPr="00E81EFB"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DE288" w14:textId="77777777" w:rsidR="00D41A52" w:rsidRPr="00E81EFB" w:rsidRDefault="00D41A52" w:rsidP="00D41A52">
            <w:pPr>
              <w:jc w:val="center"/>
              <w:rPr>
                <w:lang w:val="en-US"/>
              </w:rPr>
            </w:pPr>
            <w:r w:rsidRPr="00E81EFB">
              <w:t>1</w:t>
            </w:r>
            <w:r w:rsidRPr="00E81EFB">
              <w:rPr>
                <w:lang w:val="en-US"/>
              </w:rPr>
              <w:t>5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83EFF" w14:textId="77777777" w:rsidR="00D41A52" w:rsidRPr="00E81EFB" w:rsidRDefault="00D41A52" w:rsidP="00D41A52">
            <w:pPr>
              <w:jc w:val="center"/>
            </w:pPr>
            <w:r w:rsidRPr="00E81EFB">
              <w:t>1</w:t>
            </w:r>
            <w:r w:rsidRPr="00E81EFB">
              <w:rPr>
                <w:lang w:val="en-US"/>
              </w:rPr>
              <w:t>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569F9" w14:textId="77777777" w:rsidR="00D41A52" w:rsidRPr="00E81EFB" w:rsidRDefault="00D41A52" w:rsidP="00D41A52">
            <w:pPr>
              <w:jc w:val="center"/>
            </w:pPr>
            <w:r w:rsidRPr="00E81EFB">
              <w:rPr>
                <w:lang w:val="en-US"/>
              </w:rPr>
              <w:t>17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F24D0" w14:textId="77777777" w:rsidR="00D41A52" w:rsidRPr="00E81EFB" w:rsidRDefault="00D41A52" w:rsidP="00D41A52">
            <w:pPr>
              <w:jc w:val="center"/>
            </w:pPr>
            <w:r w:rsidRPr="00E81EFB">
              <w:rPr>
                <w:lang w:val="en-US"/>
              </w:rPr>
              <w:t>…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4119D" w14:textId="77777777" w:rsidR="00D41A52" w:rsidRPr="00E81EFB" w:rsidRDefault="00D41A52" w:rsidP="00D41A52">
            <w:pPr>
              <w:jc w:val="center"/>
            </w:pPr>
            <w:r w:rsidRPr="00E81EFB">
              <w:t>32</w:t>
            </w:r>
          </w:p>
        </w:tc>
      </w:tr>
      <w:tr w:rsidR="00D41A52" w:rsidRPr="00E81EFB" w14:paraId="66522363" w14:textId="77777777" w:rsidTr="00D41A52">
        <w:trPr>
          <w:trHeight w:val="34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F5D5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B851D" w14:textId="77777777" w:rsidR="00D41A52" w:rsidRPr="00E81EFB" w:rsidRDefault="00D41A52" w:rsidP="00D41A52">
            <w:pPr>
              <w:jc w:val="center"/>
              <w:rPr>
                <w:b/>
              </w:rPr>
            </w:pPr>
            <w:r w:rsidRPr="00E81EFB">
              <w:rPr>
                <w:b/>
              </w:rPr>
              <w:t>А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AF4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E9D87" w14:textId="77777777" w:rsidR="00D41A52" w:rsidRPr="00E81EFB" w:rsidRDefault="00D41A52" w:rsidP="00D41A52">
            <w:pPr>
              <w:jc w:val="center"/>
              <w:rPr>
                <w:b/>
              </w:rPr>
            </w:pPr>
            <w:r w:rsidRPr="00E81EFB">
              <w:rPr>
                <w:b/>
              </w:rPr>
              <w:t>В</w:t>
            </w:r>
          </w:p>
        </w:tc>
        <w:tc>
          <w:tcPr>
            <w:tcW w:w="19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ACAC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DFE69" w14:textId="77777777" w:rsidR="00D41A52" w:rsidRPr="00E81EFB" w:rsidRDefault="00D41A52" w:rsidP="00D41A52">
            <w:pPr>
              <w:jc w:val="center"/>
              <w:rPr>
                <w:b/>
              </w:rPr>
            </w:pPr>
            <w:r w:rsidRPr="00E81EFB">
              <w:rPr>
                <w:b/>
              </w:rPr>
              <w:t>С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EF17" w14:textId="77777777" w:rsidR="00D41A52" w:rsidRPr="00E81EFB" w:rsidRDefault="00D41A52" w:rsidP="00D41A52">
            <w:pPr>
              <w:jc w:val="center"/>
              <w:rPr>
                <w:b/>
                <w:lang w:val="en-US"/>
              </w:rPr>
            </w:pPr>
            <w:r w:rsidRPr="00E81EFB">
              <w:rPr>
                <w:b/>
                <w:lang w:val="en-US"/>
              </w:rPr>
              <w:t>D</w:t>
            </w:r>
          </w:p>
        </w:tc>
      </w:tr>
    </w:tbl>
    <w:p w14:paraId="78248B97" w14:textId="77777777" w:rsidR="00D41A52" w:rsidRPr="00E81EFB" w:rsidRDefault="00D41A52" w:rsidP="00D41A52">
      <w:pPr>
        <w:pStyle w:val="a0"/>
        <w:numPr>
          <w:ilvl w:val="0"/>
          <w:numId w:val="0"/>
        </w:numPr>
        <w:spacing w:after="0" w:line="240" w:lineRule="auto"/>
        <w:ind w:left="709"/>
        <w:rPr>
          <w:rFonts w:ascii="Times New Roman" w:eastAsia="Calibri" w:hAnsi="Times New Roman"/>
          <w:sz w:val="24"/>
          <w:szCs w:val="24"/>
          <w:lang w:eastAsia="ru-RU"/>
        </w:rPr>
      </w:pPr>
    </w:p>
    <w:tbl>
      <w:tblPr>
        <w:tblStyle w:val="aff0"/>
        <w:tblW w:w="494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724"/>
      </w:tblGrid>
      <w:tr w:rsidR="00D41A52" w:rsidRPr="00E81EFB" w14:paraId="565EE10D" w14:textId="77777777" w:rsidTr="00D41A52">
        <w:trPr>
          <w:trHeight w:val="100"/>
        </w:trPr>
        <w:tc>
          <w:tcPr>
            <w:tcW w:w="333" w:type="pct"/>
            <w:tcBorders>
              <w:bottom w:val="single" w:sz="4" w:space="0" w:color="auto"/>
            </w:tcBorders>
          </w:tcPr>
          <w:p w14:paraId="2D0C1F03" w14:textId="77777777" w:rsidR="00D41A52" w:rsidRPr="00E81EFB" w:rsidRDefault="00D41A52" w:rsidP="00D41A52">
            <w:pPr>
              <w:spacing w:after="120"/>
              <w:jc w:val="both"/>
              <w:rPr>
                <w:b/>
              </w:rPr>
            </w:pPr>
            <w:r w:rsidRPr="00E81EFB">
              <w:rPr>
                <w:b/>
              </w:rPr>
              <w:t>А</w:t>
            </w:r>
          </w:p>
        </w:tc>
        <w:tc>
          <w:tcPr>
            <w:tcW w:w="4667" w:type="pct"/>
            <w:tcBorders>
              <w:bottom w:val="single" w:sz="4" w:space="0" w:color="auto"/>
            </w:tcBorders>
          </w:tcPr>
          <w:p w14:paraId="450E7302" w14:textId="77777777" w:rsidR="00D41A52" w:rsidRPr="00E81EFB" w:rsidRDefault="00D41A52" w:rsidP="00D41A52">
            <w:pPr>
              <w:spacing w:after="120"/>
              <w:jc w:val="both"/>
            </w:pPr>
            <w:r w:rsidRPr="00E81EFB">
              <w:t>Значение «3»</w:t>
            </w:r>
          </w:p>
        </w:tc>
      </w:tr>
      <w:tr w:rsidR="00D41A52" w:rsidRPr="00E81EFB" w14:paraId="235BD592" w14:textId="77777777" w:rsidTr="00D41A52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10EC9AF3" w14:textId="77777777" w:rsidR="00D41A52" w:rsidRPr="00E81EFB" w:rsidRDefault="00D41A52" w:rsidP="00D41A52">
            <w:pPr>
              <w:spacing w:after="120"/>
              <w:jc w:val="both"/>
              <w:rPr>
                <w:b/>
              </w:rPr>
            </w:pPr>
            <w:r w:rsidRPr="00E81EFB">
              <w:rPr>
                <w:b/>
              </w:rPr>
              <w:t>В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60010CFB" w14:textId="77777777" w:rsidR="00D41A52" w:rsidRPr="00E81EFB" w:rsidRDefault="00D41A52" w:rsidP="00D41A52">
            <w:pPr>
              <w:spacing w:after="120"/>
              <w:jc w:val="both"/>
            </w:pPr>
            <w:r w:rsidRPr="00E81EFB">
              <w:rPr>
                <w:rFonts w:eastAsia="Calibri"/>
              </w:rPr>
              <w:t>УРН участника, принявшего платеж</w:t>
            </w:r>
          </w:p>
        </w:tc>
      </w:tr>
      <w:tr w:rsidR="00D41A52" w:rsidRPr="00E81EFB" w14:paraId="69E9B19C" w14:textId="77777777" w:rsidTr="00D41A52"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14:paraId="151D1A75" w14:textId="77777777" w:rsidR="00D41A52" w:rsidRPr="00E81EFB" w:rsidRDefault="00D41A52" w:rsidP="00D41A52">
            <w:pPr>
              <w:spacing w:after="120"/>
              <w:jc w:val="both"/>
              <w:rPr>
                <w:b/>
              </w:rPr>
            </w:pPr>
            <w:r w:rsidRPr="00E81EFB">
              <w:rPr>
                <w:b/>
              </w:rPr>
              <w:t>С</w:t>
            </w:r>
          </w:p>
        </w:tc>
        <w:tc>
          <w:tcPr>
            <w:tcW w:w="4667" w:type="pct"/>
            <w:tcBorders>
              <w:top w:val="single" w:sz="4" w:space="0" w:color="auto"/>
              <w:bottom w:val="single" w:sz="4" w:space="0" w:color="auto"/>
            </w:tcBorders>
          </w:tcPr>
          <w:p w14:paraId="188CBADF" w14:textId="4CEA3988" w:rsidR="00D41A52" w:rsidRPr="00E81EFB" w:rsidRDefault="003F438C" w:rsidP="00D41A52">
            <w:pPr>
              <w:spacing w:after="120"/>
              <w:jc w:val="both"/>
              <w:rPr>
                <w:rFonts w:eastAsia="Calibri"/>
              </w:rPr>
            </w:pPr>
            <w:r>
              <w:rPr>
                <w:rFonts w:eastAsia="Calibri"/>
                <w:szCs w:val="24"/>
              </w:rPr>
              <w:t>Дата приема к исполнению распоряжения о переводе денежных средств в формате "ДДММГГГГ", где "ДД" - день, "ММ" - месяц, а "ГГГГ" - год приема к исполнению распоряжения о переводе денежных средств</w:t>
            </w:r>
          </w:p>
        </w:tc>
      </w:tr>
      <w:tr w:rsidR="00D41A52" w:rsidRPr="00E81EFB" w14:paraId="7E1F0914" w14:textId="77777777" w:rsidTr="00D41A52">
        <w:tc>
          <w:tcPr>
            <w:tcW w:w="333" w:type="pct"/>
            <w:tcBorders>
              <w:top w:val="single" w:sz="4" w:space="0" w:color="auto"/>
            </w:tcBorders>
          </w:tcPr>
          <w:p w14:paraId="454F9B24" w14:textId="77777777" w:rsidR="00D41A52" w:rsidRPr="00E81EFB" w:rsidRDefault="00D41A52" w:rsidP="00D41A52">
            <w:pPr>
              <w:spacing w:after="120"/>
              <w:jc w:val="both"/>
              <w:rPr>
                <w:b/>
                <w:lang w:val="en-US"/>
              </w:rPr>
            </w:pPr>
            <w:r w:rsidRPr="00E81EFB">
              <w:rPr>
                <w:b/>
                <w:lang w:val="en-US"/>
              </w:rPr>
              <w:t>D</w:t>
            </w:r>
          </w:p>
        </w:tc>
        <w:tc>
          <w:tcPr>
            <w:tcW w:w="4667" w:type="pct"/>
            <w:tcBorders>
              <w:top w:val="single" w:sz="4" w:space="0" w:color="auto"/>
            </w:tcBorders>
          </w:tcPr>
          <w:p w14:paraId="19FF9C62" w14:textId="77777777" w:rsidR="00D41A52" w:rsidRPr="00E81EFB" w:rsidRDefault="00D41A52" w:rsidP="00D41A52">
            <w:pPr>
              <w:spacing w:after="120"/>
              <w:jc w:val="both"/>
              <w:rPr>
                <w:rFonts w:eastAsia="Calibri"/>
              </w:rPr>
            </w:pPr>
            <w:r w:rsidRPr="00E81EFB">
              <w:rPr>
                <w:rFonts w:eastAsia="Calibri"/>
              </w:rPr>
              <w:t>Уникальный номер платежа в течение дня в учетной системе участника, передающего в ГИС ГМП платеж. Номер слева дополняется нулями до 17 символов.</w:t>
            </w:r>
          </w:p>
        </w:tc>
      </w:tr>
    </w:tbl>
    <w:p w14:paraId="13EFD018" w14:textId="77777777" w:rsidR="00D41A52" w:rsidRPr="00681B55" w:rsidRDefault="00D41A52" w:rsidP="00681B55"/>
    <w:p w14:paraId="7D63153B" w14:textId="1763B512" w:rsidR="000301E3" w:rsidRPr="00203C8E" w:rsidRDefault="000301E3" w:rsidP="000301E3">
      <w:pPr>
        <w:pStyle w:val="Head2"/>
        <w:rPr>
          <w:snapToGrid w:val="0"/>
        </w:rPr>
      </w:pPr>
      <w:bookmarkStart w:id="220" w:name="_Toc106790692"/>
      <w:r w:rsidRPr="00203C8E">
        <w:rPr>
          <w:snapToGrid w:val="0"/>
        </w:rPr>
        <w:lastRenderedPageBreak/>
        <w:t xml:space="preserve">Изменение полей с типом «Контейнер» при уточнении извещения о </w:t>
      </w:r>
      <w:bookmarkEnd w:id="165"/>
      <w:bookmarkEnd w:id="166"/>
      <w:bookmarkEnd w:id="167"/>
      <w:r>
        <w:rPr>
          <w:snapToGrid w:val="0"/>
        </w:rPr>
        <w:t>зачислении</w:t>
      </w:r>
      <w:bookmarkEnd w:id="220"/>
    </w:p>
    <w:p w14:paraId="5D326933" w14:textId="3B5895EF" w:rsidR="000301E3" w:rsidRPr="00203C8E" w:rsidRDefault="000301E3" w:rsidP="000301E3">
      <w:pPr>
        <w:pStyle w:val="af4"/>
      </w:pPr>
      <w:r w:rsidRPr="00203C8E">
        <w:t xml:space="preserve">В разделе описаны особенности формирования запроса на уточнение извещения о </w:t>
      </w:r>
      <w:r w:rsidR="0069237F">
        <w:t>зачислении</w:t>
      </w:r>
      <w:r w:rsidRPr="00203C8E">
        <w:t xml:space="preserve"> для случаев, когда требуется добавить, удалить или заменить информацию в отдел</w:t>
      </w:r>
      <w:r w:rsidR="000E55FC">
        <w:t>ь</w:t>
      </w:r>
      <w:r w:rsidRPr="00203C8E">
        <w:t xml:space="preserve">ных полях с типом «Контейнер» </w:t>
      </w:r>
    </w:p>
    <w:p w14:paraId="71FAB19A" w14:textId="77777777" w:rsidR="000301E3" w:rsidRPr="00203C8E" w:rsidRDefault="000301E3" w:rsidP="000301E3">
      <w:pPr>
        <w:pStyle w:val="Head3"/>
      </w:pPr>
      <w:bookmarkStart w:id="221" w:name="_Ref2601815"/>
      <w:bookmarkStart w:id="222" w:name="_Toc9585983"/>
      <w:bookmarkStart w:id="223" w:name="_Toc106790693"/>
      <w:r w:rsidRPr="00203C8E">
        <w:t>Реквизиты структурного подразделения кредитной организации, принявшего платеж (Bank, поле номер 2005)</w:t>
      </w:r>
      <w:bookmarkEnd w:id="221"/>
      <w:bookmarkEnd w:id="222"/>
      <w:bookmarkEnd w:id="223"/>
    </w:p>
    <w:p w14:paraId="397C4640" w14:textId="77777777" w:rsidR="000301E3" w:rsidRPr="00203C8E" w:rsidRDefault="000301E3" w:rsidP="000301E3">
      <w:pPr>
        <w:pStyle w:val="Head4"/>
        <w:spacing w:after="120" w:line="240" w:lineRule="auto"/>
        <w:ind w:firstLine="1418"/>
      </w:pPr>
      <w:r w:rsidRPr="00203C8E">
        <w:t>Замена поля</w:t>
      </w:r>
    </w:p>
    <w:p w14:paraId="6F9FCEE7" w14:textId="7ECCF604" w:rsidR="000301E3" w:rsidRPr="00203C8E" w:rsidRDefault="0069237F" w:rsidP="000301E3">
      <w:pPr>
        <w:pStyle w:val="af4"/>
        <w:spacing w:before="120"/>
      </w:pPr>
      <w:r>
        <w:t xml:space="preserve">При замене в извещении о зачислении </w:t>
      </w:r>
      <w:r w:rsidR="000301E3" w:rsidRPr="00203C8E">
        <w:t xml:space="preserve">тега UFK или Other на </w:t>
      </w:r>
      <w:r>
        <w:t>контейнер</w:t>
      </w:r>
      <w:r w:rsidR="000301E3" w:rsidRPr="00203C8E">
        <w:t xml:space="preserve"> Bank (поле с номером 2005)</w:t>
      </w:r>
      <w:r>
        <w:t>, в уточнении извещения о зачислении указывается:</w:t>
      </w:r>
    </w:p>
    <w:p w14:paraId="40E155DD" w14:textId="02C10E33" w:rsidR="0069237F" w:rsidRPr="0069237F" w:rsidRDefault="000301E3" w:rsidP="00D563F9">
      <w:pPr>
        <w:pStyle w:val="af4"/>
        <w:numPr>
          <w:ilvl w:val="0"/>
          <w:numId w:val="62"/>
        </w:numPr>
        <w:spacing w:before="240"/>
      </w:pPr>
      <w:r w:rsidRPr="00203C8E">
        <w:rPr>
          <w:iCs/>
        </w:rPr>
        <w:t xml:space="preserve">в атрибуте fieldNum контейнера Change </w:t>
      </w:r>
      <w:r w:rsidR="0069237F">
        <w:rPr>
          <w:iCs/>
        </w:rPr>
        <w:t>– значение «2005»,</w:t>
      </w:r>
    </w:p>
    <w:p w14:paraId="60D162F6" w14:textId="104A7240" w:rsidR="000301E3" w:rsidRPr="00203C8E" w:rsidRDefault="000301E3" w:rsidP="00D563F9">
      <w:pPr>
        <w:pStyle w:val="af4"/>
        <w:numPr>
          <w:ilvl w:val="0"/>
          <w:numId w:val="62"/>
        </w:numPr>
        <w:spacing w:before="240"/>
      </w:pPr>
      <w:r w:rsidRPr="0069237F">
        <w:rPr>
          <w:iCs/>
        </w:rPr>
        <w:t xml:space="preserve">в атрибутах name элементов ChangeValue </w:t>
      </w:r>
      <w:r w:rsidR="0069237F" w:rsidRPr="0069237F">
        <w:rPr>
          <w:iCs/>
        </w:rPr>
        <w:t>–</w:t>
      </w:r>
      <w:r w:rsidRPr="0069237F">
        <w:rPr>
          <w:iCs/>
        </w:rPr>
        <w:t xml:space="preserve"> значения «bik» </w:t>
      </w:r>
      <w:r w:rsidRPr="00203C8E">
        <w:t>(наименование обязательного атрибута в схеме BankType) и, при необходимости, значения «</w:t>
      </w:r>
      <w:r w:rsidRPr="0069237F">
        <w:rPr>
          <w:iCs/>
        </w:rPr>
        <w:t>name</w:t>
      </w:r>
      <w:r w:rsidRPr="00203C8E">
        <w:t>»</w:t>
      </w:r>
      <w:r w:rsidRPr="0069237F">
        <w:rPr>
          <w:iCs/>
        </w:rPr>
        <w:t xml:space="preserve"> и «correspondentBankAccount» </w:t>
      </w:r>
      <w:r w:rsidRPr="00203C8E">
        <w:t>(наименования необязательных атрибутов в схеме BankType).</w:t>
      </w:r>
    </w:p>
    <w:p w14:paraId="5BCE58B3" w14:textId="67236D53" w:rsidR="000301E3" w:rsidRPr="00203C8E" w:rsidRDefault="000301E3" w:rsidP="000301E3">
      <w:pPr>
        <w:pStyle w:val="af4"/>
      </w:pPr>
      <w:r w:rsidRPr="00203C8E">
        <w:t xml:space="preserve">Пример замены в извещение о </w:t>
      </w:r>
      <w:r w:rsidR="00276DB0">
        <w:t>зачислении</w:t>
      </w:r>
      <w:r w:rsidRPr="00203C8E">
        <w:t xml:space="preserve"> тега UFK или Other на контейнер Bank при уточнении:</w:t>
      </w:r>
    </w:p>
    <w:p w14:paraId="162DA2FF" w14:textId="77777777" w:rsidR="000301E3" w:rsidRPr="00203C8E" w:rsidRDefault="000301E3" w:rsidP="000301E3">
      <w:pPr>
        <w:pStyle w:val="af4"/>
        <w:spacing w:before="120" w:line="240" w:lineRule="auto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fieldNum="2005"&gt;</w:t>
      </w:r>
    </w:p>
    <w:p w14:paraId="6FD2CD8D" w14:textId="77777777" w:rsidR="000301E3" w:rsidRPr="00203C8E" w:rsidRDefault="000301E3" w:rsidP="000301E3">
      <w:pPr>
        <w:pStyle w:val="af4"/>
        <w:spacing w:before="60" w:line="240" w:lineRule="auto"/>
        <w:ind w:firstLine="1134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name="name" value="</w:t>
      </w:r>
      <w:r w:rsidRPr="00203C8E">
        <w:rPr>
          <w:i/>
          <w:sz w:val="22"/>
          <w:szCs w:val="22"/>
        </w:rPr>
        <w:t>Банк</w:t>
      </w:r>
      <w:r w:rsidRPr="00203C8E">
        <w:rPr>
          <w:i/>
          <w:sz w:val="22"/>
          <w:szCs w:val="22"/>
          <w:lang w:val="en-US"/>
        </w:rPr>
        <w:t>"/&gt;</w:t>
      </w:r>
    </w:p>
    <w:p w14:paraId="05248DEA" w14:textId="77777777" w:rsidR="000301E3" w:rsidRPr="00203C8E" w:rsidRDefault="000301E3" w:rsidP="000301E3">
      <w:pPr>
        <w:pStyle w:val="af4"/>
        <w:spacing w:before="60" w:line="240" w:lineRule="auto"/>
        <w:ind w:firstLine="1134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name="bik" value="012345678"/&gt;</w:t>
      </w:r>
    </w:p>
    <w:p w14:paraId="66650EDD" w14:textId="77777777" w:rsidR="000301E3" w:rsidRPr="00203C8E" w:rsidRDefault="000301E3" w:rsidP="000301E3">
      <w:pPr>
        <w:pStyle w:val="af4"/>
        <w:spacing w:before="60" w:line="240" w:lineRule="auto"/>
        <w:ind w:firstLine="1134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name="correspondentBankAccount" value="30101000000000000001"/&gt;</w:t>
      </w:r>
    </w:p>
    <w:p w14:paraId="4DF831B7" w14:textId="77777777" w:rsidR="000301E3" w:rsidRPr="00203C8E" w:rsidRDefault="000301E3" w:rsidP="000301E3">
      <w:pPr>
        <w:pStyle w:val="af4"/>
        <w:spacing w:before="120" w:line="240" w:lineRule="auto"/>
        <w:rPr>
          <w:i/>
          <w:sz w:val="22"/>
          <w:szCs w:val="22"/>
        </w:rPr>
      </w:pPr>
      <w:r w:rsidRPr="00203C8E">
        <w:rPr>
          <w:i/>
          <w:sz w:val="22"/>
          <w:szCs w:val="22"/>
        </w:rPr>
        <w:t>&lt;/</w:t>
      </w:r>
      <w:r w:rsidRPr="00203C8E">
        <w:rPr>
          <w:i/>
          <w:sz w:val="22"/>
          <w:szCs w:val="22"/>
          <w:lang w:val="en-US"/>
        </w:rPr>
        <w:t>pkg</w:t>
      </w:r>
      <w:r w:rsidRPr="00203C8E">
        <w:rPr>
          <w:i/>
          <w:sz w:val="22"/>
          <w:szCs w:val="22"/>
        </w:rPr>
        <w:t>:</w:t>
      </w:r>
      <w:r w:rsidRPr="00203C8E">
        <w:rPr>
          <w:i/>
          <w:sz w:val="22"/>
          <w:szCs w:val="22"/>
          <w:lang w:val="en-US"/>
        </w:rPr>
        <w:t>Change</w:t>
      </w:r>
      <w:r w:rsidRPr="00203C8E">
        <w:rPr>
          <w:i/>
          <w:sz w:val="22"/>
          <w:szCs w:val="22"/>
        </w:rPr>
        <w:t>&gt;</w:t>
      </w:r>
    </w:p>
    <w:p w14:paraId="459815DE" w14:textId="6B58B636" w:rsidR="000301E3" w:rsidRPr="00203C8E" w:rsidRDefault="000301E3" w:rsidP="000301E3">
      <w:pPr>
        <w:pStyle w:val="af4"/>
        <w:spacing w:before="240"/>
      </w:pPr>
      <w:r w:rsidRPr="00203C8E">
        <w:t xml:space="preserve">При замене в извещении о </w:t>
      </w:r>
      <w:r w:rsidR="00276DB0">
        <w:t>зачислении</w:t>
      </w:r>
      <w:r w:rsidRPr="00203C8E">
        <w:t xml:space="preserve"> контейнера Bank на тег UFK или Other, в уточнении извещения о </w:t>
      </w:r>
      <w:r w:rsidR="00276DB0">
        <w:t>зачислении</w:t>
      </w:r>
      <w:r w:rsidRPr="00203C8E">
        <w:t xml:space="preserve"> указываются номера полей 2003 (для тега UFK) или 2004 (для тега Other), пример:</w:t>
      </w:r>
    </w:p>
    <w:p w14:paraId="768BBE10" w14:textId="77777777" w:rsidR="000301E3" w:rsidRPr="00203C8E" w:rsidRDefault="000301E3" w:rsidP="000301E3">
      <w:pPr>
        <w:pStyle w:val="af4"/>
        <w:spacing w:before="60" w:after="60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fieldNum="2004"&gt;</w:t>
      </w:r>
    </w:p>
    <w:p w14:paraId="6A075289" w14:textId="77777777" w:rsidR="000301E3" w:rsidRPr="00203C8E" w:rsidRDefault="000301E3" w:rsidP="000301E3">
      <w:pPr>
        <w:pStyle w:val="af4"/>
        <w:spacing w:before="60" w:after="6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value="CASH"/&gt;</w:t>
      </w:r>
    </w:p>
    <w:p w14:paraId="35F6532C" w14:textId="77777777" w:rsidR="000301E3" w:rsidRPr="00203C8E" w:rsidRDefault="000301E3" w:rsidP="000301E3">
      <w:pPr>
        <w:pStyle w:val="af4"/>
        <w:spacing w:before="60" w:after="60"/>
      </w:pPr>
      <w:r w:rsidRPr="00203C8E">
        <w:rPr>
          <w:i/>
          <w:sz w:val="22"/>
          <w:szCs w:val="22"/>
          <w:lang w:val="en-US"/>
        </w:rPr>
        <w:t>&lt;/pkg:Change&gt;.</w:t>
      </w:r>
    </w:p>
    <w:p w14:paraId="45E18D0F" w14:textId="77777777" w:rsidR="000301E3" w:rsidRPr="00203C8E" w:rsidRDefault="000301E3" w:rsidP="000301E3">
      <w:pPr>
        <w:pStyle w:val="Head4"/>
        <w:spacing w:before="120" w:after="120"/>
        <w:ind w:firstLine="1418"/>
      </w:pPr>
      <w:r w:rsidRPr="00203C8E">
        <w:rPr>
          <w:lang w:val="ru-RU"/>
        </w:rPr>
        <w:t>Изменение значений отдельных реквизитов в поле 2005</w:t>
      </w:r>
    </w:p>
    <w:p w14:paraId="0E03AA74" w14:textId="1F53C3F1" w:rsidR="0069237F" w:rsidRDefault="000301E3" w:rsidP="000301E3">
      <w:pPr>
        <w:pStyle w:val="af4"/>
        <w:spacing w:before="120"/>
      </w:pPr>
      <w:r w:rsidRPr="00203C8E">
        <w:t xml:space="preserve">При необходимости изменения (или удаления) в ранее переданном в ГИС ГМП извещении о </w:t>
      </w:r>
      <w:r w:rsidR="00276DB0">
        <w:t>зачислении</w:t>
      </w:r>
      <w:r w:rsidRPr="00203C8E">
        <w:t xml:space="preserve"> значений отдельных реквизитов внутри контейнера с реквизитами структурного подразделения кредитной организации, принявшего платеж (</w:t>
      </w:r>
      <w:r w:rsidR="0069237F">
        <w:t xml:space="preserve">контейнер </w:t>
      </w:r>
      <w:r w:rsidRPr="00203C8E">
        <w:t>Bank), используются номера полей 10, 11, 12.</w:t>
      </w:r>
    </w:p>
    <w:p w14:paraId="78ED5CA0" w14:textId="2A0BE960" w:rsidR="000301E3" w:rsidRPr="00203C8E" w:rsidRDefault="000301E3" w:rsidP="000301E3">
      <w:pPr>
        <w:pStyle w:val="af4"/>
        <w:spacing w:before="120"/>
      </w:pPr>
      <w:r w:rsidRPr="00203C8E">
        <w:lastRenderedPageBreak/>
        <w:t xml:space="preserve">Пример удаления значения номера корреспондентского счета кредитной организации при уточнении извещения о </w:t>
      </w:r>
      <w:r w:rsidR="00276DB0">
        <w:t>зачислении</w:t>
      </w:r>
      <w:r w:rsidRPr="00203C8E">
        <w:t>:</w:t>
      </w:r>
    </w:p>
    <w:p w14:paraId="450760B5" w14:textId="77777777" w:rsidR="000301E3" w:rsidRPr="00203C8E" w:rsidRDefault="000301E3" w:rsidP="000301E3">
      <w:pPr>
        <w:pStyle w:val="af4"/>
        <w:spacing w:before="60" w:after="60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fieldNum="11"&gt;</w:t>
      </w:r>
    </w:p>
    <w:p w14:paraId="4715DFE3" w14:textId="77777777" w:rsidR="000301E3" w:rsidRPr="00203C8E" w:rsidRDefault="000301E3" w:rsidP="000301E3">
      <w:pPr>
        <w:pStyle w:val="af4"/>
        <w:spacing w:before="60" w:after="6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value="NULL"/&gt;</w:t>
      </w:r>
    </w:p>
    <w:p w14:paraId="2D3AE307" w14:textId="77777777" w:rsidR="000301E3" w:rsidRPr="00203C8E" w:rsidRDefault="000301E3" w:rsidP="000301E3">
      <w:pPr>
        <w:pStyle w:val="af7"/>
        <w:spacing w:before="60" w:after="60"/>
        <w:jc w:val="both"/>
        <w:rPr>
          <w:iCs/>
        </w:rPr>
      </w:pPr>
      <w:r w:rsidRPr="00203C8E">
        <w:rPr>
          <w:i/>
          <w:sz w:val="22"/>
          <w:szCs w:val="22"/>
        </w:rPr>
        <w:t>&lt;/</w:t>
      </w:r>
      <w:r w:rsidRPr="00203C8E">
        <w:rPr>
          <w:i/>
          <w:sz w:val="22"/>
          <w:szCs w:val="22"/>
          <w:lang w:val="en-US"/>
        </w:rPr>
        <w:t>pkg</w:t>
      </w:r>
      <w:r w:rsidRPr="00203C8E">
        <w:rPr>
          <w:i/>
          <w:sz w:val="22"/>
          <w:szCs w:val="22"/>
        </w:rPr>
        <w:t>:</w:t>
      </w:r>
      <w:r w:rsidRPr="00203C8E">
        <w:rPr>
          <w:i/>
          <w:sz w:val="22"/>
          <w:szCs w:val="22"/>
          <w:lang w:val="en-US"/>
        </w:rPr>
        <w:t>Change</w:t>
      </w:r>
      <w:r w:rsidRPr="00203C8E">
        <w:rPr>
          <w:i/>
          <w:sz w:val="22"/>
          <w:szCs w:val="22"/>
        </w:rPr>
        <w:t>&gt;</w:t>
      </w:r>
    </w:p>
    <w:p w14:paraId="47245C08" w14:textId="77777777" w:rsidR="000301E3" w:rsidRPr="00203C8E" w:rsidRDefault="000301E3" w:rsidP="000301E3">
      <w:pPr>
        <w:pStyle w:val="Head3"/>
        <w:ind w:firstLine="567"/>
      </w:pPr>
      <w:bookmarkStart w:id="224" w:name="_Ref2601642"/>
      <w:bookmarkStart w:id="225" w:name="_Toc9585984"/>
      <w:bookmarkStart w:id="226" w:name="_Toc106790694"/>
      <w:r w:rsidRPr="00203C8E">
        <w:t>Сведения о плательщике (Payer, поле номер 2006)</w:t>
      </w:r>
      <w:bookmarkEnd w:id="224"/>
      <w:bookmarkEnd w:id="225"/>
      <w:bookmarkEnd w:id="226"/>
    </w:p>
    <w:p w14:paraId="58EB8C9A" w14:textId="77777777" w:rsidR="000301E3" w:rsidRPr="00203C8E" w:rsidRDefault="000301E3" w:rsidP="000301E3">
      <w:pPr>
        <w:pStyle w:val="Head4"/>
        <w:ind w:firstLine="1418"/>
      </w:pPr>
      <w:r w:rsidRPr="00203C8E">
        <w:rPr>
          <w:lang w:val="ru-RU"/>
        </w:rPr>
        <w:t>Добавление информации, передаваемой в поле</w:t>
      </w:r>
    </w:p>
    <w:p w14:paraId="5F7DC6C9" w14:textId="19751892" w:rsidR="000301E3" w:rsidRPr="00203C8E" w:rsidRDefault="000301E3" w:rsidP="000301E3">
      <w:pPr>
        <w:pStyle w:val="af4"/>
      </w:pPr>
      <w:r w:rsidRPr="00203C8E">
        <w:t xml:space="preserve">При необходимости добавления в извещение о </w:t>
      </w:r>
      <w:r w:rsidR="00276DB0">
        <w:t>зачислении</w:t>
      </w:r>
      <w:r w:rsidRPr="00203C8E">
        <w:t xml:space="preserve"> сведений о плательщике, которые в ранее переданном в ГИС ГМП извещении о </w:t>
      </w:r>
      <w:r w:rsidR="00276DB0">
        <w:t>зачислении</w:t>
      </w:r>
      <w:r w:rsidRPr="00203C8E">
        <w:t xml:space="preserve"> полностью отсутствовали (поле Payer с типом «Контейнер» ранее не передавалось), в запросе на уточнение указывется:</w:t>
      </w:r>
    </w:p>
    <w:p w14:paraId="773FFADD" w14:textId="77777777" w:rsidR="000301E3" w:rsidRPr="00203C8E" w:rsidRDefault="000301E3" w:rsidP="00D563F9">
      <w:pPr>
        <w:pStyle w:val="af4"/>
        <w:numPr>
          <w:ilvl w:val="0"/>
          <w:numId w:val="57"/>
        </w:numPr>
      </w:pPr>
      <w:r w:rsidRPr="00203C8E">
        <w:t>в атрибуте fieldNum контейнера Change значение поля «2006»;</w:t>
      </w:r>
    </w:p>
    <w:p w14:paraId="6C87D510" w14:textId="77777777" w:rsidR="000301E3" w:rsidRPr="00203C8E" w:rsidRDefault="000301E3" w:rsidP="00D563F9">
      <w:pPr>
        <w:pStyle w:val="af4"/>
        <w:numPr>
          <w:ilvl w:val="0"/>
          <w:numId w:val="57"/>
        </w:numPr>
      </w:pPr>
      <w:r w:rsidRPr="00203C8E">
        <w:t>в атрибутах name элементов ChangeValue указываются значения «payerIdentifier» и «payerName» (наименования обязательных атрибутов в схеме PayerType) и, при необходимости, значение «payerAccount» (наименование необязательного атрибута в схеме PayerType);</w:t>
      </w:r>
    </w:p>
    <w:p w14:paraId="3205AC7E" w14:textId="77777777" w:rsidR="000301E3" w:rsidRPr="00203C8E" w:rsidRDefault="000301E3" w:rsidP="00D563F9">
      <w:pPr>
        <w:pStyle w:val="af4"/>
        <w:numPr>
          <w:ilvl w:val="0"/>
          <w:numId w:val="57"/>
        </w:numPr>
      </w:pPr>
      <w:r w:rsidRPr="00203C8E">
        <w:t>в атрибутах value элементов ChangeValue указываются значения идентификатора плательщика, плательщика и, при необходимости, номера счета плательщика.</w:t>
      </w:r>
    </w:p>
    <w:p w14:paraId="1EB723FC" w14:textId="3261AF66" w:rsidR="000301E3" w:rsidRPr="00203C8E" w:rsidRDefault="000301E3" w:rsidP="000301E3">
      <w:pPr>
        <w:pStyle w:val="af4"/>
      </w:pPr>
      <w:r w:rsidRPr="00203C8E">
        <w:t xml:space="preserve">Пример добавления в извещение о </w:t>
      </w:r>
      <w:r w:rsidR="00276DB0">
        <w:t>зачислении</w:t>
      </w:r>
      <w:r w:rsidRPr="00203C8E">
        <w:t xml:space="preserve"> сведений о плательщике при уточнении:</w:t>
      </w:r>
    </w:p>
    <w:p w14:paraId="72EC3596" w14:textId="77777777" w:rsidR="000301E3" w:rsidRPr="00203C8E" w:rsidRDefault="000301E3" w:rsidP="000301E3">
      <w:pPr>
        <w:pStyle w:val="af4"/>
        <w:spacing w:before="120" w:line="240" w:lineRule="auto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fieldNum="2006"&gt;</w:t>
      </w:r>
    </w:p>
    <w:p w14:paraId="6AD0C0CA" w14:textId="77777777" w:rsidR="000301E3" w:rsidRPr="00203C8E" w:rsidRDefault="000301E3" w:rsidP="000301E3">
      <w:pPr>
        <w:pStyle w:val="af4"/>
        <w:spacing w:before="12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name="payerIdentifier" value="1240000000009999888899"/&gt;</w:t>
      </w:r>
    </w:p>
    <w:p w14:paraId="6580E49D" w14:textId="77777777" w:rsidR="000301E3" w:rsidRPr="00203C8E" w:rsidRDefault="000301E3" w:rsidP="000301E3">
      <w:pPr>
        <w:pStyle w:val="af4"/>
        <w:spacing w:before="12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name="payerName" value="</w:t>
      </w:r>
      <w:r w:rsidRPr="00203C8E">
        <w:rPr>
          <w:i/>
          <w:sz w:val="22"/>
          <w:szCs w:val="22"/>
        </w:rPr>
        <w:t>Плательщик</w:t>
      </w:r>
      <w:r w:rsidRPr="00203C8E">
        <w:rPr>
          <w:i/>
          <w:sz w:val="22"/>
          <w:szCs w:val="22"/>
          <w:lang w:val="en-US"/>
        </w:rPr>
        <w:t>"/&gt;</w:t>
      </w:r>
    </w:p>
    <w:p w14:paraId="1CCF5625" w14:textId="77777777" w:rsidR="000301E3" w:rsidRPr="00203C8E" w:rsidRDefault="000301E3" w:rsidP="000301E3">
      <w:pPr>
        <w:pStyle w:val="af4"/>
        <w:spacing w:before="12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name="payerAccount" value="40817810000000000001"/&gt;</w:t>
      </w:r>
    </w:p>
    <w:p w14:paraId="59288DA0" w14:textId="77777777" w:rsidR="000301E3" w:rsidRPr="00203C8E" w:rsidRDefault="000301E3" w:rsidP="000301E3">
      <w:pPr>
        <w:pStyle w:val="af4"/>
        <w:spacing w:before="120"/>
      </w:pPr>
      <w:r w:rsidRPr="00203C8E">
        <w:rPr>
          <w:i/>
          <w:sz w:val="22"/>
          <w:szCs w:val="22"/>
        </w:rPr>
        <w:t>&lt;/</w:t>
      </w:r>
      <w:r w:rsidRPr="00203C8E">
        <w:rPr>
          <w:i/>
          <w:sz w:val="22"/>
          <w:szCs w:val="22"/>
          <w:lang w:val="en-US"/>
        </w:rPr>
        <w:t>pkg</w:t>
      </w:r>
      <w:r w:rsidRPr="00203C8E">
        <w:rPr>
          <w:i/>
          <w:sz w:val="22"/>
          <w:szCs w:val="22"/>
        </w:rPr>
        <w:t>:</w:t>
      </w:r>
      <w:r w:rsidRPr="00203C8E">
        <w:rPr>
          <w:i/>
          <w:sz w:val="22"/>
          <w:szCs w:val="22"/>
          <w:lang w:val="en-US"/>
        </w:rPr>
        <w:t>Change</w:t>
      </w:r>
      <w:r w:rsidRPr="00203C8E">
        <w:rPr>
          <w:i/>
          <w:sz w:val="22"/>
          <w:szCs w:val="22"/>
        </w:rPr>
        <w:t>&gt;</w:t>
      </w:r>
    </w:p>
    <w:p w14:paraId="03CE1835" w14:textId="77777777" w:rsidR="000301E3" w:rsidRPr="00203C8E" w:rsidRDefault="000301E3" w:rsidP="000301E3">
      <w:pPr>
        <w:pStyle w:val="Head4"/>
        <w:spacing w:before="120" w:after="120"/>
        <w:ind w:firstLine="1276"/>
        <w:rPr>
          <w:lang w:val="ru-RU"/>
        </w:rPr>
      </w:pPr>
      <w:r w:rsidRPr="00203C8E">
        <w:rPr>
          <w:lang w:val="ru-RU"/>
        </w:rPr>
        <w:t>Удаление информации, передаваемой в поле</w:t>
      </w:r>
    </w:p>
    <w:p w14:paraId="14835E02" w14:textId="507CC9A4" w:rsidR="000301E3" w:rsidRDefault="000301E3" w:rsidP="000301E3">
      <w:pPr>
        <w:pStyle w:val="af4"/>
        <w:spacing w:line="360" w:lineRule="auto"/>
      </w:pPr>
      <w:r w:rsidRPr="00203C8E">
        <w:t xml:space="preserve">При необходимости удаления из ранее переданного в ГИС ГМП извещения о </w:t>
      </w:r>
      <w:r w:rsidR="00276DB0">
        <w:t xml:space="preserve">зачислении </w:t>
      </w:r>
      <w:r w:rsidRPr="00203C8E">
        <w:t>всех сведений о плательщике (поле Payer с типом «Контейнер»), в запросе на уточнение, в атрибуте fieldNum контейнера Change указывается значение удаляемого поля «2006» и в атрибуте value элемента ChangeValue – значение «NULL»</w:t>
      </w:r>
      <w:r>
        <w:t>:</w:t>
      </w:r>
    </w:p>
    <w:p w14:paraId="0EBA2169" w14:textId="77777777" w:rsidR="000301E3" w:rsidRPr="00203C8E" w:rsidRDefault="000301E3" w:rsidP="000301E3">
      <w:pPr>
        <w:pStyle w:val="af4"/>
        <w:spacing w:before="60" w:after="60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</w:t>
      </w:r>
      <w:r w:rsidRPr="00BD2385">
        <w:rPr>
          <w:i/>
          <w:sz w:val="22"/>
          <w:szCs w:val="22"/>
          <w:lang w:val="en-US"/>
        </w:rPr>
        <w:t>2006</w:t>
      </w:r>
      <w:r w:rsidRPr="00203C8E">
        <w:rPr>
          <w:i/>
          <w:sz w:val="22"/>
          <w:szCs w:val="22"/>
          <w:lang w:val="en-US"/>
        </w:rPr>
        <w:t>"&gt;</w:t>
      </w:r>
    </w:p>
    <w:p w14:paraId="15A072D8" w14:textId="77777777" w:rsidR="000301E3" w:rsidRPr="00203C8E" w:rsidRDefault="000301E3" w:rsidP="000301E3">
      <w:pPr>
        <w:pStyle w:val="af4"/>
        <w:spacing w:before="60" w:after="6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value="NULL"/&gt;</w:t>
      </w:r>
    </w:p>
    <w:p w14:paraId="476276B3" w14:textId="77777777" w:rsidR="000301E3" w:rsidRPr="00203C8E" w:rsidRDefault="000301E3" w:rsidP="000301E3">
      <w:pPr>
        <w:pStyle w:val="af7"/>
        <w:spacing w:before="60" w:after="60"/>
        <w:jc w:val="both"/>
        <w:rPr>
          <w:iCs/>
        </w:rPr>
      </w:pPr>
      <w:r w:rsidRPr="00203C8E">
        <w:rPr>
          <w:i/>
          <w:sz w:val="22"/>
          <w:szCs w:val="22"/>
        </w:rPr>
        <w:t>&lt;/</w:t>
      </w:r>
      <w:r w:rsidRPr="00203C8E">
        <w:rPr>
          <w:i/>
          <w:sz w:val="22"/>
          <w:szCs w:val="22"/>
          <w:lang w:val="en-US"/>
        </w:rPr>
        <w:t>pkg</w:t>
      </w:r>
      <w:r w:rsidRPr="00203C8E">
        <w:rPr>
          <w:i/>
          <w:sz w:val="22"/>
          <w:szCs w:val="22"/>
        </w:rPr>
        <w:t>:</w:t>
      </w:r>
      <w:r w:rsidRPr="00203C8E">
        <w:rPr>
          <w:i/>
          <w:sz w:val="22"/>
          <w:szCs w:val="22"/>
          <w:lang w:val="en-US"/>
        </w:rPr>
        <w:t>Change</w:t>
      </w:r>
      <w:r w:rsidRPr="00203C8E">
        <w:rPr>
          <w:i/>
          <w:sz w:val="22"/>
          <w:szCs w:val="22"/>
        </w:rPr>
        <w:t>&gt;</w:t>
      </w:r>
    </w:p>
    <w:p w14:paraId="27708DA4" w14:textId="77777777" w:rsidR="000301E3" w:rsidRPr="00203C8E" w:rsidRDefault="000301E3" w:rsidP="000301E3">
      <w:pPr>
        <w:pStyle w:val="Head4"/>
        <w:keepLines/>
        <w:spacing w:before="120" w:after="120"/>
        <w:ind w:firstLine="1276"/>
      </w:pPr>
      <w:r w:rsidRPr="00203C8E">
        <w:rPr>
          <w:lang w:val="ru-RU"/>
        </w:rPr>
        <w:lastRenderedPageBreak/>
        <w:t xml:space="preserve">Изменение значений отдельных реквизитов в </w:t>
      </w:r>
      <w:r w:rsidRPr="00203C8E">
        <w:t>поле 200</w:t>
      </w:r>
      <w:r w:rsidRPr="00203C8E">
        <w:rPr>
          <w:lang w:val="ru-RU"/>
        </w:rPr>
        <w:t>6</w:t>
      </w:r>
    </w:p>
    <w:p w14:paraId="23F6938A" w14:textId="4E95CC4D" w:rsidR="000301E3" w:rsidRPr="00203C8E" w:rsidRDefault="000301E3" w:rsidP="000301E3">
      <w:pPr>
        <w:pStyle w:val="af4"/>
        <w:keepNext/>
        <w:keepLines/>
        <w:spacing w:before="120" w:after="120" w:line="360" w:lineRule="auto"/>
      </w:pPr>
      <w:r w:rsidRPr="00203C8E">
        <w:t xml:space="preserve">При необходимости измения (или удаления) в ранее переданном в ГИС ГМП извещении о </w:t>
      </w:r>
      <w:r w:rsidR="00276DB0">
        <w:t>зачислении</w:t>
      </w:r>
      <w:r w:rsidRPr="00203C8E">
        <w:t xml:space="preserve"> отдельных значений реквизитов внутри контейнера со сведениями о плательщике, используются номера полей 201, 8, 9. Пример изменения значени</w:t>
      </w:r>
      <w:r w:rsidR="000E55FC">
        <w:t>я</w:t>
      </w:r>
      <w:r w:rsidRPr="00203C8E">
        <w:t xml:space="preserve"> в поле «Плательщик» при уточнении извещения о</w:t>
      </w:r>
      <w:r w:rsidR="00276DB0">
        <w:t xml:space="preserve"> зачислении</w:t>
      </w:r>
      <w:r w:rsidRPr="00203C8E">
        <w:t>:</w:t>
      </w:r>
    </w:p>
    <w:p w14:paraId="4586C922" w14:textId="77777777" w:rsidR="000301E3" w:rsidRPr="00203C8E" w:rsidRDefault="000301E3" w:rsidP="000301E3">
      <w:pPr>
        <w:pStyle w:val="af4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fieldNum="8"&gt;</w:t>
      </w:r>
    </w:p>
    <w:p w14:paraId="5EDEF970" w14:textId="77777777" w:rsidR="000301E3" w:rsidRPr="00203C8E" w:rsidRDefault="000301E3" w:rsidP="000301E3">
      <w:pPr>
        <w:pStyle w:val="af4"/>
        <w:spacing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value="</w:t>
      </w:r>
      <w:r w:rsidRPr="00203C8E">
        <w:rPr>
          <w:i/>
          <w:sz w:val="22"/>
          <w:szCs w:val="22"/>
        </w:rPr>
        <w:t>Плательщик</w:t>
      </w:r>
      <w:r w:rsidRPr="00203C8E">
        <w:rPr>
          <w:i/>
          <w:sz w:val="22"/>
          <w:szCs w:val="22"/>
          <w:lang w:val="en-US"/>
        </w:rPr>
        <w:t xml:space="preserve"> </w:t>
      </w:r>
      <w:r w:rsidRPr="00203C8E">
        <w:rPr>
          <w:i/>
          <w:sz w:val="22"/>
          <w:szCs w:val="22"/>
        </w:rPr>
        <w:t>новый</w:t>
      </w:r>
      <w:r w:rsidRPr="00203C8E">
        <w:rPr>
          <w:i/>
          <w:sz w:val="22"/>
          <w:szCs w:val="22"/>
          <w:lang w:val="en-US"/>
        </w:rPr>
        <w:t>"/&gt;</w:t>
      </w:r>
    </w:p>
    <w:p w14:paraId="2B142098" w14:textId="77777777" w:rsidR="000301E3" w:rsidRPr="00203C8E" w:rsidRDefault="000301E3" w:rsidP="000301E3">
      <w:pPr>
        <w:pStyle w:val="af4"/>
        <w:rPr>
          <w:i/>
          <w:sz w:val="22"/>
          <w:szCs w:val="22"/>
        </w:rPr>
      </w:pPr>
      <w:r w:rsidRPr="00203C8E">
        <w:rPr>
          <w:i/>
          <w:sz w:val="22"/>
          <w:szCs w:val="22"/>
        </w:rPr>
        <w:t>&lt;/</w:t>
      </w:r>
      <w:r w:rsidRPr="00203C8E">
        <w:rPr>
          <w:i/>
          <w:sz w:val="22"/>
          <w:szCs w:val="22"/>
          <w:lang w:val="en-US"/>
        </w:rPr>
        <w:t>pkg</w:t>
      </w:r>
      <w:r w:rsidRPr="00203C8E">
        <w:rPr>
          <w:i/>
          <w:sz w:val="22"/>
          <w:szCs w:val="22"/>
        </w:rPr>
        <w:t>:</w:t>
      </w:r>
      <w:r w:rsidRPr="00203C8E">
        <w:rPr>
          <w:i/>
          <w:sz w:val="22"/>
          <w:szCs w:val="22"/>
          <w:lang w:val="en-US"/>
        </w:rPr>
        <w:t>Change</w:t>
      </w:r>
      <w:r w:rsidRPr="00203C8E">
        <w:rPr>
          <w:i/>
          <w:sz w:val="22"/>
          <w:szCs w:val="22"/>
        </w:rPr>
        <w:t>&gt;</w:t>
      </w:r>
    </w:p>
    <w:p w14:paraId="3E333811" w14:textId="77777777" w:rsidR="000301E3" w:rsidRPr="00203C8E" w:rsidRDefault="000301E3" w:rsidP="000301E3">
      <w:pPr>
        <w:pStyle w:val="Head3"/>
        <w:ind w:firstLine="567"/>
      </w:pPr>
      <w:bookmarkStart w:id="227" w:name="_Ref2601659"/>
      <w:bookmarkStart w:id="228" w:name="_Toc9585985"/>
      <w:bookmarkStart w:id="229" w:name="_Toc106790695"/>
      <w:r w:rsidRPr="00203C8E">
        <w:t>Реквизиты платежа (BudgetIndex, поле номер 2007)</w:t>
      </w:r>
      <w:bookmarkEnd w:id="227"/>
      <w:bookmarkEnd w:id="228"/>
      <w:bookmarkEnd w:id="229"/>
    </w:p>
    <w:p w14:paraId="4DFABDA4" w14:textId="77777777" w:rsidR="000301E3" w:rsidRPr="00203C8E" w:rsidRDefault="000301E3" w:rsidP="000301E3">
      <w:pPr>
        <w:pStyle w:val="Head4"/>
        <w:ind w:firstLine="1418"/>
      </w:pPr>
      <w:r w:rsidRPr="00203C8E">
        <w:rPr>
          <w:lang w:val="ru-RU"/>
        </w:rPr>
        <w:t>Добавление информации, передаваемой в поле</w:t>
      </w:r>
    </w:p>
    <w:p w14:paraId="274A11C6" w14:textId="5C5F7BEF" w:rsidR="000301E3" w:rsidRPr="00203C8E" w:rsidRDefault="000301E3" w:rsidP="000301E3">
      <w:pPr>
        <w:pStyle w:val="af4"/>
      </w:pPr>
      <w:r w:rsidRPr="00203C8E">
        <w:t xml:space="preserve">При необходимости добавления в извещение о </w:t>
      </w:r>
      <w:r w:rsidR="00276DB0">
        <w:t>зачислении</w:t>
      </w:r>
      <w:r w:rsidRPr="00203C8E">
        <w:t xml:space="preserve"> поля с реквизитами платежа, которое в ранее переданном в ГИС ГМП извещении о </w:t>
      </w:r>
      <w:r w:rsidR="00276DB0">
        <w:t>зачислении</w:t>
      </w:r>
      <w:r w:rsidRPr="00203C8E">
        <w:t xml:space="preserve"> отсутствовало (поле BudgetIndex с типом «Контейнер» отсутствовало), в запросе на уточнение указыв</w:t>
      </w:r>
      <w:r>
        <w:t>а</w:t>
      </w:r>
      <w:r w:rsidRPr="00203C8E">
        <w:t>ется:</w:t>
      </w:r>
    </w:p>
    <w:p w14:paraId="5F98A08F" w14:textId="77777777" w:rsidR="000301E3" w:rsidRPr="00203C8E" w:rsidRDefault="000301E3" w:rsidP="00D563F9">
      <w:pPr>
        <w:pStyle w:val="af4"/>
        <w:numPr>
          <w:ilvl w:val="0"/>
          <w:numId w:val="57"/>
        </w:numPr>
      </w:pPr>
      <w:r w:rsidRPr="00203C8E">
        <w:t>в атрибуте fieldNum контейнера Change указывается значение поля «2007»;</w:t>
      </w:r>
    </w:p>
    <w:p w14:paraId="7D5480A9" w14:textId="77777777" w:rsidR="000301E3" w:rsidRPr="00203C8E" w:rsidRDefault="000301E3" w:rsidP="00D563F9">
      <w:pPr>
        <w:pStyle w:val="af4"/>
        <w:numPr>
          <w:ilvl w:val="0"/>
          <w:numId w:val="57"/>
        </w:numPr>
      </w:pPr>
      <w:r w:rsidRPr="00203C8E">
        <w:t>в атрибутах name элементов ChangeValue указываются значения «status»,  «</w:t>
      </w:r>
      <w:r w:rsidRPr="00203C8E">
        <w:rPr>
          <w:lang w:val="en-US"/>
        </w:rPr>
        <w:t>paytReason</w:t>
      </w:r>
      <w:r w:rsidRPr="00203C8E">
        <w:t>», «</w:t>
      </w:r>
      <w:r w:rsidRPr="00203C8E">
        <w:rPr>
          <w:lang w:val="en-US"/>
        </w:rPr>
        <w:t>taxPeriod</w:t>
      </w:r>
      <w:r w:rsidRPr="00203C8E">
        <w:t>», «</w:t>
      </w:r>
      <w:r w:rsidRPr="00203C8E">
        <w:rPr>
          <w:lang w:val="en-US"/>
        </w:rPr>
        <w:t>taxDocNumber</w:t>
      </w:r>
      <w:r w:rsidRPr="00203C8E">
        <w:t>», «</w:t>
      </w:r>
      <w:r w:rsidRPr="00203C8E">
        <w:rPr>
          <w:lang w:val="en-US"/>
        </w:rPr>
        <w:t>taxDocDate</w:t>
      </w:r>
      <w:r w:rsidRPr="00203C8E">
        <w:t>» (наименования атрибутов в схеме BudgetIndexType);</w:t>
      </w:r>
    </w:p>
    <w:p w14:paraId="2DD8D71F" w14:textId="01ECF600" w:rsidR="000301E3" w:rsidRPr="00203C8E" w:rsidRDefault="000301E3" w:rsidP="00D563F9">
      <w:pPr>
        <w:pStyle w:val="af4"/>
        <w:numPr>
          <w:ilvl w:val="0"/>
          <w:numId w:val="57"/>
        </w:numPr>
      </w:pPr>
      <w:r w:rsidRPr="00203C8E">
        <w:t>в атрибутах value элементов ChangeValue указываются знач</w:t>
      </w:r>
      <w:r w:rsidR="00AF4DFD">
        <w:t>ения соответствующих реквизитов</w:t>
      </w:r>
      <w:r w:rsidRPr="00203C8E">
        <w:t>.</w:t>
      </w:r>
    </w:p>
    <w:p w14:paraId="72C18053" w14:textId="024BF89A" w:rsidR="000301E3" w:rsidRPr="00203C8E" w:rsidRDefault="000301E3" w:rsidP="000301E3">
      <w:pPr>
        <w:pStyle w:val="af4"/>
      </w:pPr>
      <w:r w:rsidRPr="00203C8E">
        <w:t xml:space="preserve">Пример добавления в извещение о </w:t>
      </w:r>
      <w:r w:rsidR="00276DB0">
        <w:t>зачислении</w:t>
      </w:r>
      <w:r w:rsidRPr="00203C8E">
        <w:t xml:space="preserve"> реквизитов платежа при уточнении:</w:t>
      </w:r>
    </w:p>
    <w:p w14:paraId="0464D59C" w14:textId="77777777" w:rsidR="000301E3" w:rsidRPr="00203C8E" w:rsidRDefault="000301E3" w:rsidP="000301E3">
      <w:pPr>
        <w:pStyle w:val="af4"/>
        <w:spacing w:before="120" w:line="240" w:lineRule="auto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fieldNum="2007"&gt;</w:t>
      </w:r>
    </w:p>
    <w:p w14:paraId="2B63730D" w14:textId="77777777" w:rsidR="000301E3" w:rsidRPr="00203C8E" w:rsidRDefault="000301E3" w:rsidP="000301E3">
      <w:pPr>
        <w:pStyle w:val="af4"/>
        <w:spacing w:before="12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name="status" value="01"/&gt;</w:t>
      </w:r>
    </w:p>
    <w:p w14:paraId="2141881A" w14:textId="77777777" w:rsidR="000301E3" w:rsidRPr="00203C8E" w:rsidRDefault="000301E3" w:rsidP="000301E3">
      <w:pPr>
        <w:pStyle w:val="af4"/>
        <w:spacing w:before="12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name="paytReason" value="0"/&gt;</w:t>
      </w:r>
    </w:p>
    <w:p w14:paraId="6A0F00C5" w14:textId="77777777" w:rsidR="000301E3" w:rsidRPr="00203C8E" w:rsidRDefault="000301E3" w:rsidP="000301E3">
      <w:pPr>
        <w:pStyle w:val="af4"/>
        <w:spacing w:before="12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name="taxPeriod" value="0"/&gt;</w:t>
      </w:r>
    </w:p>
    <w:p w14:paraId="5C9D6FAA" w14:textId="77777777" w:rsidR="000301E3" w:rsidRPr="00203C8E" w:rsidRDefault="000301E3" w:rsidP="000301E3">
      <w:pPr>
        <w:pStyle w:val="af4"/>
        <w:spacing w:before="12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name="taxDocNumber" value="0"/&gt;</w:t>
      </w:r>
    </w:p>
    <w:p w14:paraId="1ED1AE64" w14:textId="77777777" w:rsidR="000301E3" w:rsidRPr="00203C8E" w:rsidRDefault="000301E3" w:rsidP="000301E3">
      <w:pPr>
        <w:pStyle w:val="af4"/>
        <w:spacing w:before="12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name="taxDocDate" value="0"/&gt;</w:t>
      </w:r>
    </w:p>
    <w:p w14:paraId="6D1BFFCD" w14:textId="77777777" w:rsidR="000301E3" w:rsidRPr="00203C8E" w:rsidRDefault="000301E3" w:rsidP="000301E3">
      <w:pPr>
        <w:pStyle w:val="af4"/>
        <w:spacing w:before="120"/>
      </w:pPr>
      <w:r w:rsidRPr="00203C8E">
        <w:rPr>
          <w:i/>
          <w:sz w:val="22"/>
          <w:szCs w:val="22"/>
        </w:rPr>
        <w:t>&lt;/</w:t>
      </w:r>
      <w:r w:rsidRPr="00203C8E">
        <w:rPr>
          <w:i/>
          <w:sz w:val="22"/>
          <w:szCs w:val="22"/>
          <w:lang w:val="en-US"/>
        </w:rPr>
        <w:t>pkg</w:t>
      </w:r>
      <w:r w:rsidRPr="00203C8E">
        <w:rPr>
          <w:i/>
          <w:sz w:val="22"/>
          <w:szCs w:val="22"/>
        </w:rPr>
        <w:t>:</w:t>
      </w:r>
      <w:r w:rsidRPr="00203C8E">
        <w:rPr>
          <w:i/>
          <w:sz w:val="22"/>
          <w:szCs w:val="22"/>
          <w:lang w:val="en-US"/>
        </w:rPr>
        <w:t>Change</w:t>
      </w:r>
      <w:r w:rsidRPr="00203C8E">
        <w:rPr>
          <w:i/>
          <w:sz w:val="22"/>
          <w:szCs w:val="22"/>
        </w:rPr>
        <w:t>&gt;</w:t>
      </w:r>
    </w:p>
    <w:p w14:paraId="663154A1" w14:textId="77777777" w:rsidR="000301E3" w:rsidRPr="00203C8E" w:rsidRDefault="000301E3" w:rsidP="000301E3">
      <w:pPr>
        <w:pStyle w:val="Head4"/>
        <w:spacing w:before="120" w:after="120"/>
        <w:ind w:firstLine="1276"/>
        <w:rPr>
          <w:lang w:val="ru-RU"/>
        </w:rPr>
      </w:pPr>
      <w:r w:rsidRPr="00203C8E">
        <w:rPr>
          <w:lang w:val="ru-RU"/>
        </w:rPr>
        <w:t>Удаление информации, передаваемой в поле</w:t>
      </w:r>
    </w:p>
    <w:p w14:paraId="0D8899C1" w14:textId="31D44A60" w:rsidR="000301E3" w:rsidRDefault="000301E3" w:rsidP="000301E3">
      <w:pPr>
        <w:pStyle w:val="af4"/>
        <w:spacing w:line="360" w:lineRule="auto"/>
      </w:pPr>
      <w:r w:rsidRPr="00203C8E">
        <w:t xml:space="preserve">При необходимости удаления из ранее переданного в ГИС ГМП извещения о </w:t>
      </w:r>
      <w:r w:rsidR="00276DB0">
        <w:t>зачислении</w:t>
      </w:r>
      <w:r w:rsidRPr="00203C8E">
        <w:t xml:space="preserve"> всех реквизитов платежа (поле BudgetIndex с типом «Контейнер»), в запросе на уточнение, в атрибуте fieldNum контейнера Change указывается значение удаляемого поля «2007» и в атрибуте value элемента ChangeValue – значение «NULL»</w:t>
      </w:r>
      <w:r>
        <w:t>:</w:t>
      </w:r>
    </w:p>
    <w:p w14:paraId="4C7F3EDB" w14:textId="77777777" w:rsidR="000301E3" w:rsidRPr="00203C8E" w:rsidRDefault="000301E3" w:rsidP="000301E3">
      <w:pPr>
        <w:pStyle w:val="af4"/>
        <w:spacing w:before="60" w:after="60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</w:t>
      </w:r>
      <w:r w:rsidRPr="00BD2385">
        <w:rPr>
          <w:i/>
          <w:sz w:val="22"/>
          <w:szCs w:val="22"/>
          <w:lang w:val="en-US"/>
        </w:rPr>
        <w:t>2007</w:t>
      </w:r>
      <w:r w:rsidRPr="00203C8E">
        <w:rPr>
          <w:i/>
          <w:sz w:val="22"/>
          <w:szCs w:val="22"/>
          <w:lang w:val="en-US"/>
        </w:rPr>
        <w:t>"&gt;</w:t>
      </w:r>
    </w:p>
    <w:p w14:paraId="489B24CF" w14:textId="77777777" w:rsidR="000301E3" w:rsidRPr="00203C8E" w:rsidRDefault="000301E3" w:rsidP="000301E3">
      <w:pPr>
        <w:pStyle w:val="af4"/>
        <w:spacing w:before="60" w:after="6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value="NULL"/&gt;</w:t>
      </w:r>
    </w:p>
    <w:p w14:paraId="02DFFD75" w14:textId="77777777" w:rsidR="000301E3" w:rsidRPr="00203C8E" w:rsidRDefault="000301E3" w:rsidP="000301E3">
      <w:pPr>
        <w:pStyle w:val="af7"/>
        <w:spacing w:before="60" w:after="60"/>
        <w:jc w:val="both"/>
        <w:rPr>
          <w:iCs/>
        </w:rPr>
      </w:pPr>
      <w:r w:rsidRPr="00203C8E">
        <w:rPr>
          <w:i/>
          <w:sz w:val="22"/>
          <w:szCs w:val="22"/>
        </w:rPr>
        <w:t>&lt;/</w:t>
      </w:r>
      <w:r w:rsidRPr="00203C8E">
        <w:rPr>
          <w:i/>
          <w:sz w:val="22"/>
          <w:szCs w:val="22"/>
          <w:lang w:val="en-US"/>
        </w:rPr>
        <w:t>pkg</w:t>
      </w:r>
      <w:r w:rsidRPr="00203C8E">
        <w:rPr>
          <w:i/>
          <w:sz w:val="22"/>
          <w:szCs w:val="22"/>
        </w:rPr>
        <w:t>:</w:t>
      </w:r>
      <w:r w:rsidRPr="00203C8E">
        <w:rPr>
          <w:i/>
          <w:sz w:val="22"/>
          <w:szCs w:val="22"/>
          <w:lang w:val="en-US"/>
        </w:rPr>
        <w:t>Change</w:t>
      </w:r>
      <w:r w:rsidRPr="00203C8E">
        <w:rPr>
          <w:i/>
          <w:sz w:val="22"/>
          <w:szCs w:val="22"/>
        </w:rPr>
        <w:t>&gt;</w:t>
      </w:r>
    </w:p>
    <w:p w14:paraId="660B2654" w14:textId="77777777" w:rsidR="000301E3" w:rsidRPr="00203C8E" w:rsidRDefault="000301E3" w:rsidP="000301E3">
      <w:pPr>
        <w:pStyle w:val="Head4"/>
        <w:keepLines/>
        <w:spacing w:before="120" w:after="120" w:line="240" w:lineRule="auto"/>
        <w:ind w:firstLine="1276"/>
      </w:pPr>
      <w:r w:rsidRPr="00203C8E">
        <w:rPr>
          <w:lang w:val="ru-RU"/>
        </w:rPr>
        <w:lastRenderedPageBreak/>
        <w:t xml:space="preserve">Изменение значений отдельных реквизитов в </w:t>
      </w:r>
      <w:r w:rsidRPr="00203C8E">
        <w:t>поле 200</w:t>
      </w:r>
      <w:r w:rsidRPr="00203C8E">
        <w:rPr>
          <w:lang w:val="ru-RU"/>
        </w:rPr>
        <w:t>7</w:t>
      </w:r>
    </w:p>
    <w:p w14:paraId="54CA4087" w14:textId="7B384AE9" w:rsidR="000301E3" w:rsidRPr="00203C8E" w:rsidRDefault="000301E3" w:rsidP="000301E3">
      <w:pPr>
        <w:pStyle w:val="af4"/>
        <w:keepNext/>
        <w:keepLines/>
        <w:spacing w:before="120"/>
      </w:pPr>
      <w:r w:rsidRPr="00203C8E">
        <w:t>При необходимости измен</w:t>
      </w:r>
      <w:r w:rsidR="000E55FC">
        <w:t>ен</w:t>
      </w:r>
      <w:r w:rsidRPr="00203C8E">
        <w:t xml:space="preserve">ия в ранее переданном в ГИС ГМП извещении о </w:t>
      </w:r>
      <w:r w:rsidR="00276DB0">
        <w:t>зачислении</w:t>
      </w:r>
      <w:r w:rsidRPr="00203C8E">
        <w:t xml:space="preserve"> отдельных значений реквизитов внутри контейнера с реквизитами платежа, используются номера полей 101, 106, 107, 108, 109. Пример изменения значени</w:t>
      </w:r>
      <w:r w:rsidR="000E55FC">
        <w:t>я</w:t>
      </w:r>
      <w:r w:rsidRPr="00203C8E">
        <w:t xml:space="preserve"> в поле «Статус плательщика» при уточнении извещения о </w:t>
      </w:r>
      <w:r w:rsidR="00276DB0">
        <w:t>зачислении</w:t>
      </w:r>
      <w:r w:rsidRPr="00203C8E">
        <w:t>:</w:t>
      </w:r>
    </w:p>
    <w:p w14:paraId="6E1A6DFB" w14:textId="77777777" w:rsidR="000301E3" w:rsidRPr="00203C8E" w:rsidRDefault="000301E3" w:rsidP="000301E3">
      <w:pPr>
        <w:pStyle w:val="af4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fieldNum="101"&gt;</w:t>
      </w:r>
    </w:p>
    <w:p w14:paraId="06FA2874" w14:textId="77777777" w:rsidR="000301E3" w:rsidRPr="00203C8E" w:rsidRDefault="000301E3" w:rsidP="000301E3">
      <w:pPr>
        <w:pStyle w:val="af4"/>
        <w:spacing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value="24"/&gt;</w:t>
      </w:r>
    </w:p>
    <w:p w14:paraId="45EE9DC4" w14:textId="77777777" w:rsidR="000301E3" w:rsidRPr="00203C8E" w:rsidRDefault="000301E3" w:rsidP="000301E3">
      <w:pPr>
        <w:pStyle w:val="af4"/>
      </w:pPr>
      <w:r w:rsidRPr="00203C8E">
        <w:rPr>
          <w:i/>
          <w:sz w:val="22"/>
          <w:szCs w:val="22"/>
        </w:rPr>
        <w:t>&lt;/</w:t>
      </w:r>
      <w:r w:rsidRPr="00203C8E">
        <w:rPr>
          <w:i/>
          <w:sz w:val="22"/>
          <w:szCs w:val="22"/>
          <w:lang w:val="en-US"/>
        </w:rPr>
        <w:t>pkg</w:t>
      </w:r>
      <w:r w:rsidRPr="00203C8E">
        <w:rPr>
          <w:i/>
          <w:sz w:val="22"/>
          <w:szCs w:val="22"/>
        </w:rPr>
        <w:t>:</w:t>
      </w:r>
      <w:r w:rsidRPr="00203C8E">
        <w:rPr>
          <w:i/>
          <w:sz w:val="22"/>
          <w:szCs w:val="22"/>
          <w:lang w:val="en-US"/>
        </w:rPr>
        <w:t>Change</w:t>
      </w:r>
      <w:r w:rsidRPr="00203C8E">
        <w:rPr>
          <w:i/>
          <w:sz w:val="22"/>
          <w:szCs w:val="22"/>
        </w:rPr>
        <w:t>&gt;</w:t>
      </w:r>
    </w:p>
    <w:p w14:paraId="6E2747CF" w14:textId="77777777" w:rsidR="000301E3" w:rsidRPr="00203C8E" w:rsidRDefault="000301E3" w:rsidP="000301E3">
      <w:pPr>
        <w:pStyle w:val="Head3"/>
        <w:ind w:firstLine="426"/>
      </w:pPr>
      <w:bookmarkStart w:id="230" w:name="_Ref2601673"/>
      <w:bookmarkStart w:id="231" w:name="_Toc9585986"/>
      <w:bookmarkStart w:id="232" w:name="_Toc106790696"/>
      <w:r w:rsidRPr="00203C8E">
        <w:t>Реквизиты платежного документа (AccDoc, поле номер 2008)</w:t>
      </w:r>
      <w:bookmarkEnd w:id="230"/>
      <w:bookmarkEnd w:id="231"/>
      <w:bookmarkEnd w:id="232"/>
    </w:p>
    <w:p w14:paraId="73FAC7B5" w14:textId="77777777" w:rsidR="000301E3" w:rsidRPr="00203C8E" w:rsidRDefault="000301E3" w:rsidP="000301E3">
      <w:pPr>
        <w:pStyle w:val="Head4"/>
        <w:ind w:firstLine="1418"/>
      </w:pPr>
      <w:r w:rsidRPr="00203C8E">
        <w:rPr>
          <w:lang w:val="ru-RU"/>
        </w:rPr>
        <w:t>Добавление информации, передаваемой в поле</w:t>
      </w:r>
    </w:p>
    <w:p w14:paraId="76CC602A" w14:textId="2C11FC09" w:rsidR="000301E3" w:rsidRPr="00203C8E" w:rsidRDefault="000301E3" w:rsidP="000301E3">
      <w:pPr>
        <w:pStyle w:val="af4"/>
      </w:pPr>
      <w:r w:rsidRPr="00203C8E">
        <w:t xml:space="preserve">При необходимости добавления в извещение о </w:t>
      </w:r>
      <w:r w:rsidR="00276DB0">
        <w:t>зачислении</w:t>
      </w:r>
      <w:r w:rsidRPr="00203C8E">
        <w:t xml:space="preserve"> поля с реквизитами платежного документа, которое в ранее переданном в ГИС ГМП извещении о </w:t>
      </w:r>
      <w:r w:rsidR="00276DB0">
        <w:t>зачислении</w:t>
      </w:r>
      <w:r w:rsidRPr="00203C8E">
        <w:t xml:space="preserve"> отсутствовало (поле AccDoc с типом «Контейнер» ранее не передавалось), в запросе на уточнение указывется:</w:t>
      </w:r>
    </w:p>
    <w:p w14:paraId="19921D60" w14:textId="77777777" w:rsidR="000301E3" w:rsidRPr="00203C8E" w:rsidRDefault="000301E3" w:rsidP="00D563F9">
      <w:pPr>
        <w:pStyle w:val="af4"/>
        <w:numPr>
          <w:ilvl w:val="0"/>
          <w:numId w:val="57"/>
        </w:numPr>
      </w:pPr>
      <w:r w:rsidRPr="00203C8E">
        <w:t>в атрибуте fieldNum контейнера Change указывается значение поля «2008»;</w:t>
      </w:r>
    </w:p>
    <w:p w14:paraId="157DB7EE" w14:textId="77777777" w:rsidR="000301E3" w:rsidRPr="00203C8E" w:rsidRDefault="000301E3" w:rsidP="00D563F9">
      <w:pPr>
        <w:pStyle w:val="af4"/>
        <w:numPr>
          <w:ilvl w:val="0"/>
          <w:numId w:val="57"/>
        </w:numPr>
      </w:pPr>
      <w:r w:rsidRPr="00203C8E">
        <w:t>в атрибутах name элементов ChangeValue указываются значения «accDocDate» (наименования обязательного атрибута в схеме AccDocType) и, при необходимости, значение «accDocNo» (наименование необязательного атрибута в схеме AccDocType);</w:t>
      </w:r>
    </w:p>
    <w:p w14:paraId="1305E6F4" w14:textId="77777777" w:rsidR="000301E3" w:rsidRPr="00203C8E" w:rsidRDefault="000301E3" w:rsidP="00D563F9">
      <w:pPr>
        <w:pStyle w:val="af4"/>
        <w:numPr>
          <w:ilvl w:val="0"/>
          <w:numId w:val="57"/>
        </w:numPr>
      </w:pPr>
      <w:r w:rsidRPr="00203C8E">
        <w:t>в атрибутах value элементов ChangeValue указываются значения даты платежного документа, и при необходимости, номера платежного документа.</w:t>
      </w:r>
    </w:p>
    <w:p w14:paraId="6479C8AC" w14:textId="52520BF7" w:rsidR="000301E3" w:rsidRPr="00203C8E" w:rsidRDefault="000301E3" w:rsidP="000301E3">
      <w:pPr>
        <w:pStyle w:val="af4"/>
      </w:pPr>
      <w:r w:rsidRPr="00203C8E">
        <w:t xml:space="preserve">Пример добавления в извещение о </w:t>
      </w:r>
      <w:r w:rsidR="00276DB0">
        <w:t>зачислении</w:t>
      </w:r>
      <w:r w:rsidRPr="00203C8E">
        <w:t xml:space="preserve"> реквизитов платеж</w:t>
      </w:r>
      <w:r w:rsidR="00AF4DFD">
        <w:t>ного документа</w:t>
      </w:r>
      <w:r w:rsidRPr="00203C8E">
        <w:t xml:space="preserve"> при уточнении:</w:t>
      </w:r>
    </w:p>
    <w:p w14:paraId="2F146ADE" w14:textId="77777777" w:rsidR="000301E3" w:rsidRPr="00203C8E" w:rsidRDefault="000301E3" w:rsidP="000301E3">
      <w:pPr>
        <w:pStyle w:val="af4"/>
        <w:spacing w:before="120" w:line="240" w:lineRule="auto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fieldNum="2008"&gt;</w:t>
      </w:r>
    </w:p>
    <w:p w14:paraId="3D548E35" w14:textId="77777777" w:rsidR="000301E3" w:rsidRPr="00203C8E" w:rsidRDefault="000301E3" w:rsidP="000301E3">
      <w:pPr>
        <w:pStyle w:val="af4"/>
        <w:spacing w:before="12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</w:t>
      </w:r>
      <w:r w:rsidRPr="00203C8E">
        <w:rPr>
          <w:i/>
          <w:lang w:val="en-US"/>
        </w:rPr>
        <w:t>accDocDate</w:t>
      </w:r>
      <w:r w:rsidRPr="00203C8E">
        <w:rPr>
          <w:i/>
          <w:sz w:val="22"/>
          <w:szCs w:val="22"/>
          <w:lang w:val="en-US"/>
        </w:rPr>
        <w:t>" value="2019-01-29+03:00"/&gt;</w:t>
      </w:r>
    </w:p>
    <w:p w14:paraId="6FE04CA3" w14:textId="77777777" w:rsidR="000301E3" w:rsidRPr="00203C8E" w:rsidRDefault="000301E3" w:rsidP="000301E3">
      <w:pPr>
        <w:pStyle w:val="af4"/>
        <w:spacing w:before="12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name="accDocNo" value="1"/&gt;</w:t>
      </w:r>
    </w:p>
    <w:p w14:paraId="0AE8EAB3" w14:textId="77777777" w:rsidR="000301E3" w:rsidRPr="00203C8E" w:rsidRDefault="000301E3" w:rsidP="000301E3">
      <w:pPr>
        <w:pStyle w:val="af4"/>
        <w:spacing w:before="120"/>
      </w:pPr>
      <w:r w:rsidRPr="00203C8E">
        <w:rPr>
          <w:i/>
          <w:sz w:val="22"/>
          <w:szCs w:val="22"/>
        </w:rPr>
        <w:t>&lt;/</w:t>
      </w:r>
      <w:r w:rsidRPr="00203C8E">
        <w:rPr>
          <w:i/>
          <w:sz w:val="22"/>
          <w:szCs w:val="22"/>
          <w:lang w:val="en-US"/>
        </w:rPr>
        <w:t>pkg</w:t>
      </w:r>
      <w:r w:rsidRPr="00203C8E">
        <w:rPr>
          <w:i/>
          <w:sz w:val="22"/>
          <w:szCs w:val="22"/>
        </w:rPr>
        <w:t>:</w:t>
      </w:r>
      <w:r w:rsidRPr="00203C8E">
        <w:rPr>
          <w:i/>
          <w:sz w:val="22"/>
          <w:szCs w:val="22"/>
          <w:lang w:val="en-US"/>
        </w:rPr>
        <w:t>Change</w:t>
      </w:r>
      <w:r w:rsidRPr="00203C8E">
        <w:rPr>
          <w:i/>
          <w:sz w:val="22"/>
          <w:szCs w:val="22"/>
        </w:rPr>
        <w:t>&gt;</w:t>
      </w:r>
    </w:p>
    <w:p w14:paraId="248094A5" w14:textId="77777777" w:rsidR="000301E3" w:rsidRPr="00203C8E" w:rsidRDefault="000301E3" w:rsidP="000301E3">
      <w:pPr>
        <w:pStyle w:val="Head4"/>
        <w:spacing w:before="120" w:after="120" w:line="240" w:lineRule="auto"/>
        <w:ind w:firstLine="1134"/>
        <w:rPr>
          <w:lang w:val="ru-RU"/>
        </w:rPr>
      </w:pPr>
      <w:r w:rsidRPr="00203C8E">
        <w:rPr>
          <w:lang w:val="ru-RU"/>
        </w:rPr>
        <w:t>Удаление информации, передаваемой в поле</w:t>
      </w:r>
    </w:p>
    <w:p w14:paraId="73D33995" w14:textId="555F86DF" w:rsidR="000301E3" w:rsidRDefault="000301E3" w:rsidP="000301E3">
      <w:pPr>
        <w:pStyle w:val="af4"/>
        <w:spacing w:line="360" w:lineRule="auto"/>
      </w:pPr>
      <w:r w:rsidRPr="00203C8E">
        <w:t xml:space="preserve">При необходимости удаления из ранее переданного в ГИС ГМП извещения о </w:t>
      </w:r>
      <w:r w:rsidR="00276DB0">
        <w:t>зачислении</w:t>
      </w:r>
      <w:r w:rsidRPr="00203C8E">
        <w:t xml:space="preserve"> всех реквизитов платежного документа (поле AccDoc с типом «Контейнер»), в запросе на уточнение, в атрибуте fieldNum контейнера Change указывается значение удаляемого поля «2008» и в атрибуте value элемента ChangeValue – значение «NULL»</w:t>
      </w:r>
      <w:r>
        <w:t>:</w:t>
      </w:r>
    </w:p>
    <w:p w14:paraId="0954F973" w14:textId="77777777" w:rsidR="000301E3" w:rsidRPr="00203C8E" w:rsidRDefault="000301E3" w:rsidP="000301E3">
      <w:pPr>
        <w:pStyle w:val="af4"/>
        <w:spacing w:before="60" w:after="60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</w:t>
      </w:r>
      <w:r w:rsidRPr="00BD2385">
        <w:rPr>
          <w:i/>
          <w:sz w:val="22"/>
          <w:szCs w:val="22"/>
          <w:lang w:val="en-US"/>
        </w:rPr>
        <w:t>2008</w:t>
      </w:r>
      <w:r w:rsidRPr="00203C8E">
        <w:rPr>
          <w:i/>
          <w:sz w:val="22"/>
          <w:szCs w:val="22"/>
          <w:lang w:val="en-US"/>
        </w:rPr>
        <w:t>"&gt;</w:t>
      </w:r>
    </w:p>
    <w:p w14:paraId="1BF26F0C" w14:textId="77777777" w:rsidR="000301E3" w:rsidRPr="00203C8E" w:rsidRDefault="000301E3" w:rsidP="000301E3">
      <w:pPr>
        <w:pStyle w:val="af4"/>
        <w:spacing w:before="60" w:after="6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value="NULL"/&gt;</w:t>
      </w:r>
    </w:p>
    <w:p w14:paraId="3E9AD0AA" w14:textId="77777777" w:rsidR="000301E3" w:rsidRPr="00203C8E" w:rsidRDefault="000301E3" w:rsidP="000301E3">
      <w:pPr>
        <w:pStyle w:val="af7"/>
        <w:spacing w:before="60" w:after="60"/>
        <w:jc w:val="both"/>
        <w:rPr>
          <w:iCs/>
        </w:rPr>
      </w:pPr>
      <w:r w:rsidRPr="00203C8E">
        <w:rPr>
          <w:i/>
          <w:sz w:val="22"/>
          <w:szCs w:val="22"/>
        </w:rPr>
        <w:t>&lt;/</w:t>
      </w:r>
      <w:r w:rsidRPr="00203C8E">
        <w:rPr>
          <w:i/>
          <w:sz w:val="22"/>
          <w:szCs w:val="22"/>
          <w:lang w:val="en-US"/>
        </w:rPr>
        <w:t>pkg</w:t>
      </w:r>
      <w:r w:rsidRPr="00203C8E">
        <w:rPr>
          <w:i/>
          <w:sz w:val="22"/>
          <w:szCs w:val="22"/>
        </w:rPr>
        <w:t>:</w:t>
      </w:r>
      <w:r w:rsidRPr="00203C8E">
        <w:rPr>
          <w:i/>
          <w:sz w:val="22"/>
          <w:szCs w:val="22"/>
          <w:lang w:val="en-US"/>
        </w:rPr>
        <w:t>Change</w:t>
      </w:r>
      <w:r w:rsidRPr="00203C8E">
        <w:rPr>
          <w:i/>
          <w:sz w:val="22"/>
          <w:szCs w:val="22"/>
        </w:rPr>
        <w:t>&gt;</w:t>
      </w:r>
    </w:p>
    <w:p w14:paraId="5443D12A" w14:textId="77777777" w:rsidR="000301E3" w:rsidRPr="00203C8E" w:rsidRDefault="000301E3" w:rsidP="000301E3">
      <w:pPr>
        <w:pStyle w:val="Head4"/>
        <w:ind w:firstLine="1134"/>
      </w:pPr>
      <w:r w:rsidRPr="00203C8E">
        <w:rPr>
          <w:lang w:val="ru-RU"/>
        </w:rPr>
        <w:lastRenderedPageBreak/>
        <w:t xml:space="preserve">Изменение значений отдельных реквизитов в </w:t>
      </w:r>
      <w:r w:rsidRPr="00203C8E">
        <w:t>поле 200</w:t>
      </w:r>
      <w:r w:rsidRPr="00203C8E">
        <w:rPr>
          <w:lang w:val="ru-RU"/>
        </w:rPr>
        <w:t>8</w:t>
      </w:r>
    </w:p>
    <w:p w14:paraId="48BC1611" w14:textId="2487B8D4" w:rsidR="000301E3" w:rsidRPr="00203C8E" w:rsidRDefault="000301E3" w:rsidP="000301E3">
      <w:pPr>
        <w:pStyle w:val="af4"/>
        <w:keepNext/>
        <w:keepLines/>
        <w:spacing w:before="120"/>
      </w:pPr>
      <w:r w:rsidRPr="00203C8E">
        <w:t xml:space="preserve">При необходимости измения в ранее переданном в ГИС ГМП извещении о </w:t>
      </w:r>
      <w:r w:rsidR="00276DB0">
        <w:t>зачислении</w:t>
      </w:r>
      <w:r w:rsidRPr="00203C8E">
        <w:t xml:space="preserve"> отдельных значений реквизитов внутри контейнера с реквизитами платежного документа, используются номера полей 3, 4. Пример изменения значение в поле «Дата платежного документа» при уточнении извещения о </w:t>
      </w:r>
      <w:r w:rsidR="00276DB0">
        <w:t>зачислении</w:t>
      </w:r>
      <w:r w:rsidRPr="00203C8E">
        <w:t>:</w:t>
      </w:r>
    </w:p>
    <w:p w14:paraId="72A773E6" w14:textId="77777777" w:rsidR="000301E3" w:rsidRPr="00203C8E" w:rsidRDefault="000301E3" w:rsidP="000301E3">
      <w:pPr>
        <w:pStyle w:val="af4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fieldNum="4"&gt;</w:t>
      </w:r>
    </w:p>
    <w:p w14:paraId="1D1623B6" w14:textId="3DCF3FD3" w:rsidR="000301E3" w:rsidRPr="00203C8E" w:rsidRDefault="000301E3" w:rsidP="000301E3">
      <w:pPr>
        <w:pStyle w:val="af4"/>
        <w:spacing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value="2019-</w:t>
      </w:r>
      <w:r w:rsidR="00276DB0" w:rsidRPr="00F02DE4">
        <w:rPr>
          <w:i/>
          <w:sz w:val="22"/>
          <w:szCs w:val="22"/>
          <w:lang w:val="en-US"/>
        </w:rPr>
        <w:t>1</w:t>
      </w:r>
      <w:r w:rsidRPr="00203C8E">
        <w:rPr>
          <w:i/>
          <w:sz w:val="22"/>
          <w:szCs w:val="22"/>
          <w:lang w:val="en-US"/>
        </w:rPr>
        <w:t>1-30+03:00"/&gt;</w:t>
      </w:r>
    </w:p>
    <w:p w14:paraId="7564B8FB" w14:textId="77777777" w:rsidR="000301E3" w:rsidRPr="00F02DE4" w:rsidRDefault="000301E3" w:rsidP="000301E3">
      <w:pPr>
        <w:pStyle w:val="af4"/>
        <w:rPr>
          <w:i/>
          <w:sz w:val="22"/>
          <w:szCs w:val="22"/>
          <w:lang w:val="en-US"/>
        </w:rPr>
      </w:pPr>
      <w:r w:rsidRPr="00F02DE4">
        <w:rPr>
          <w:i/>
          <w:sz w:val="22"/>
          <w:szCs w:val="22"/>
          <w:lang w:val="en-US"/>
        </w:rPr>
        <w:t>&lt;/</w:t>
      </w:r>
      <w:r w:rsidRPr="00203C8E">
        <w:rPr>
          <w:i/>
          <w:sz w:val="22"/>
          <w:szCs w:val="22"/>
          <w:lang w:val="en-US"/>
        </w:rPr>
        <w:t>pkg</w:t>
      </w:r>
      <w:r w:rsidRPr="00F02DE4">
        <w:rPr>
          <w:i/>
          <w:sz w:val="22"/>
          <w:szCs w:val="22"/>
          <w:lang w:val="en-US"/>
        </w:rPr>
        <w:t>:</w:t>
      </w:r>
      <w:r w:rsidRPr="00203C8E">
        <w:rPr>
          <w:i/>
          <w:sz w:val="22"/>
          <w:szCs w:val="22"/>
          <w:lang w:val="en-US"/>
        </w:rPr>
        <w:t>Change</w:t>
      </w:r>
      <w:r w:rsidRPr="00F02DE4">
        <w:rPr>
          <w:i/>
          <w:sz w:val="22"/>
          <w:szCs w:val="22"/>
          <w:lang w:val="en-US"/>
        </w:rPr>
        <w:t>&gt;</w:t>
      </w:r>
    </w:p>
    <w:p w14:paraId="73AD442F" w14:textId="1FED4F27" w:rsidR="000301E3" w:rsidRPr="00203C8E" w:rsidRDefault="000301E3" w:rsidP="000301E3">
      <w:pPr>
        <w:pStyle w:val="Head3"/>
        <w:ind w:firstLine="0"/>
      </w:pPr>
      <w:bookmarkStart w:id="233" w:name="_Ref2601701"/>
      <w:bookmarkStart w:id="234" w:name="_Toc9585988"/>
      <w:bookmarkStart w:id="235" w:name="_Toc106790697"/>
      <w:r w:rsidRPr="00203C8E">
        <w:t xml:space="preserve">Дополнительные поля </w:t>
      </w:r>
      <w:r w:rsidR="00B34EF5">
        <w:t>зачисления</w:t>
      </w:r>
      <w:r w:rsidRPr="00203C8E">
        <w:t xml:space="preserve"> (AdditionalData, поле номер 202)</w:t>
      </w:r>
      <w:bookmarkEnd w:id="233"/>
      <w:bookmarkEnd w:id="234"/>
      <w:bookmarkEnd w:id="235"/>
    </w:p>
    <w:p w14:paraId="591DB430" w14:textId="77777777" w:rsidR="000301E3" w:rsidRPr="00203C8E" w:rsidRDefault="000301E3" w:rsidP="000301E3">
      <w:pPr>
        <w:pStyle w:val="Head4"/>
      </w:pPr>
      <w:r w:rsidRPr="00203C8E">
        <w:rPr>
          <w:lang w:val="ru-RU"/>
        </w:rPr>
        <w:t>Добавление и изменение информации, передаваемой в поле</w:t>
      </w:r>
    </w:p>
    <w:p w14:paraId="63966BAE" w14:textId="34F719D2" w:rsidR="000301E3" w:rsidRPr="00203C8E" w:rsidRDefault="000301E3" w:rsidP="000301E3">
      <w:pPr>
        <w:pStyle w:val="af4"/>
      </w:pPr>
      <w:r w:rsidRPr="00203C8E">
        <w:t xml:space="preserve">При добавлении, а также при уточнении в ранее переданном в ГИС ГМП извещении о </w:t>
      </w:r>
      <w:r w:rsidR="00276DB0">
        <w:t>зачислении</w:t>
      </w:r>
      <w:r w:rsidRPr="00203C8E">
        <w:t xml:space="preserve"> данных дополнительных полей платежа (</w:t>
      </w:r>
      <w:r w:rsidRPr="00203C8E">
        <w:rPr>
          <w:lang w:val="en-US"/>
        </w:rPr>
        <w:t>AdditionalData</w:t>
      </w:r>
      <w:r w:rsidRPr="00203C8E">
        <w:t xml:space="preserve">, поле номер 202), необходимо указать в атрибуте </w:t>
      </w:r>
      <w:r w:rsidRPr="00203C8E">
        <w:rPr>
          <w:lang w:val="en-US"/>
        </w:rPr>
        <w:t>fieldNum</w:t>
      </w:r>
      <w:r w:rsidRPr="00203C8E">
        <w:t xml:space="preserve"> контейнера Change значение «202» и заполнить в атрибутах </w:t>
      </w:r>
      <w:r w:rsidRPr="00203C8E">
        <w:rPr>
          <w:lang w:val="en-US"/>
        </w:rPr>
        <w:t>name</w:t>
      </w:r>
      <w:r w:rsidRPr="00203C8E">
        <w:t xml:space="preserve"> элементов </w:t>
      </w:r>
      <w:r w:rsidRPr="00203C8E">
        <w:rPr>
          <w:lang w:val="en-US"/>
        </w:rPr>
        <w:t>ChangeValue</w:t>
      </w:r>
      <w:r w:rsidRPr="00203C8E">
        <w:t xml:space="preserve"> наименования всех дополнительных полей, в атрибутах value элементов ChangeValu</w:t>
      </w:r>
      <w:r w:rsidRPr="00203C8E">
        <w:rPr>
          <w:lang w:val="en-US"/>
        </w:rPr>
        <w:t>e</w:t>
      </w:r>
      <w:r w:rsidRPr="00203C8E">
        <w:t xml:space="preserve"> – соответствующие значения дополнительных полей. Изменение поля с номером 202 выполняется заменой всего контейнера </w:t>
      </w:r>
      <w:r w:rsidRPr="00203C8E">
        <w:rPr>
          <w:lang w:val="en-US"/>
        </w:rPr>
        <w:t>AdditionalData</w:t>
      </w:r>
      <w:r w:rsidRPr="00203C8E">
        <w:t xml:space="preserve"> в ранее переданном извещении о </w:t>
      </w:r>
      <w:r w:rsidR="00276DB0">
        <w:t>зачислении</w:t>
      </w:r>
      <w:r w:rsidRPr="00203C8E">
        <w:t xml:space="preserve"> на новый контейнер из передаваемого уточнения. Добавление или изменение отдельных значений дополнительных полей при уточнении не предусмотрено</w:t>
      </w:r>
    </w:p>
    <w:p w14:paraId="1CADCEAD" w14:textId="77777777" w:rsidR="000301E3" w:rsidRPr="00203C8E" w:rsidRDefault="000301E3" w:rsidP="000301E3">
      <w:pPr>
        <w:pStyle w:val="af4"/>
        <w:spacing w:after="120"/>
        <w:ind w:firstLine="142"/>
      </w:pPr>
      <w:r w:rsidRPr="00203C8E">
        <w:t>Пример добавления или изменения контейнера:</w:t>
      </w:r>
    </w:p>
    <w:p w14:paraId="52DE7BDE" w14:textId="77777777" w:rsidR="000301E3" w:rsidRPr="00203C8E" w:rsidRDefault="000301E3" w:rsidP="000301E3">
      <w:pPr>
        <w:pStyle w:val="af4"/>
        <w:spacing w:line="240" w:lineRule="auto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fieldNum="202"&gt;</w:t>
      </w:r>
    </w:p>
    <w:p w14:paraId="3C42D641" w14:textId="77777777" w:rsidR="000301E3" w:rsidRPr="00203C8E" w:rsidRDefault="000301E3" w:rsidP="000301E3">
      <w:pPr>
        <w:pStyle w:val="af4"/>
        <w:spacing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</w:t>
      </w:r>
      <w:r w:rsidRPr="00203C8E">
        <w:rPr>
          <w:i/>
          <w:sz w:val="22"/>
          <w:szCs w:val="22"/>
        </w:rPr>
        <w:t>Наименование</w:t>
      </w:r>
      <w:r w:rsidRPr="00203C8E">
        <w:rPr>
          <w:i/>
          <w:sz w:val="22"/>
          <w:szCs w:val="22"/>
          <w:lang w:val="en-US"/>
        </w:rPr>
        <w:t xml:space="preserve"> 1" value="</w:t>
      </w:r>
      <w:r w:rsidRPr="00203C8E">
        <w:rPr>
          <w:i/>
          <w:sz w:val="22"/>
          <w:szCs w:val="22"/>
        </w:rPr>
        <w:t>Значение</w:t>
      </w:r>
      <w:r w:rsidRPr="00203C8E">
        <w:rPr>
          <w:i/>
          <w:sz w:val="22"/>
          <w:szCs w:val="22"/>
          <w:lang w:val="en-US"/>
        </w:rPr>
        <w:t xml:space="preserve"> 1"/&gt;</w:t>
      </w:r>
    </w:p>
    <w:p w14:paraId="6B2256F3" w14:textId="77777777" w:rsidR="000301E3" w:rsidRPr="00203C8E" w:rsidRDefault="000301E3" w:rsidP="000301E3">
      <w:pPr>
        <w:pStyle w:val="af4"/>
        <w:spacing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</w:t>
      </w:r>
      <w:r w:rsidRPr="00203C8E">
        <w:rPr>
          <w:i/>
          <w:sz w:val="22"/>
          <w:szCs w:val="22"/>
        </w:rPr>
        <w:t>Наименование</w:t>
      </w:r>
      <w:r w:rsidRPr="00203C8E">
        <w:rPr>
          <w:i/>
          <w:sz w:val="22"/>
          <w:szCs w:val="22"/>
          <w:lang w:val="en-US"/>
        </w:rPr>
        <w:t xml:space="preserve"> 2" value="</w:t>
      </w:r>
      <w:r w:rsidRPr="00203C8E">
        <w:rPr>
          <w:i/>
          <w:sz w:val="22"/>
          <w:szCs w:val="22"/>
        </w:rPr>
        <w:t>Значение</w:t>
      </w:r>
      <w:r w:rsidRPr="00203C8E">
        <w:rPr>
          <w:i/>
          <w:sz w:val="22"/>
          <w:szCs w:val="22"/>
          <w:lang w:val="en-US"/>
        </w:rPr>
        <w:t xml:space="preserve"> 2"/&gt;</w:t>
      </w:r>
    </w:p>
    <w:p w14:paraId="1F6E923A" w14:textId="77777777" w:rsidR="000301E3" w:rsidRPr="00203C8E" w:rsidRDefault="000301E3" w:rsidP="000301E3">
      <w:pPr>
        <w:pStyle w:val="af4"/>
        <w:spacing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…</w:t>
      </w:r>
    </w:p>
    <w:p w14:paraId="6FEC8EEA" w14:textId="77777777" w:rsidR="000301E3" w:rsidRPr="00203C8E" w:rsidRDefault="000301E3" w:rsidP="000301E3">
      <w:pPr>
        <w:pStyle w:val="af4"/>
        <w:spacing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name="</w:t>
      </w:r>
      <w:r w:rsidRPr="00203C8E">
        <w:rPr>
          <w:i/>
          <w:sz w:val="22"/>
          <w:szCs w:val="22"/>
        </w:rPr>
        <w:t>Наименование</w:t>
      </w:r>
      <w:r w:rsidRPr="00203C8E">
        <w:rPr>
          <w:i/>
          <w:sz w:val="22"/>
          <w:szCs w:val="22"/>
          <w:lang w:val="en-US"/>
        </w:rPr>
        <w:t xml:space="preserve"> 10" value="</w:t>
      </w:r>
      <w:r w:rsidRPr="00203C8E">
        <w:rPr>
          <w:i/>
          <w:sz w:val="22"/>
          <w:szCs w:val="22"/>
        </w:rPr>
        <w:t>Значение</w:t>
      </w:r>
      <w:r w:rsidRPr="00203C8E">
        <w:rPr>
          <w:i/>
          <w:sz w:val="22"/>
          <w:szCs w:val="22"/>
          <w:lang w:val="en-US"/>
        </w:rPr>
        <w:t xml:space="preserve"> 10"/&gt;</w:t>
      </w:r>
    </w:p>
    <w:p w14:paraId="61338AA9" w14:textId="77777777" w:rsidR="000301E3" w:rsidRPr="00203C8E" w:rsidRDefault="000301E3" w:rsidP="000301E3">
      <w:pPr>
        <w:pStyle w:val="af4"/>
        <w:spacing w:line="240" w:lineRule="auto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&lt;/pkg:Change&gt;</w:t>
      </w:r>
    </w:p>
    <w:p w14:paraId="115B65B7" w14:textId="77777777" w:rsidR="000301E3" w:rsidRPr="00203C8E" w:rsidRDefault="000301E3" w:rsidP="000301E3">
      <w:pPr>
        <w:pStyle w:val="Head4"/>
        <w:spacing w:before="120" w:line="240" w:lineRule="auto"/>
      </w:pPr>
      <w:r w:rsidRPr="00203C8E">
        <w:rPr>
          <w:lang w:val="ru-RU"/>
        </w:rPr>
        <w:t>Удаление информации, передаваемой в поле</w:t>
      </w:r>
    </w:p>
    <w:p w14:paraId="7A59DBAB" w14:textId="77777777" w:rsidR="000301E3" w:rsidRPr="00203C8E" w:rsidRDefault="000301E3" w:rsidP="000301E3">
      <w:pPr>
        <w:pStyle w:val="af4"/>
      </w:pPr>
      <w:r w:rsidRPr="00203C8E">
        <w:t>При удалении данных в поле «Дополнительные поля платежа» (номер поля 202) выполняется удаление всего контейнера AdditionalData, удаление отдельных значений дополнительных полей при уточнениие не предусмотрено.</w:t>
      </w:r>
    </w:p>
    <w:p w14:paraId="644D262E" w14:textId="77777777" w:rsidR="000301E3" w:rsidRPr="00203C8E" w:rsidRDefault="000301E3" w:rsidP="000301E3">
      <w:pPr>
        <w:pStyle w:val="af4"/>
        <w:ind w:firstLine="142"/>
        <w:rPr>
          <w:lang w:val="en-US"/>
        </w:rPr>
      </w:pPr>
      <w:r w:rsidRPr="00203C8E">
        <w:t>Пример</w:t>
      </w:r>
      <w:r w:rsidRPr="00203C8E">
        <w:rPr>
          <w:lang w:val="en-US"/>
        </w:rPr>
        <w:t>:</w:t>
      </w:r>
    </w:p>
    <w:p w14:paraId="7EBEA4AC" w14:textId="77777777" w:rsidR="000301E3" w:rsidRPr="00203C8E" w:rsidRDefault="000301E3" w:rsidP="000301E3">
      <w:pPr>
        <w:pStyle w:val="af4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fieldNum="202"&gt;</w:t>
      </w:r>
    </w:p>
    <w:p w14:paraId="72C06540" w14:textId="77777777" w:rsidR="000301E3" w:rsidRPr="00203C8E" w:rsidRDefault="000301E3" w:rsidP="000301E3">
      <w:pPr>
        <w:pStyle w:val="af4"/>
        <w:spacing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value="NULL"/&gt;</w:t>
      </w:r>
    </w:p>
    <w:p w14:paraId="59F93160" w14:textId="77777777" w:rsidR="000301E3" w:rsidRPr="00AF4DFD" w:rsidRDefault="000301E3" w:rsidP="000301E3">
      <w:pPr>
        <w:pStyle w:val="af4"/>
        <w:rPr>
          <w:i/>
          <w:sz w:val="22"/>
          <w:szCs w:val="22"/>
        </w:rPr>
      </w:pPr>
      <w:r w:rsidRPr="00AF4DFD">
        <w:rPr>
          <w:i/>
          <w:sz w:val="22"/>
          <w:szCs w:val="22"/>
        </w:rPr>
        <w:t>&lt;/</w:t>
      </w:r>
      <w:r w:rsidRPr="00203C8E">
        <w:rPr>
          <w:i/>
          <w:sz w:val="22"/>
          <w:szCs w:val="22"/>
          <w:lang w:val="en-US"/>
        </w:rPr>
        <w:t>pkg</w:t>
      </w:r>
      <w:r w:rsidRPr="00AF4DFD">
        <w:rPr>
          <w:i/>
          <w:sz w:val="22"/>
          <w:szCs w:val="22"/>
        </w:rPr>
        <w:t>:</w:t>
      </w:r>
      <w:r w:rsidRPr="00203C8E">
        <w:rPr>
          <w:i/>
          <w:sz w:val="22"/>
          <w:szCs w:val="22"/>
          <w:lang w:val="en-US"/>
        </w:rPr>
        <w:t>Change</w:t>
      </w:r>
      <w:r w:rsidRPr="00AF4DFD">
        <w:rPr>
          <w:i/>
          <w:sz w:val="22"/>
          <w:szCs w:val="22"/>
        </w:rPr>
        <w:t>&gt;</w:t>
      </w:r>
    </w:p>
    <w:p w14:paraId="129D9397" w14:textId="77777777" w:rsidR="00881C13" w:rsidRDefault="00881C13" w:rsidP="00881C13">
      <w:pPr>
        <w:pStyle w:val="Head3"/>
        <w:ind w:firstLine="567"/>
      </w:pPr>
      <w:bookmarkStart w:id="236" w:name="_Toc70437932"/>
      <w:bookmarkStart w:id="237" w:name="_Toc106790698"/>
      <w:r>
        <w:lastRenderedPageBreak/>
        <w:t>Дополнительная информация, указанная в блоке Реквизиты зачисления после обработки и классификации кредитовых распоряжений (</w:t>
      </w:r>
      <w:r>
        <w:rPr>
          <w:lang w:val="en-US"/>
        </w:rPr>
        <w:t>IncomeIndex</w:t>
      </w:r>
      <w:r>
        <w:t>, поле номер 4010)</w:t>
      </w:r>
      <w:bookmarkEnd w:id="236"/>
      <w:bookmarkEnd w:id="237"/>
    </w:p>
    <w:p w14:paraId="34F83BFD" w14:textId="77777777" w:rsidR="00AF4DFD" w:rsidRPr="00203C8E" w:rsidRDefault="00AF4DFD" w:rsidP="00AF4DFD">
      <w:pPr>
        <w:pStyle w:val="Head4"/>
        <w:ind w:firstLine="1418"/>
      </w:pPr>
      <w:r w:rsidRPr="00203C8E">
        <w:rPr>
          <w:lang w:val="ru-RU"/>
        </w:rPr>
        <w:t>Добавление информации, передаваемой в поле</w:t>
      </w:r>
    </w:p>
    <w:p w14:paraId="150F0A3B" w14:textId="77777777" w:rsidR="00F56391" w:rsidRDefault="00F56391" w:rsidP="00F56391">
      <w:pPr>
        <w:pStyle w:val="af4"/>
      </w:pPr>
      <w:r>
        <w:t>При необходимости добавления в извещение о зачислении поля с реквизитами платежа, которое в ранее переданном в ГИС ГМП извещении о зачислении отсутствовало (поле IncomeIndex с типом «Контейнер» отсутствовало), в запросе на уточнение указывается:</w:t>
      </w:r>
    </w:p>
    <w:p w14:paraId="7D082E54" w14:textId="77777777" w:rsidR="00F56391" w:rsidRDefault="00F56391" w:rsidP="00F56391">
      <w:pPr>
        <w:pStyle w:val="af4"/>
        <w:numPr>
          <w:ilvl w:val="0"/>
          <w:numId w:val="57"/>
        </w:numPr>
      </w:pPr>
      <w:r>
        <w:t>в атрибуте fieldNum контейнера Change указывается значение поля «4010»;</w:t>
      </w:r>
    </w:p>
    <w:p w14:paraId="3DE655DC" w14:textId="77777777" w:rsidR="00F56391" w:rsidRDefault="00F56391" w:rsidP="00F56391">
      <w:pPr>
        <w:pStyle w:val="af4"/>
        <w:numPr>
          <w:ilvl w:val="0"/>
          <w:numId w:val="57"/>
        </w:numPr>
      </w:pPr>
      <w:r>
        <w:t>в атрибутах name элементов ChangeValue указываются значения «kbk», «oktmo», «inn», «kpp», «accountNumber» (наименования атрибутов в контейнере IncomeIndex);</w:t>
      </w:r>
    </w:p>
    <w:p w14:paraId="4878B0D0" w14:textId="77777777" w:rsidR="00F56391" w:rsidRDefault="00F56391" w:rsidP="00F56391">
      <w:pPr>
        <w:pStyle w:val="af4"/>
        <w:numPr>
          <w:ilvl w:val="0"/>
          <w:numId w:val="57"/>
        </w:numPr>
      </w:pPr>
      <w:r>
        <w:t>в атрибутах value элементов ChangeValue указываются значения соответствующих реквизитов.</w:t>
      </w:r>
    </w:p>
    <w:p w14:paraId="5923F7DF" w14:textId="77777777" w:rsidR="00F56391" w:rsidRDefault="00F56391" w:rsidP="00F56391">
      <w:pPr>
        <w:pStyle w:val="af4"/>
      </w:pPr>
      <w:r>
        <w:t>Пример добавления в извещение о зачислении реквизитов платежа при уточнении:</w:t>
      </w:r>
    </w:p>
    <w:p w14:paraId="53E91DD2" w14:textId="77777777" w:rsidR="00F56391" w:rsidRPr="004B663A" w:rsidRDefault="00F56391" w:rsidP="00F56391">
      <w:pPr>
        <w:pStyle w:val="af4"/>
        <w:spacing w:before="120" w:line="240" w:lineRule="auto"/>
        <w:rPr>
          <w:i/>
          <w:sz w:val="22"/>
          <w:szCs w:val="22"/>
          <w:lang w:val="en-US"/>
        </w:rPr>
      </w:pPr>
      <w:r w:rsidRPr="004B663A">
        <w:rPr>
          <w:i/>
          <w:sz w:val="22"/>
          <w:szCs w:val="22"/>
          <w:lang w:val="en-US"/>
        </w:rPr>
        <w:t>&lt;pkg:Change fieldNum="4010"&gt;</w:t>
      </w:r>
    </w:p>
    <w:p w14:paraId="3129EC23" w14:textId="77777777" w:rsidR="00F56391" w:rsidRPr="004B663A" w:rsidRDefault="00F56391" w:rsidP="00F56391">
      <w:pPr>
        <w:pStyle w:val="af4"/>
        <w:spacing w:before="120" w:line="240" w:lineRule="auto"/>
        <w:ind w:left="707"/>
        <w:rPr>
          <w:i/>
          <w:sz w:val="22"/>
          <w:szCs w:val="22"/>
          <w:lang w:val="en-US"/>
        </w:rPr>
      </w:pPr>
      <w:r w:rsidRPr="004B663A">
        <w:rPr>
          <w:i/>
          <w:sz w:val="22"/>
          <w:szCs w:val="22"/>
          <w:lang w:val="en-US"/>
        </w:rPr>
        <w:t>&lt;pkg:ChangeValue name="kbk" value="18210101011013000110"/&gt;</w:t>
      </w:r>
    </w:p>
    <w:p w14:paraId="3054D54E" w14:textId="77777777" w:rsidR="00F56391" w:rsidRPr="004B663A" w:rsidRDefault="00F56391" w:rsidP="00F56391">
      <w:pPr>
        <w:pStyle w:val="af4"/>
        <w:spacing w:before="120" w:line="240" w:lineRule="auto"/>
        <w:ind w:left="707"/>
        <w:rPr>
          <w:i/>
          <w:sz w:val="22"/>
          <w:szCs w:val="22"/>
          <w:lang w:val="en-US"/>
        </w:rPr>
      </w:pPr>
      <w:r w:rsidRPr="004B663A">
        <w:rPr>
          <w:i/>
          <w:sz w:val="22"/>
          <w:szCs w:val="22"/>
          <w:lang w:val="en-US"/>
        </w:rPr>
        <w:t>&lt;pkg:ChangeValue name="oktmo" value="70701000"/&gt;</w:t>
      </w:r>
    </w:p>
    <w:p w14:paraId="4187DBF7" w14:textId="77777777" w:rsidR="00F56391" w:rsidRPr="004B663A" w:rsidRDefault="00F56391" w:rsidP="00F56391">
      <w:pPr>
        <w:pStyle w:val="af4"/>
        <w:spacing w:before="120" w:line="240" w:lineRule="auto"/>
        <w:ind w:left="707"/>
        <w:rPr>
          <w:i/>
          <w:sz w:val="22"/>
          <w:szCs w:val="22"/>
          <w:lang w:val="en-US"/>
        </w:rPr>
      </w:pPr>
      <w:r w:rsidRPr="004B663A">
        <w:rPr>
          <w:i/>
          <w:sz w:val="22"/>
          <w:szCs w:val="22"/>
          <w:lang w:val="en-US"/>
        </w:rPr>
        <w:t>&lt;pkg:ChangeValue name="inn" value="7107086130"/&gt;</w:t>
      </w:r>
    </w:p>
    <w:p w14:paraId="140E6947" w14:textId="77777777" w:rsidR="00F56391" w:rsidRPr="004B663A" w:rsidRDefault="00F56391" w:rsidP="00F56391">
      <w:pPr>
        <w:pStyle w:val="af4"/>
        <w:spacing w:before="120" w:line="240" w:lineRule="auto"/>
        <w:ind w:left="707"/>
        <w:rPr>
          <w:i/>
          <w:sz w:val="22"/>
          <w:szCs w:val="22"/>
          <w:lang w:val="en-US"/>
        </w:rPr>
      </w:pPr>
      <w:r w:rsidRPr="004B663A">
        <w:rPr>
          <w:i/>
          <w:sz w:val="22"/>
          <w:szCs w:val="22"/>
          <w:lang w:val="en-US"/>
        </w:rPr>
        <w:t>&lt;pkg:ChangeValue name="kpp" value="710701001"/&gt;</w:t>
      </w:r>
    </w:p>
    <w:p w14:paraId="07E97468" w14:textId="77777777" w:rsidR="00F56391" w:rsidRPr="004B663A" w:rsidRDefault="00F56391" w:rsidP="00F56391">
      <w:pPr>
        <w:pStyle w:val="af4"/>
        <w:spacing w:before="120" w:line="240" w:lineRule="auto"/>
        <w:ind w:left="707"/>
        <w:rPr>
          <w:i/>
          <w:sz w:val="22"/>
          <w:szCs w:val="22"/>
          <w:lang w:val="en-US"/>
        </w:rPr>
      </w:pPr>
      <w:r w:rsidRPr="004B663A">
        <w:rPr>
          <w:i/>
          <w:sz w:val="22"/>
          <w:szCs w:val="22"/>
          <w:lang w:val="en-US"/>
        </w:rPr>
        <w:t>&lt;pkg:ChangeValue name="accountNumber" value="03100643000000016600"/&gt;</w:t>
      </w:r>
    </w:p>
    <w:p w14:paraId="22236252" w14:textId="77777777" w:rsidR="00F56391" w:rsidRPr="004B663A" w:rsidRDefault="00F56391" w:rsidP="00F56391">
      <w:pPr>
        <w:pStyle w:val="af4"/>
        <w:spacing w:before="120" w:line="240" w:lineRule="auto"/>
        <w:rPr>
          <w:i/>
          <w:sz w:val="22"/>
          <w:szCs w:val="22"/>
          <w:lang w:val="en-US"/>
        </w:rPr>
      </w:pPr>
      <w:r w:rsidRPr="004B663A">
        <w:rPr>
          <w:i/>
          <w:sz w:val="22"/>
          <w:szCs w:val="22"/>
          <w:lang w:val="en-US"/>
        </w:rPr>
        <w:t>&lt;/pkg:Change&gt;</w:t>
      </w:r>
    </w:p>
    <w:p w14:paraId="6BE764AE" w14:textId="77777777" w:rsidR="00AF4DFD" w:rsidRPr="00203C8E" w:rsidRDefault="00AF4DFD" w:rsidP="00AF4DFD">
      <w:pPr>
        <w:pStyle w:val="Head4"/>
        <w:spacing w:before="120" w:after="120"/>
        <w:ind w:firstLine="1276"/>
        <w:rPr>
          <w:lang w:val="ru-RU"/>
        </w:rPr>
      </w:pPr>
      <w:r w:rsidRPr="00203C8E">
        <w:rPr>
          <w:lang w:val="ru-RU"/>
        </w:rPr>
        <w:t>Удаление информации, передаваемой в поле</w:t>
      </w:r>
    </w:p>
    <w:p w14:paraId="270E4BD7" w14:textId="6A7BA002" w:rsidR="00AF4DFD" w:rsidRDefault="00AF4DFD" w:rsidP="00AF4DFD">
      <w:pPr>
        <w:pStyle w:val="af4"/>
        <w:spacing w:line="360" w:lineRule="auto"/>
      </w:pPr>
      <w:r w:rsidRPr="00203C8E">
        <w:t xml:space="preserve">При необходимости удаления из ранее переданного в ГИС ГМП извещения о </w:t>
      </w:r>
      <w:r>
        <w:t>зачислении</w:t>
      </w:r>
      <w:r w:rsidR="00C20C86">
        <w:t xml:space="preserve"> всех полей</w:t>
      </w:r>
      <w:r w:rsidR="00C20C86" w:rsidRPr="00203C8E">
        <w:t xml:space="preserve"> с </w:t>
      </w:r>
      <w:r w:rsidR="00C20C86">
        <w:t>д</w:t>
      </w:r>
      <w:r w:rsidR="00C20C86" w:rsidRPr="00AF4DFD">
        <w:t>ополнительн</w:t>
      </w:r>
      <w:r w:rsidR="00C20C86">
        <w:t>ой</w:t>
      </w:r>
      <w:r w:rsidR="00C20C86" w:rsidRPr="00AF4DFD">
        <w:t xml:space="preserve"> информаци</w:t>
      </w:r>
      <w:r w:rsidR="00C20C86">
        <w:t>ей</w:t>
      </w:r>
      <w:r w:rsidR="00C20C86" w:rsidRPr="00AF4DFD">
        <w:t>, указанн</w:t>
      </w:r>
      <w:r w:rsidR="00C20C86">
        <w:t>ой</w:t>
      </w:r>
      <w:r w:rsidR="00C20C86" w:rsidRPr="00AF4DFD">
        <w:t xml:space="preserve"> в реестре принятых к исполнению распоряжений</w:t>
      </w:r>
      <w:r w:rsidR="00C20C86">
        <w:t xml:space="preserve"> </w:t>
      </w:r>
      <w:r w:rsidR="00C20C86" w:rsidRPr="00203C8E">
        <w:t xml:space="preserve">(поле </w:t>
      </w:r>
      <w:r w:rsidR="00C20C86" w:rsidRPr="00AF4DFD">
        <w:t>CreditTransferTransaction</w:t>
      </w:r>
      <w:r w:rsidR="00C20C86">
        <w:t xml:space="preserve"> </w:t>
      </w:r>
      <w:r w:rsidRPr="00203C8E">
        <w:t>с типом «Контейнер»), в запросе на уточнение, в атрибуте fieldNum контейнера Change указывается значение удаляемого поля «</w:t>
      </w:r>
      <w:r w:rsidR="00C20C86">
        <w:t>4010</w:t>
      </w:r>
      <w:r w:rsidRPr="00203C8E">
        <w:t>» и в атрибуте value элемента ChangeValue – значение «NULL»</w:t>
      </w:r>
      <w:r>
        <w:t>:</w:t>
      </w:r>
    </w:p>
    <w:p w14:paraId="6A804ED8" w14:textId="25645BD4" w:rsidR="00AF4DFD" w:rsidRPr="00203C8E" w:rsidRDefault="00AF4DFD" w:rsidP="00AF4DFD">
      <w:pPr>
        <w:pStyle w:val="af4"/>
        <w:spacing w:before="60" w:after="60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 fieldNum="</w:t>
      </w:r>
      <w:r w:rsidR="00C20C86" w:rsidRPr="00A743B7">
        <w:rPr>
          <w:i/>
          <w:sz w:val="22"/>
          <w:szCs w:val="22"/>
          <w:lang w:val="en-US"/>
        </w:rPr>
        <w:t>4010</w:t>
      </w:r>
      <w:r w:rsidRPr="00203C8E">
        <w:rPr>
          <w:i/>
          <w:sz w:val="22"/>
          <w:szCs w:val="22"/>
          <w:lang w:val="en-US"/>
        </w:rPr>
        <w:t>"&gt;</w:t>
      </w:r>
    </w:p>
    <w:p w14:paraId="575DA935" w14:textId="77777777" w:rsidR="00AF4DFD" w:rsidRPr="00203C8E" w:rsidRDefault="00AF4DFD" w:rsidP="00AF4DFD">
      <w:pPr>
        <w:pStyle w:val="af4"/>
        <w:spacing w:before="60" w:after="60" w:line="240" w:lineRule="auto"/>
        <w:ind w:firstLine="1701"/>
        <w:rPr>
          <w:i/>
          <w:sz w:val="22"/>
          <w:szCs w:val="22"/>
          <w:lang w:val="en-US"/>
        </w:rPr>
      </w:pPr>
      <w:r w:rsidRPr="00203C8E">
        <w:rPr>
          <w:i/>
          <w:sz w:val="22"/>
          <w:szCs w:val="22"/>
          <w:lang w:val="en-US"/>
        </w:rPr>
        <w:t>&lt;pkg:ChangeValue value="NULL"/&gt;</w:t>
      </w:r>
    </w:p>
    <w:p w14:paraId="3F312FF2" w14:textId="77777777" w:rsidR="00AF4DFD" w:rsidRPr="00203C8E" w:rsidRDefault="00AF4DFD" w:rsidP="00AF4DFD">
      <w:pPr>
        <w:pStyle w:val="af7"/>
        <w:spacing w:before="60" w:after="60"/>
        <w:jc w:val="both"/>
        <w:rPr>
          <w:iCs/>
        </w:rPr>
      </w:pPr>
      <w:r w:rsidRPr="00203C8E">
        <w:rPr>
          <w:i/>
          <w:sz w:val="22"/>
          <w:szCs w:val="22"/>
        </w:rPr>
        <w:t>&lt;/</w:t>
      </w:r>
      <w:r w:rsidRPr="00203C8E">
        <w:rPr>
          <w:i/>
          <w:sz w:val="22"/>
          <w:szCs w:val="22"/>
          <w:lang w:val="en-US"/>
        </w:rPr>
        <w:t>pkg</w:t>
      </w:r>
      <w:r w:rsidRPr="00203C8E">
        <w:rPr>
          <w:i/>
          <w:sz w:val="22"/>
          <w:szCs w:val="22"/>
        </w:rPr>
        <w:t>:</w:t>
      </w:r>
      <w:r w:rsidRPr="00203C8E">
        <w:rPr>
          <w:i/>
          <w:sz w:val="22"/>
          <w:szCs w:val="22"/>
          <w:lang w:val="en-US"/>
        </w:rPr>
        <w:t>Change</w:t>
      </w:r>
      <w:r w:rsidRPr="00203C8E">
        <w:rPr>
          <w:i/>
          <w:sz w:val="22"/>
          <w:szCs w:val="22"/>
        </w:rPr>
        <w:t>&gt;</w:t>
      </w:r>
    </w:p>
    <w:p w14:paraId="5D091AA6" w14:textId="77777777" w:rsidR="00AF4DFD" w:rsidRPr="00203C8E" w:rsidRDefault="00AF4DFD" w:rsidP="00C20C86">
      <w:pPr>
        <w:pStyle w:val="Head4"/>
        <w:keepNext w:val="0"/>
        <w:spacing w:before="120" w:after="120" w:line="240" w:lineRule="auto"/>
        <w:ind w:firstLine="1276"/>
      </w:pPr>
      <w:r w:rsidRPr="00203C8E">
        <w:rPr>
          <w:lang w:val="ru-RU"/>
        </w:rPr>
        <w:t xml:space="preserve">Изменение значений отдельных реквизитов в </w:t>
      </w:r>
      <w:r w:rsidRPr="00203C8E">
        <w:t>поле 200</w:t>
      </w:r>
      <w:r w:rsidRPr="00203C8E">
        <w:rPr>
          <w:lang w:val="ru-RU"/>
        </w:rPr>
        <w:t>7</w:t>
      </w:r>
    </w:p>
    <w:p w14:paraId="73A3C370" w14:textId="77777777" w:rsidR="00881C13" w:rsidRDefault="00881C13" w:rsidP="00881C13">
      <w:pPr>
        <w:pStyle w:val="af4"/>
        <w:spacing w:before="120"/>
      </w:pPr>
      <w:bookmarkStart w:id="238" w:name="_Ref513803884"/>
      <w:r>
        <w:t xml:space="preserve">При необходимости изменения в ранее переданном в ГИС ГМП извещении о зачислении отдельных значений реквизитов внутри контейнера с реквизитами зачисления после обработки и классификации кредитовых распоряжений (IncomeIndex), используются номера полей  4011, 4012, 4013, 4014, 4015 («kbk», «oktmo», «inn», «kpp», «accountNumber» </w:t>
      </w:r>
      <w:r>
        <w:lastRenderedPageBreak/>
        <w:t>соответственно). Пример изменения значения в поле «Поле номер 4013: ИНН получателя после обработки и классификации кредитовых распоряжений» при уточнении извещения о зачислении:</w:t>
      </w:r>
    </w:p>
    <w:p w14:paraId="6C8DA655" w14:textId="77777777" w:rsidR="00881C13" w:rsidRDefault="00881C13" w:rsidP="00881C13">
      <w:pPr>
        <w:pStyle w:val="af4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 fieldNum="4013"&gt;</w:t>
      </w:r>
    </w:p>
    <w:p w14:paraId="1132F475" w14:textId="77777777" w:rsidR="00881C13" w:rsidRDefault="00881C13" w:rsidP="00881C13">
      <w:pPr>
        <w:pStyle w:val="af4"/>
        <w:ind w:left="707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&lt;pkg:ChangeValue value="7810458024"/&gt;</w:t>
      </w:r>
    </w:p>
    <w:p w14:paraId="6AD8DD6E" w14:textId="77777777" w:rsidR="00881C13" w:rsidRDefault="00881C13" w:rsidP="00881C13">
      <w:pPr>
        <w:pStyle w:val="af4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t>&lt;/pkg:Change&gt;</w:t>
      </w:r>
    </w:p>
    <w:p w14:paraId="0033ACEE" w14:textId="78C7E449" w:rsidR="00A505CB" w:rsidRPr="00203C8E" w:rsidRDefault="009224AB" w:rsidP="000301E3">
      <w:pPr>
        <w:pStyle w:val="Head2"/>
        <w:rPr>
          <w:snapToGrid w:val="0"/>
        </w:rPr>
      </w:pPr>
      <w:bookmarkStart w:id="239" w:name="_Toc106790699"/>
      <w:r w:rsidRPr="00203C8E">
        <w:rPr>
          <w:snapToGrid w:val="0"/>
        </w:rPr>
        <w:t>Контактная информация</w:t>
      </w:r>
      <w:bookmarkEnd w:id="168"/>
      <w:bookmarkEnd w:id="238"/>
      <w:bookmarkEnd w:id="239"/>
    </w:p>
    <w:p w14:paraId="4C2A2BB7" w14:textId="692CEAD5" w:rsidR="00A505CB" w:rsidRPr="00241DE3" w:rsidRDefault="007A6F94" w:rsidP="00A90EEC">
      <w:pPr>
        <w:pStyle w:val="af4"/>
        <w:spacing w:line="240" w:lineRule="auto"/>
      </w:pPr>
      <w:r w:rsidRPr="00203C8E">
        <w:t xml:space="preserve">Электронный адрес единого контактного центра Федерального казначейства (ЕКЦ): </w:t>
      </w:r>
      <w:r w:rsidRPr="00203C8E">
        <w:rPr>
          <w:lang w:val="en-US"/>
        </w:rPr>
        <w:t>support</w:t>
      </w:r>
      <w:r w:rsidRPr="00203C8E">
        <w:t>_</w:t>
      </w:r>
      <w:r w:rsidRPr="00203C8E">
        <w:rPr>
          <w:lang w:val="en-US"/>
        </w:rPr>
        <w:t>gisgmp</w:t>
      </w:r>
      <w:r w:rsidRPr="00203C8E">
        <w:t>@</w:t>
      </w:r>
      <w:r w:rsidRPr="00203C8E">
        <w:rPr>
          <w:lang w:val="en-US"/>
        </w:rPr>
        <w:t>roskazna</w:t>
      </w:r>
      <w:r w:rsidRPr="00203C8E">
        <w:t>.</w:t>
      </w:r>
      <w:r w:rsidRPr="00203C8E">
        <w:rPr>
          <w:lang w:val="en-US"/>
        </w:rPr>
        <w:t>ru</w:t>
      </w:r>
      <w:r w:rsidRPr="00203C8E">
        <w:t>. В теме письма необходимо указать наименование вида сведений и</w:t>
      </w:r>
      <w:r w:rsidRPr="00203C8E">
        <w:rPr>
          <w:rFonts w:hint="eastAsia"/>
        </w:rPr>
        <w:t xml:space="preserve"> </w:t>
      </w:r>
      <w:r w:rsidRPr="00203C8E">
        <w:t>«СМЭВ 3»</w:t>
      </w:r>
      <w:r w:rsidRPr="00203C8E">
        <w:rPr>
          <w:rFonts w:hint="eastAsia"/>
        </w:rPr>
        <w:t>.</w:t>
      </w:r>
    </w:p>
    <w:sectPr w:rsidR="00A505CB" w:rsidRPr="00241DE3">
      <w:pgSz w:w="11900" w:h="16840"/>
      <w:pgMar w:top="1134" w:right="746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52E07D" w14:textId="77777777" w:rsidR="00341BC2" w:rsidRDefault="00341BC2">
      <w:r>
        <w:separator/>
      </w:r>
    </w:p>
  </w:endnote>
  <w:endnote w:type="continuationSeparator" w:id="0">
    <w:p w14:paraId="0A16734B" w14:textId="77777777" w:rsidR="00341BC2" w:rsidRDefault="00341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4ED68C" w14:textId="69FBBB8E" w:rsidR="00C90F62" w:rsidRDefault="00C90F62" w:rsidP="00577184">
    <w:pPr>
      <w:pStyle w:val="ab"/>
      <w:pBdr>
        <w:top w:val="nil"/>
        <w:left w:val="nil"/>
        <w:bottom w:val="nil"/>
        <w:right w:val="nil"/>
        <w:between w:val="nil"/>
        <w:bar w:val="nil"/>
      </w:pBdr>
      <w:tabs>
        <w:tab w:val="clear" w:pos="10206"/>
        <w:tab w:val="center" w:pos="4677"/>
        <w:tab w:val="right" w:pos="9355"/>
      </w:tabs>
      <w:jc w:val="center"/>
    </w:pPr>
    <w:r>
      <w:fldChar w:fldCharType="begin"/>
    </w:r>
    <w:r>
      <w:instrText xml:space="preserve"> PAGE </w:instrText>
    </w:r>
    <w:r>
      <w:fldChar w:fldCharType="separate"/>
    </w:r>
    <w:r w:rsidR="00333DC9">
      <w:rPr>
        <w:noProof/>
      </w:rPr>
      <w:t>115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12E4FC" w14:textId="77777777" w:rsidR="00341BC2" w:rsidRDefault="00341BC2">
      <w:r>
        <w:separator/>
      </w:r>
    </w:p>
  </w:footnote>
  <w:footnote w:type="continuationSeparator" w:id="0">
    <w:p w14:paraId="6FBCB9C0" w14:textId="77777777" w:rsidR="00341BC2" w:rsidRDefault="00341BC2">
      <w:r>
        <w:continuationSeparator/>
      </w:r>
    </w:p>
  </w:footnote>
  <w:footnote w:id="1">
    <w:p w14:paraId="52AC985D" w14:textId="64A1F00A" w:rsidR="00C90F62" w:rsidRDefault="00C90F62">
      <w:pPr>
        <w:pStyle w:val="affff3"/>
      </w:pPr>
      <w:r>
        <w:rPr>
          <w:rStyle w:val="afff"/>
        </w:rPr>
        <w:footnoteRef/>
      </w:r>
      <w:r>
        <w:t xml:space="preserve"> </w:t>
      </w:r>
      <w:r w:rsidRPr="007E6CBE">
        <w:rPr>
          <w:szCs w:val="24"/>
        </w:rPr>
        <w:t>Количество тегов, обязательность тега</w:t>
      </w:r>
    </w:p>
  </w:footnote>
  <w:footnote w:id="2">
    <w:p w14:paraId="6C5F7D2D" w14:textId="39BAC211" w:rsidR="00C90F62" w:rsidRDefault="00C90F62">
      <w:pPr>
        <w:pStyle w:val="affff3"/>
      </w:pPr>
      <w:r>
        <w:rPr>
          <w:rStyle w:val="afff"/>
        </w:rPr>
        <w:footnoteRef/>
      </w:r>
      <w:r>
        <w:t xml:space="preserve"> </w:t>
      </w:r>
      <w:r w:rsidRPr="007E6CBE">
        <w:rPr>
          <w:szCs w:val="24"/>
        </w:rPr>
        <w:t>Количество тегов, обязательность тега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C369932"/>
    <w:lvl w:ilvl="0">
      <w:start w:val="1"/>
      <w:numFmt w:val="decimal"/>
      <w:pStyle w:val="5"/>
      <w:lvlText w:val="%1."/>
      <w:lvlJc w:val="left"/>
      <w:pPr>
        <w:tabs>
          <w:tab w:val="num" w:pos="2509"/>
        </w:tabs>
        <w:ind w:left="2506" w:hanging="357"/>
      </w:pPr>
    </w:lvl>
  </w:abstractNum>
  <w:abstractNum w:abstractNumId="1" w15:restartNumberingAfterBreak="0">
    <w:nsid w:val="FFFFFF7D"/>
    <w:multiLevelType w:val="singleLevel"/>
    <w:tmpl w:val="43462892"/>
    <w:lvl w:ilvl="0">
      <w:start w:val="1"/>
      <w:numFmt w:val="decimal"/>
      <w:pStyle w:val="4"/>
      <w:lvlText w:val="%1."/>
      <w:lvlJc w:val="left"/>
      <w:pPr>
        <w:tabs>
          <w:tab w:val="num" w:pos="2152"/>
        </w:tabs>
        <w:ind w:left="2149" w:hanging="357"/>
      </w:pPr>
    </w:lvl>
  </w:abstractNum>
  <w:abstractNum w:abstractNumId="2" w15:restartNumberingAfterBreak="0">
    <w:nsid w:val="FFFFFF7E"/>
    <w:multiLevelType w:val="singleLevel"/>
    <w:tmpl w:val="993C012C"/>
    <w:lvl w:ilvl="0">
      <w:start w:val="1"/>
      <w:numFmt w:val="decimal"/>
      <w:pStyle w:val="3"/>
      <w:lvlText w:val="%1)"/>
      <w:lvlJc w:val="left"/>
      <w:pPr>
        <w:tabs>
          <w:tab w:val="num" w:pos="1795"/>
        </w:tabs>
        <w:ind w:left="1792" w:hanging="357"/>
      </w:pPr>
    </w:lvl>
  </w:abstractNum>
  <w:abstractNum w:abstractNumId="3" w15:restartNumberingAfterBreak="0">
    <w:nsid w:val="FFFFFF7F"/>
    <w:multiLevelType w:val="singleLevel"/>
    <w:tmpl w:val="01580660"/>
    <w:lvl w:ilvl="0">
      <w:start w:val="1"/>
      <w:numFmt w:val="decimal"/>
      <w:pStyle w:val="2"/>
      <w:lvlText w:val="%1)"/>
      <w:lvlJc w:val="left"/>
      <w:pPr>
        <w:tabs>
          <w:tab w:val="num" w:pos="1437"/>
        </w:tabs>
        <w:ind w:left="1435" w:hanging="358"/>
      </w:pPr>
    </w:lvl>
  </w:abstractNum>
  <w:abstractNum w:abstractNumId="4" w15:restartNumberingAfterBreak="0">
    <w:nsid w:val="FFFFFF80"/>
    <w:multiLevelType w:val="singleLevel"/>
    <w:tmpl w:val="F692D096"/>
    <w:lvl w:ilvl="0">
      <w:start w:val="1"/>
      <w:numFmt w:val="bullet"/>
      <w:pStyle w:val="50"/>
      <w:lvlText w:val="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A099BC"/>
    <w:lvl w:ilvl="0">
      <w:start w:val="1"/>
      <w:numFmt w:val="bullet"/>
      <w:pStyle w:val="40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6B0F698"/>
    <w:lvl w:ilvl="0">
      <w:start w:val="1"/>
      <w:numFmt w:val="bullet"/>
      <w:pStyle w:val="30"/>
      <w:lvlText w:val="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AE42452"/>
    <w:lvl w:ilvl="0">
      <w:start w:val="1"/>
      <w:numFmt w:val="bullet"/>
      <w:pStyle w:val="20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05842C6"/>
    <w:lvl w:ilvl="0">
      <w:start w:val="1"/>
      <w:numFmt w:val="decimal"/>
      <w:pStyle w:val="a"/>
      <w:lvlText w:val="%1)"/>
      <w:lvlJc w:val="left"/>
      <w:pPr>
        <w:tabs>
          <w:tab w:val="num" w:pos="1080"/>
        </w:tabs>
        <w:ind w:left="1077" w:hanging="357"/>
      </w:pPr>
    </w:lvl>
  </w:abstractNum>
  <w:abstractNum w:abstractNumId="9" w15:restartNumberingAfterBreak="0">
    <w:nsid w:val="02F65148"/>
    <w:multiLevelType w:val="multilevel"/>
    <w:tmpl w:val="69BCB132"/>
    <w:lvl w:ilvl="0">
      <w:start w:val="1"/>
      <w:numFmt w:val="decimal"/>
      <w:pStyle w:val="HierarchicList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60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2"/>
        </w:tabs>
        <w:ind w:left="2722" w:hanging="10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56"/>
        </w:tabs>
        <w:ind w:left="3856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10" w15:restartNumberingAfterBreak="0">
    <w:nsid w:val="051F2645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1" w15:restartNumberingAfterBreak="0">
    <w:nsid w:val="053028F9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2" w15:restartNumberingAfterBreak="0">
    <w:nsid w:val="05386143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3" w15:restartNumberingAfterBreak="0">
    <w:nsid w:val="05FD5CD0"/>
    <w:multiLevelType w:val="multilevel"/>
    <w:tmpl w:val="88C0C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0623277C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5" w15:restartNumberingAfterBreak="0">
    <w:nsid w:val="06C44F1E"/>
    <w:multiLevelType w:val="hybridMultilevel"/>
    <w:tmpl w:val="111232C2"/>
    <w:lvl w:ilvl="0" w:tplc="818C4C06">
      <w:start w:val="1"/>
      <w:numFmt w:val="bullet"/>
      <w:pStyle w:val="TableList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F64201"/>
    <w:multiLevelType w:val="hybridMultilevel"/>
    <w:tmpl w:val="C074A5F4"/>
    <w:lvl w:ilvl="0" w:tplc="ABE02F6E">
      <w:start w:val="1"/>
      <w:numFmt w:val="decimal"/>
      <w:pStyle w:val="Table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CED7FE3"/>
    <w:multiLevelType w:val="multilevel"/>
    <w:tmpl w:val="D2EE6AD6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45"/>
        </w:tabs>
        <w:ind w:left="1649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18" w15:restartNumberingAfterBreak="0">
    <w:nsid w:val="0D1216DC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9" w15:restartNumberingAfterBreak="0">
    <w:nsid w:val="0E6445F4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0" w15:restartNumberingAfterBreak="0">
    <w:nsid w:val="0FDE6DD0"/>
    <w:multiLevelType w:val="multilevel"/>
    <w:tmpl w:val="0BD0A448"/>
    <w:styleLink w:val="List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21" w15:restartNumberingAfterBreak="0">
    <w:nsid w:val="0FF37DD7"/>
    <w:multiLevelType w:val="hybridMultilevel"/>
    <w:tmpl w:val="4470CE06"/>
    <w:lvl w:ilvl="0" w:tplc="5FC0B4FA">
      <w:start w:val="1"/>
      <w:numFmt w:val="decimal"/>
      <w:pStyle w:val="303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2480E97"/>
    <w:multiLevelType w:val="singleLevel"/>
    <w:tmpl w:val="A3243282"/>
    <w:lvl w:ilvl="0">
      <w:start w:val="1"/>
      <w:numFmt w:val="decimal"/>
      <w:pStyle w:val="ListAlternative3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13F25FEA"/>
    <w:multiLevelType w:val="multilevel"/>
    <w:tmpl w:val="D3C0FD58"/>
    <w:styleLink w:val="2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4" w15:restartNumberingAfterBreak="0">
    <w:nsid w:val="1C035477"/>
    <w:multiLevelType w:val="hybridMultilevel"/>
    <w:tmpl w:val="AFE8CD48"/>
    <w:lvl w:ilvl="0" w:tplc="6FC0BC60">
      <w:start w:val="1"/>
      <w:numFmt w:val="bullet"/>
      <w:pStyle w:val="a0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6FC0BC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D5741DD"/>
    <w:multiLevelType w:val="multilevel"/>
    <w:tmpl w:val="7D6ADC90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6" w15:restartNumberingAfterBreak="0">
    <w:nsid w:val="1DA904A0"/>
    <w:multiLevelType w:val="multilevel"/>
    <w:tmpl w:val="BC269B6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position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position w:val="0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position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position w:val="0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  <w:position w:val="0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  <w:position w:val="0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  <w:position w:val="0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  <w:position w:val="0"/>
      </w:rPr>
    </w:lvl>
  </w:abstractNum>
  <w:abstractNum w:abstractNumId="27" w15:restartNumberingAfterBreak="0">
    <w:nsid w:val="1F424DD0"/>
    <w:multiLevelType w:val="hybridMultilevel"/>
    <w:tmpl w:val="DBB4247E"/>
    <w:lvl w:ilvl="0" w:tplc="2B5E1274">
      <w:start w:val="1"/>
      <w:numFmt w:val="bullet"/>
      <w:pStyle w:val="TableListBullet2"/>
      <w:lvlText w:val="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5C95250"/>
    <w:multiLevelType w:val="multilevel"/>
    <w:tmpl w:val="B21A3704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1814"/>
        </w:tabs>
        <w:ind w:left="0" w:firstLine="720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2098"/>
        </w:tabs>
        <w:ind w:left="0" w:firstLine="72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0" w:firstLine="720"/>
      </w:pPr>
      <w:rPr>
        <w:rFonts w:hint="default"/>
      </w:rPr>
    </w:lvl>
  </w:abstractNum>
  <w:abstractNum w:abstractNumId="29" w15:restartNumberingAfterBreak="0">
    <w:nsid w:val="27047613"/>
    <w:multiLevelType w:val="hybridMultilevel"/>
    <w:tmpl w:val="EC1EB8EA"/>
    <w:lvl w:ilvl="0" w:tplc="A72A6E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2956137D"/>
    <w:multiLevelType w:val="hybridMultilevel"/>
    <w:tmpl w:val="6DACD43A"/>
    <w:lvl w:ilvl="0" w:tplc="FFFFFFFF">
      <w:start w:val="1"/>
      <w:numFmt w:val="bullet"/>
      <w:lvlText w:val="­"/>
      <w:lvlJc w:val="left"/>
      <w:pPr>
        <w:ind w:left="7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2A4A17DA"/>
    <w:multiLevelType w:val="hybridMultilevel"/>
    <w:tmpl w:val="B0E489BA"/>
    <w:lvl w:ilvl="0" w:tplc="0448B2D8">
      <w:start w:val="1"/>
      <w:numFmt w:val="bullet"/>
      <w:pStyle w:val="a1"/>
      <w:lvlText w:val="−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1" w:tplc="5EA8D63E">
      <w:start w:val="1"/>
      <w:numFmt w:val="bullet"/>
      <w:lvlText w:val="o"/>
      <w:lvlJc w:val="left"/>
      <w:pPr>
        <w:tabs>
          <w:tab w:val="num" w:pos="2204"/>
        </w:tabs>
        <w:ind w:left="2204" w:hanging="360"/>
      </w:pPr>
      <w:rPr>
        <w:rFonts w:ascii="Courier New" w:hAnsi="Courier New" w:cs="Times New Roman" w:hint="default"/>
      </w:rPr>
    </w:lvl>
    <w:lvl w:ilvl="2" w:tplc="AAAAB3B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A069FD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4D6CB41A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B628984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F209E2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47E0BA7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192A23C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2C3A5F6F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3" w15:restartNumberingAfterBreak="0">
    <w:nsid w:val="2D11122F"/>
    <w:multiLevelType w:val="hybridMultilevel"/>
    <w:tmpl w:val="9EBC2CA4"/>
    <w:lvl w:ilvl="0" w:tplc="943E914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996668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3D4E9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7E7F2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A865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71C4E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6AAE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C0CE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B223E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ED318D5"/>
    <w:multiLevelType w:val="multilevel"/>
    <w:tmpl w:val="88C0C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2F3F2E22"/>
    <w:multiLevelType w:val="multilevel"/>
    <w:tmpl w:val="9FE6B6AE"/>
    <w:lvl w:ilvl="0">
      <w:start w:val="1"/>
      <w:numFmt w:val="upperLetter"/>
      <w:pStyle w:val="34"/>
      <w:suff w:val="nothing"/>
      <w:lvlText w:val="Приложение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134"/>
      <w:lvlText w:val="%1.%2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2">
      <w:start w:val="1"/>
      <w:numFmt w:val="decimal"/>
      <w:pStyle w:val="234"/>
      <w:lvlText w:val="%1.%2.%3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3">
      <w:start w:val="1"/>
      <w:numFmt w:val="decimal"/>
      <w:pStyle w:val="334"/>
      <w:lvlText w:val="%1.%2.%3.%4"/>
      <w:lvlJc w:val="left"/>
      <w:pPr>
        <w:tabs>
          <w:tab w:val="num" w:pos="1814"/>
        </w:tabs>
        <w:ind w:left="0" w:firstLine="720"/>
      </w:pPr>
      <w:rPr>
        <w:rFonts w:hint="default"/>
      </w:rPr>
    </w:lvl>
    <w:lvl w:ilvl="4">
      <w:start w:val="1"/>
      <w:numFmt w:val="decimal"/>
      <w:pStyle w:val="434"/>
      <w:lvlText w:val="%1.%2.%3.%4.%5"/>
      <w:lvlJc w:val="left"/>
      <w:pPr>
        <w:tabs>
          <w:tab w:val="num" w:pos="2098"/>
        </w:tabs>
        <w:ind w:left="0" w:firstLine="720"/>
      </w:pPr>
      <w:rPr>
        <w:rFonts w:hint="default"/>
      </w:rPr>
    </w:lvl>
    <w:lvl w:ilvl="5">
      <w:start w:val="1"/>
      <w:numFmt w:val="decimal"/>
      <w:pStyle w:val="534"/>
      <w:lvlText w:val="%1.%2.%3.%4.%5.%6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720"/>
      </w:pPr>
      <w:rPr>
        <w:rFonts w:hint="default"/>
      </w:rPr>
    </w:lvl>
  </w:abstractNum>
  <w:abstractNum w:abstractNumId="36" w15:restartNumberingAfterBreak="0">
    <w:nsid w:val="2FFE5B4F"/>
    <w:multiLevelType w:val="hybridMultilevel"/>
    <w:tmpl w:val="60669FCE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1676CBF"/>
    <w:multiLevelType w:val="multilevel"/>
    <w:tmpl w:val="ABD228BE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4.%2"/>
      <w:lvlJc w:val="left"/>
      <w:rPr>
        <w:rFonts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38" w15:restartNumberingAfterBreak="0">
    <w:nsid w:val="327151BE"/>
    <w:multiLevelType w:val="singleLevel"/>
    <w:tmpl w:val="B4C0965A"/>
    <w:lvl w:ilvl="0">
      <w:start w:val="1"/>
      <w:numFmt w:val="decimal"/>
      <w:pStyle w:val="ListAlternative4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32FB1518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0" w15:restartNumberingAfterBreak="0">
    <w:nsid w:val="3A481E4A"/>
    <w:multiLevelType w:val="multilevel"/>
    <w:tmpl w:val="D2EE6AD6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45"/>
        </w:tabs>
        <w:ind w:left="1649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41" w15:restartNumberingAfterBreak="0">
    <w:nsid w:val="3C9F6238"/>
    <w:multiLevelType w:val="multilevel"/>
    <w:tmpl w:val="2D9AE1E4"/>
    <w:lvl w:ilvl="0">
      <w:start w:val="1"/>
      <w:numFmt w:val="decimal"/>
      <w:pStyle w:val="AppHead119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AppHead219"/>
      <w:lvlText w:val="%1.%2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2">
      <w:start w:val="1"/>
      <w:numFmt w:val="decimal"/>
      <w:pStyle w:val="AppHead319"/>
      <w:lvlText w:val="%1.%2.%3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3">
      <w:start w:val="1"/>
      <w:numFmt w:val="decimal"/>
      <w:pStyle w:val="AppHead419"/>
      <w:lvlText w:val="%1.%2.%3.%4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4">
      <w:start w:val="1"/>
      <w:numFmt w:val="decimal"/>
      <w:pStyle w:val="AppHead519"/>
      <w:lvlText w:val="%1.%2.%3.%4.%5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3CEC61A2"/>
    <w:multiLevelType w:val="multilevel"/>
    <w:tmpl w:val="22AA5E48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43" w15:restartNumberingAfterBreak="0">
    <w:nsid w:val="40622106"/>
    <w:multiLevelType w:val="multilevel"/>
    <w:tmpl w:val="0AB293C2"/>
    <w:lvl w:ilvl="0">
      <w:start w:val="1"/>
      <w:numFmt w:val="upperLetter"/>
      <w:pStyle w:val="DefinitionTerm"/>
      <w:suff w:val="nothing"/>
      <w:lvlText w:val="Приложение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4"/>
        </w:tabs>
        <w:ind w:left="0" w:firstLine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98"/>
        </w:tabs>
        <w:ind w:left="0" w:firstLine="720"/>
      </w:pPr>
      <w:rPr>
        <w:rFonts w:hint="default"/>
      </w:rPr>
    </w:lvl>
    <w:lvl w:ilvl="5">
      <w:start w:val="1"/>
      <w:numFmt w:val="decimal"/>
      <w:pStyle w:val="CommentText"/>
      <w:lvlText w:val="%1.%2.%3.%4.%5.%6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720"/>
      </w:pPr>
      <w:rPr>
        <w:rFonts w:hint="default"/>
      </w:rPr>
    </w:lvl>
  </w:abstractNum>
  <w:abstractNum w:abstractNumId="44" w15:restartNumberingAfterBreak="0">
    <w:nsid w:val="40FC4300"/>
    <w:multiLevelType w:val="multilevel"/>
    <w:tmpl w:val="88C0C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41EB20F7"/>
    <w:multiLevelType w:val="multilevel"/>
    <w:tmpl w:val="8750803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44A364E3"/>
    <w:multiLevelType w:val="multilevel"/>
    <w:tmpl w:val="393E4DA2"/>
    <w:lvl w:ilvl="0">
      <w:start w:val="1"/>
      <w:numFmt w:val="upperLetter"/>
      <w:pStyle w:val="AppendixTitle34"/>
      <w:suff w:val="nothing"/>
      <w:lvlText w:val="Appendix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ppendixHead134"/>
      <w:lvlText w:val="%1.%2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2">
      <w:start w:val="1"/>
      <w:numFmt w:val="decimal"/>
      <w:pStyle w:val="AppendixHead234"/>
      <w:lvlText w:val="%1.%2.%3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3">
      <w:start w:val="1"/>
      <w:numFmt w:val="decimal"/>
      <w:pStyle w:val="AppendixHead334"/>
      <w:lvlText w:val="%1.%2.%3.%4"/>
      <w:lvlJc w:val="left"/>
      <w:pPr>
        <w:tabs>
          <w:tab w:val="num" w:pos="1814"/>
        </w:tabs>
        <w:ind w:left="0" w:firstLine="720"/>
      </w:pPr>
      <w:rPr>
        <w:rFonts w:hint="default"/>
      </w:rPr>
    </w:lvl>
    <w:lvl w:ilvl="4">
      <w:start w:val="1"/>
      <w:numFmt w:val="decimal"/>
      <w:pStyle w:val="AppendixHead434"/>
      <w:lvlText w:val="%1.%2.%3.%4.%5"/>
      <w:lvlJc w:val="left"/>
      <w:pPr>
        <w:tabs>
          <w:tab w:val="num" w:pos="2098"/>
        </w:tabs>
        <w:ind w:left="0" w:firstLine="720"/>
      </w:pPr>
      <w:rPr>
        <w:rFonts w:hint="default"/>
      </w:rPr>
    </w:lvl>
    <w:lvl w:ilvl="5">
      <w:start w:val="1"/>
      <w:numFmt w:val="decimal"/>
      <w:pStyle w:val="AppendixHead534"/>
      <w:lvlText w:val="%1.%2.%3.%4.%5.%6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720"/>
      </w:pPr>
      <w:rPr>
        <w:rFonts w:hint="default"/>
      </w:rPr>
    </w:lvl>
  </w:abstractNum>
  <w:abstractNum w:abstractNumId="47" w15:restartNumberingAfterBreak="0">
    <w:nsid w:val="48721211"/>
    <w:multiLevelType w:val="singleLevel"/>
    <w:tmpl w:val="E83CCECA"/>
    <w:lvl w:ilvl="0">
      <w:start w:val="1"/>
      <w:numFmt w:val="decimal"/>
      <w:pStyle w:val="ListAlternative2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8" w15:restartNumberingAfterBreak="0">
    <w:nsid w:val="4A113E16"/>
    <w:multiLevelType w:val="singleLevel"/>
    <w:tmpl w:val="541E6288"/>
    <w:lvl w:ilvl="0">
      <w:start w:val="1"/>
      <w:numFmt w:val="decimal"/>
      <w:pStyle w:val="ListAlternative5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9" w15:restartNumberingAfterBreak="0">
    <w:nsid w:val="4E805720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50" w15:restartNumberingAfterBreak="0">
    <w:nsid w:val="532C7380"/>
    <w:multiLevelType w:val="hybridMultilevel"/>
    <w:tmpl w:val="A3D6E14C"/>
    <w:lvl w:ilvl="0" w:tplc="3200A342">
      <w:start w:val="1"/>
      <w:numFmt w:val="decimal"/>
      <w:pStyle w:val="TableListNumber1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47C61FA"/>
    <w:multiLevelType w:val="hybridMultilevel"/>
    <w:tmpl w:val="F002FB7C"/>
    <w:lvl w:ilvl="0" w:tplc="C02265B0">
      <w:start w:val="1"/>
      <w:numFmt w:val="bullet"/>
      <w:pStyle w:val="TableListBullet102"/>
      <w:lvlText w:val="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53509BE"/>
    <w:multiLevelType w:val="multilevel"/>
    <w:tmpl w:val="4D30C2EE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8864D39"/>
    <w:multiLevelType w:val="multilevel"/>
    <w:tmpl w:val="C80873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5969682D"/>
    <w:multiLevelType w:val="hybridMultilevel"/>
    <w:tmpl w:val="BE8ECCFE"/>
    <w:lvl w:ilvl="0" w:tplc="A72A6E3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61344CFE"/>
    <w:multiLevelType w:val="hybridMultilevel"/>
    <w:tmpl w:val="F0C09A6C"/>
    <w:lvl w:ilvl="0" w:tplc="B108F3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2C15D44"/>
    <w:multiLevelType w:val="hybridMultilevel"/>
    <w:tmpl w:val="8F565B9A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 w15:restartNumberingAfterBreak="0">
    <w:nsid w:val="659B2572"/>
    <w:multiLevelType w:val="multilevel"/>
    <w:tmpl w:val="C4A8F68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8" w15:restartNumberingAfterBreak="0">
    <w:nsid w:val="664C3CC3"/>
    <w:multiLevelType w:val="hybridMultilevel"/>
    <w:tmpl w:val="3F60C5D2"/>
    <w:lvl w:ilvl="0" w:tplc="AA7CF4A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671321CC"/>
    <w:multiLevelType w:val="hybridMultilevel"/>
    <w:tmpl w:val="94AABB78"/>
    <w:lvl w:ilvl="0" w:tplc="0419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60" w15:restartNumberingAfterBreak="0">
    <w:nsid w:val="68B1297A"/>
    <w:multiLevelType w:val="singleLevel"/>
    <w:tmpl w:val="DBB2C4DC"/>
    <w:lvl w:ilvl="0">
      <w:start w:val="1"/>
      <w:numFmt w:val="decimal"/>
      <w:pStyle w:val="ListAlternative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1" w15:restartNumberingAfterBreak="0">
    <w:nsid w:val="6A2015D0"/>
    <w:multiLevelType w:val="hybridMultilevel"/>
    <w:tmpl w:val="FE0EEFFA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00E0685"/>
    <w:multiLevelType w:val="multilevel"/>
    <w:tmpl w:val="943C6D9C"/>
    <w:styleLink w:val="List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position w:val="0"/>
        <w:rtl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position w:val="0"/>
        <w:rtl w:val="0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position w:val="0"/>
        <w:rtl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position w:val="0"/>
        <w:rtl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position w:val="0"/>
        <w:rtl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position w:val="0"/>
        <w:rtl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position w:val="0"/>
        <w:rtl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position w:val="0"/>
        <w:rtl w:val="0"/>
      </w:rPr>
    </w:lvl>
  </w:abstractNum>
  <w:abstractNum w:abstractNumId="63" w15:restartNumberingAfterBreak="0">
    <w:nsid w:val="70275F66"/>
    <w:multiLevelType w:val="hybridMultilevel"/>
    <w:tmpl w:val="2E1899B6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1F51B23"/>
    <w:multiLevelType w:val="singleLevel"/>
    <w:tmpl w:val="38C2C2DA"/>
    <w:lvl w:ilvl="0">
      <w:start w:val="1"/>
      <w:numFmt w:val="bullet"/>
      <w:pStyle w:val="a2"/>
      <w:lvlText w:val="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</w:abstractNum>
  <w:abstractNum w:abstractNumId="65" w15:restartNumberingAfterBreak="0">
    <w:nsid w:val="72557A38"/>
    <w:multiLevelType w:val="multilevel"/>
    <w:tmpl w:val="5A140FE4"/>
    <w:lvl w:ilvl="0">
      <w:start w:val="1"/>
      <w:numFmt w:val="decimal"/>
      <w:pStyle w:val="Head1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2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pStyle w:val="Head3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pStyle w:val="Head4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pStyle w:val="Head6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pStyle w:val="PictureInscription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0" w:firstLine="0"/>
      </w:pPr>
      <w:rPr>
        <w:rFonts w:hint="default"/>
      </w:rPr>
    </w:lvl>
  </w:abstractNum>
  <w:abstractNum w:abstractNumId="66" w15:restartNumberingAfterBreak="0">
    <w:nsid w:val="72E20B30"/>
    <w:multiLevelType w:val="hybridMultilevel"/>
    <w:tmpl w:val="CA300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6A150A0"/>
    <w:multiLevelType w:val="hybridMultilevel"/>
    <w:tmpl w:val="EAD0E35E"/>
    <w:lvl w:ilvl="0" w:tplc="AA7CF4A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8" w15:restartNumberingAfterBreak="0">
    <w:nsid w:val="77332698"/>
    <w:multiLevelType w:val="hybridMultilevel"/>
    <w:tmpl w:val="7C266532"/>
    <w:lvl w:ilvl="0" w:tplc="AA7CF4A6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9" w15:restartNumberingAfterBreak="0">
    <w:nsid w:val="7CFD38A3"/>
    <w:multiLevelType w:val="hybridMultilevel"/>
    <w:tmpl w:val="FEEE7532"/>
    <w:lvl w:ilvl="0" w:tplc="26E4490E">
      <w:start w:val="1"/>
      <w:numFmt w:val="bullet"/>
      <w:pStyle w:val="TableListBullet10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3"/>
  </w:num>
  <w:num w:numId="3">
    <w:abstractNumId w:val="62"/>
  </w:num>
  <w:num w:numId="4">
    <w:abstractNumId w:val="65"/>
  </w:num>
  <w:num w:numId="5">
    <w:abstractNumId w:val="31"/>
  </w:num>
  <w:num w:numId="6">
    <w:abstractNumId w:val="56"/>
  </w:num>
  <w:num w:numId="7">
    <w:abstractNumId w:val="53"/>
  </w:num>
  <w:num w:numId="8">
    <w:abstractNumId w:val="17"/>
  </w:num>
  <w:num w:numId="9">
    <w:abstractNumId w:val="10"/>
  </w:num>
  <w:num w:numId="10">
    <w:abstractNumId w:val="18"/>
  </w:num>
  <w:num w:numId="11">
    <w:abstractNumId w:val="14"/>
  </w:num>
  <w:num w:numId="12">
    <w:abstractNumId w:val="37"/>
  </w:num>
  <w:num w:numId="13">
    <w:abstractNumId w:val="36"/>
  </w:num>
  <w:num w:numId="14">
    <w:abstractNumId w:val="24"/>
  </w:num>
  <w:num w:numId="15">
    <w:abstractNumId w:val="33"/>
  </w:num>
  <w:num w:numId="16">
    <w:abstractNumId w:val="39"/>
  </w:num>
  <w:num w:numId="17">
    <w:abstractNumId w:val="59"/>
  </w:num>
  <w:num w:numId="18">
    <w:abstractNumId w:val="66"/>
  </w:num>
  <w:num w:numId="19">
    <w:abstractNumId w:val="49"/>
  </w:num>
  <w:num w:numId="20">
    <w:abstractNumId w:val="11"/>
  </w:num>
  <w:num w:numId="21">
    <w:abstractNumId w:val="19"/>
  </w:num>
  <w:num w:numId="22">
    <w:abstractNumId w:val="52"/>
  </w:num>
  <w:num w:numId="23">
    <w:abstractNumId w:val="42"/>
  </w:num>
  <w:num w:numId="24">
    <w:abstractNumId w:val="57"/>
  </w:num>
  <w:num w:numId="25">
    <w:abstractNumId w:val="26"/>
  </w:num>
  <w:num w:numId="26">
    <w:abstractNumId w:val="41"/>
  </w:num>
  <w:num w:numId="27">
    <w:abstractNumId w:val="46"/>
  </w:num>
  <w:num w:numId="28">
    <w:abstractNumId w:val="9"/>
  </w:num>
  <w:num w:numId="29">
    <w:abstractNumId w:val="60"/>
  </w:num>
  <w:num w:numId="30">
    <w:abstractNumId w:val="47"/>
  </w:num>
  <w:num w:numId="31">
    <w:abstractNumId w:val="22"/>
  </w:num>
  <w:num w:numId="32">
    <w:abstractNumId w:val="38"/>
  </w:num>
  <w:num w:numId="33">
    <w:abstractNumId w:val="48"/>
  </w:num>
  <w:num w:numId="34">
    <w:abstractNumId w:val="15"/>
  </w:num>
  <w:num w:numId="35">
    <w:abstractNumId w:val="27"/>
  </w:num>
  <w:num w:numId="36">
    <w:abstractNumId w:val="69"/>
  </w:num>
  <w:num w:numId="37">
    <w:abstractNumId w:val="51"/>
  </w:num>
  <w:num w:numId="38">
    <w:abstractNumId w:val="16"/>
  </w:num>
  <w:num w:numId="39">
    <w:abstractNumId w:val="50"/>
  </w:num>
  <w:num w:numId="40">
    <w:abstractNumId w:val="28"/>
  </w:num>
  <w:num w:numId="41">
    <w:abstractNumId w:val="64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"/>
  </w:num>
  <w:num w:numId="49">
    <w:abstractNumId w:val="1"/>
  </w:num>
  <w:num w:numId="50">
    <w:abstractNumId w:val="0"/>
  </w:num>
  <w:num w:numId="51">
    <w:abstractNumId w:val="35"/>
  </w:num>
  <w:num w:numId="52">
    <w:abstractNumId w:val="43"/>
  </w:num>
  <w:num w:numId="53">
    <w:abstractNumId w:val="32"/>
  </w:num>
  <w:num w:numId="54">
    <w:abstractNumId w:val="13"/>
  </w:num>
  <w:num w:numId="55">
    <w:abstractNumId w:val="44"/>
  </w:num>
  <w:num w:numId="56">
    <w:abstractNumId w:val="34"/>
  </w:num>
  <w:num w:numId="57">
    <w:abstractNumId w:val="67"/>
  </w:num>
  <w:num w:numId="58">
    <w:abstractNumId w:val="21"/>
  </w:num>
  <w:num w:numId="59">
    <w:abstractNumId w:val="25"/>
  </w:num>
  <w:num w:numId="60">
    <w:abstractNumId w:val="55"/>
  </w:num>
  <w:num w:numId="61">
    <w:abstractNumId w:val="12"/>
  </w:num>
  <w:num w:numId="62">
    <w:abstractNumId w:val="29"/>
  </w:num>
  <w:num w:numId="63">
    <w:abstractNumId w:val="40"/>
  </w:num>
  <w:num w:numId="64">
    <w:abstractNumId w:val="65"/>
  </w:num>
  <w:num w:numId="65">
    <w:abstractNumId w:val="65"/>
  </w:num>
  <w:num w:numId="66">
    <w:abstractNumId w:val="65"/>
  </w:num>
  <w:num w:numId="67">
    <w:abstractNumId w:val="30"/>
  </w:num>
  <w:num w:numId="68">
    <w:abstractNumId w:val="61"/>
  </w:num>
  <w:num w:numId="69">
    <w:abstractNumId w:val="45"/>
  </w:num>
  <w:num w:numId="70">
    <w:abstractNumId w:val="63"/>
  </w:num>
  <w:num w:numId="7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58"/>
  </w:num>
  <w:num w:numId="73">
    <w:abstractNumId w:val="65"/>
  </w:num>
  <w:num w:numId="74">
    <w:abstractNumId w:val="54"/>
  </w:num>
  <w:num w:numId="75">
    <w:abstractNumId w:val="68"/>
  </w:num>
  <w:num w:numId="76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ttachedTemplate r:id="rId1"/>
  <w:linkStyl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5CB"/>
    <w:rsid w:val="00000093"/>
    <w:rsid w:val="00000AB0"/>
    <w:rsid w:val="000016CB"/>
    <w:rsid w:val="00001BC6"/>
    <w:rsid w:val="00001D56"/>
    <w:rsid w:val="00002400"/>
    <w:rsid w:val="00003CFB"/>
    <w:rsid w:val="00005380"/>
    <w:rsid w:val="0000762A"/>
    <w:rsid w:val="00010005"/>
    <w:rsid w:val="00010A02"/>
    <w:rsid w:val="00011CE8"/>
    <w:rsid w:val="00011FF6"/>
    <w:rsid w:val="000121B5"/>
    <w:rsid w:val="00012939"/>
    <w:rsid w:val="000144E4"/>
    <w:rsid w:val="00016158"/>
    <w:rsid w:val="00016E7E"/>
    <w:rsid w:val="00017C23"/>
    <w:rsid w:val="000204C3"/>
    <w:rsid w:val="000207BB"/>
    <w:rsid w:val="0002283F"/>
    <w:rsid w:val="0002333C"/>
    <w:rsid w:val="000242D4"/>
    <w:rsid w:val="00025BBD"/>
    <w:rsid w:val="00025E76"/>
    <w:rsid w:val="0002698B"/>
    <w:rsid w:val="00026CE9"/>
    <w:rsid w:val="00026D31"/>
    <w:rsid w:val="000301E3"/>
    <w:rsid w:val="0003161F"/>
    <w:rsid w:val="00032FAE"/>
    <w:rsid w:val="0003552B"/>
    <w:rsid w:val="00037236"/>
    <w:rsid w:val="000378F3"/>
    <w:rsid w:val="000403C7"/>
    <w:rsid w:val="00040EE4"/>
    <w:rsid w:val="00042435"/>
    <w:rsid w:val="0004252D"/>
    <w:rsid w:val="00043771"/>
    <w:rsid w:val="0004422A"/>
    <w:rsid w:val="00045BCC"/>
    <w:rsid w:val="00046B68"/>
    <w:rsid w:val="00047093"/>
    <w:rsid w:val="00051C97"/>
    <w:rsid w:val="00052BED"/>
    <w:rsid w:val="0005360B"/>
    <w:rsid w:val="00054083"/>
    <w:rsid w:val="00054813"/>
    <w:rsid w:val="000554B9"/>
    <w:rsid w:val="00055598"/>
    <w:rsid w:val="00062F23"/>
    <w:rsid w:val="000650C7"/>
    <w:rsid w:val="000663DB"/>
    <w:rsid w:val="00067BEB"/>
    <w:rsid w:val="00067FA5"/>
    <w:rsid w:val="00070947"/>
    <w:rsid w:val="00070C26"/>
    <w:rsid w:val="00071C36"/>
    <w:rsid w:val="00072166"/>
    <w:rsid w:val="00074EF0"/>
    <w:rsid w:val="000750AE"/>
    <w:rsid w:val="000755DB"/>
    <w:rsid w:val="00075C35"/>
    <w:rsid w:val="00076B91"/>
    <w:rsid w:val="00080AF4"/>
    <w:rsid w:val="000810EA"/>
    <w:rsid w:val="00082FE9"/>
    <w:rsid w:val="0008728F"/>
    <w:rsid w:val="00091934"/>
    <w:rsid w:val="00092A67"/>
    <w:rsid w:val="000A0800"/>
    <w:rsid w:val="000A1B09"/>
    <w:rsid w:val="000A3FC5"/>
    <w:rsid w:val="000A704A"/>
    <w:rsid w:val="000B2D3D"/>
    <w:rsid w:val="000B3382"/>
    <w:rsid w:val="000B42A7"/>
    <w:rsid w:val="000B44A3"/>
    <w:rsid w:val="000B5DEE"/>
    <w:rsid w:val="000B645F"/>
    <w:rsid w:val="000C051A"/>
    <w:rsid w:val="000C08CC"/>
    <w:rsid w:val="000C229E"/>
    <w:rsid w:val="000C36A6"/>
    <w:rsid w:val="000C3C10"/>
    <w:rsid w:val="000C4B9C"/>
    <w:rsid w:val="000C5875"/>
    <w:rsid w:val="000C70D7"/>
    <w:rsid w:val="000D0C78"/>
    <w:rsid w:val="000D1FAE"/>
    <w:rsid w:val="000D48EE"/>
    <w:rsid w:val="000D5416"/>
    <w:rsid w:val="000E097F"/>
    <w:rsid w:val="000E1111"/>
    <w:rsid w:val="000E2D7E"/>
    <w:rsid w:val="000E2FDC"/>
    <w:rsid w:val="000E55FC"/>
    <w:rsid w:val="000E5F9A"/>
    <w:rsid w:val="000F10CA"/>
    <w:rsid w:val="000F1A3C"/>
    <w:rsid w:val="000F2CA7"/>
    <w:rsid w:val="000F49DC"/>
    <w:rsid w:val="000F4DA9"/>
    <w:rsid w:val="000F6FCA"/>
    <w:rsid w:val="000F7574"/>
    <w:rsid w:val="00100E98"/>
    <w:rsid w:val="0010119D"/>
    <w:rsid w:val="00103140"/>
    <w:rsid w:val="00105442"/>
    <w:rsid w:val="00106AF2"/>
    <w:rsid w:val="001120CF"/>
    <w:rsid w:val="00113B39"/>
    <w:rsid w:val="0011432C"/>
    <w:rsid w:val="001153FD"/>
    <w:rsid w:val="0012292B"/>
    <w:rsid w:val="00123B19"/>
    <w:rsid w:val="00126C39"/>
    <w:rsid w:val="00127E5F"/>
    <w:rsid w:val="00130258"/>
    <w:rsid w:val="00135137"/>
    <w:rsid w:val="00136163"/>
    <w:rsid w:val="001406CE"/>
    <w:rsid w:val="00142749"/>
    <w:rsid w:val="00144AEE"/>
    <w:rsid w:val="00147447"/>
    <w:rsid w:val="0015604A"/>
    <w:rsid w:val="00160CEE"/>
    <w:rsid w:val="001618D6"/>
    <w:rsid w:val="0016396F"/>
    <w:rsid w:val="00165ACD"/>
    <w:rsid w:val="001716B8"/>
    <w:rsid w:val="00172FA2"/>
    <w:rsid w:val="0017328E"/>
    <w:rsid w:val="00173EBC"/>
    <w:rsid w:val="00175784"/>
    <w:rsid w:val="00180D8E"/>
    <w:rsid w:val="0018639B"/>
    <w:rsid w:val="00186BA6"/>
    <w:rsid w:val="0019117E"/>
    <w:rsid w:val="0019123B"/>
    <w:rsid w:val="001918C2"/>
    <w:rsid w:val="00191F21"/>
    <w:rsid w:val="00192070"/>
    <w:rsid w:val="00192C0E"/>
    <w:rsid w:val="001947AF"/>
    <w:rsid w:val="0019498A"/>
    <w:rsid w:val="0019582E"/>
    <w:rsid w:val="001962CF"/>
    <w:rsid w:val="00196FF5"/>
    <w:rsid w:val="001A293A"/>
    <w:rsid w:val="001A2DED"/>
    <w:rsid w:val="001A3275"/>
    <w:rsid w:val="001A347A"/>
    <w:rsid w:val="001A3C2A"/>
    <w:rsid w:val="001A4D76"/>
    <w:rsid w:val="001A6552"/>
    <w:rsid w:val="001A7746"/>
    <w:rsid w:val="001B4009"/>
    <w:rsid w:val="001B41A6"/>
    <w:rsid w:val="001B77E8"/>
    <w:rsid w:val="001C00B5"/>
    <w:rsid w:val="001C156E"/>
    <w:rsid w:val="001C377C"/>
    <w:rsid w:val="001C737C"/>
    <w:rsid w:val="001D11B5"/>
    <w:rsid w:val="001D17BF"/>
    <w:rsid w:val="001D21D7"/>
    <w:rsid w:val="001D240B"/>
    <w:rsid w:val="001D5A2C"/>
    <w:rsid w:val="001E0B21"/>
    <w:rsid w:val="001E44E5"/>
    <w:rsid w:val="001F300A"/>
    <w:rsid w:val="001F361D"/>
    <w:rsid w:val="001F3ACA"/>
    <w:rsid w:val="00200C31"/>
    <w:rsid w:val="002016C2"/>
    <w:rsid w:val="00203C8E"/>
    <w:rsid w:val="00206C21"/>
    <w:rsid w:val="00206F41"/>
    <w:rsid w:val="0021054E"/>
    <w:rsid w:val="00212DA1"/>
    <w:rsid w:val="00213D48"/>
    <w:rsid w:val="00215098"/>
    <w:rsid w:val="00215277"/>
    <w:rsid w:val="002175FF"/>
    <w:rsid w:val="00217E6D"/>
    <w:rsid w:val="0022424C"/>
    <w:rsid w:val="0023071E"/>
    <w:rsid w:val="0023246A"/>
    <w:rsid w:val="00233144"/>
    <w:rsid w:val="002344DC"/>
    <w:rsid w:val="00241D90"/>
    <w:rsid w:val="00241DE3"/>
    <w:rsid w:val="00243475"/>
    <w:rsid w:val="0024475B"/>
    <w:rsid w:val="00245DAF"/>
    <w:rsid w:val="00252808"/>
    <w:rsid w:val="002533C8"/>
    <w:rsid w:val="002535AD"/>
    <w:rsid w:val="00260511"/>
    <w:rsid w:val="002615A6"/>
    <w:rsid w:val="00263B5E"/>
    <w:rsid w:val="0026545F"/>
    <w:rsid w:val="00270D61"/>
    <w:rsid w:val="00271B8B"/>
    <w:rsid w:val="00271EC1"/>
    <w:rsid w:val="00272776"/>
    <w:rsid w:val="00272F5C"/>
    <w:rsid w:val="00273A05"/>
    <w:rsid w:val="00276085"/>
    <w:rsid w:val="002763B3"/>
    <w:rsid w:val="00276DB0"/>
    <w:rsid w:val="00277AFE"/>
    <w:rsid w:val="00280168"/>
    <w:rsid w:val="002837C2"/>
    <w:rsid w:val="002845C6"/>
    <w:rsid w:val="00285536"/>
    <w:rsid w:val="002904CB"/>
    <w:rsid w:val="0029202B"/>
    <w:rsid w:val="0029286A"/>
    <w:rsid w:val="0029485E"/>
    <w:rsid w:val="00294E43"/>
    <w:rsid w:val="00297AB1"/>
    <w:rsid w:val="002A126C"/>
    <w:rsid w:val="002A2413"/>
    <w:rsid w:val="002A30D3"/>
    <w:rsid w:val="002B23BC"/>
    <w:rsid w:val="002B37B7"/>
    <w:rsid w:val="002B572A"/>
    <w:rsid w:val="002B624B"/>
    <w:rsid w:val="002B6EE3"/>
    <w:rsid w:val="002C2628"/>
    <w:rsid w:val="002C499B"/>
    <w:rsid w:val="002C63E3"/>
    <w:rsid w:val="002C7734"/>
    <w:rsid w:val="002D02D0"/>
    <w:rsid w:val="002D1143"/>
    <w:rsid w:val="002D2388"/>
    <w:rsid w:val="002D7287"/>
    <w:rsid w:val="002D7A43"/>
    <w:rsid w:val="002D7C8C"/>
    <w:rsid w:val="002E0323"/>
    <w:rsid w:val="002E2777"/>
    <w:rsid w:val="002E337D"/>
    <w:rsid w:val="002E394C"/>
    <w:rsid w:val="002E4250"/>
    <w:rsid w:val="002E72C3"/>
    <w:rsid w:val="002E7B01"/>
    <w:rsid w:val="002F26A3"/>
    <w:rsid w:val="003034B2"/>
    <w:rsid w:val="0030653F"/>
    <w:rsid w:val="0030686B"/>
    <w:rsid w:val="0031009B"/>
    <w:rsid w:val="0031423D"/>
    <w:rsid w:val="0031477B"/>
    <w:rsid w:val="00315B7D"/>
    <w:rsid w:val="00316758"/>
    <w:rsid w:val="00316E33"/>
    <w:rsid w:val="0031745A"/>
    <w:rsid w:val="00320E01"/>
    <w:rsid w:val="0032480B"/>
    <w:rsid w:val="00324F3D"/>
    <w:rsid w:val="003267AD"/>
    <w:rsid w:val="00326F6E"/>
    <w:rsid w:val="00327AAB"/>
    <w:rsid w:val="00327DDF"/>
    <w:rsid w:val="0033031E"/>
    <w:rsid w:val="00333B24"/>
    <w:rsid w:val="00333DC9"/>
    <w:rsid w:val="00336992"/>
    <w:rsid w:val="003405C6"/>
    <w:rsid w:val="00341BC2"/>
    <w:rsid w:val="0034314B"/>
    <w:rsid w:val="00343B5A"/>
    <w:rsid w:val="00344556"/>
    <w:rsid w:val="00345B74"/>
    <w:rsid w:val="00345D30"/>
    <w:rsid w:val="0034628F"/>
    <w:rsid w:val="003465D9"/>
    <w:rsid w:val="00346DDF"/>
    <w:rsid w:val="00347A04"/>
    <w:rsid w:val="00353DAF"/>
    <w:rsid w:val="00354299"/>
    <w:rsid w:val="003543D2"/>
    <w:rsid w:val="0035464B"/>
    <w:rsid w:val="003569BD"/>
    <w:rsid w:val="00356AC1"/>
    <w:rsid w:val="00357DE8"/>
    <w:rsid w:val="00357F40"/>
    <w:rsid w:val="00360B66"/>
    <w:rsid w:val="00361DBC"/>
    <w:rsid w:val="00362803"/>
    <w:rsid w:val="003637F6"/>
    <w:rsid w:val="00365841"/>
    <w:rsid w:val="00372FFE"/>
    <w:rsid w:val="0037459D"/>
    <w:rsid w:val="003761E1"/>
    <w:rsid w:val="00376C2B"/>
    <w:rsid w:val="00382A5F"/>
    <w:rsid w:val="00385F95"/>
    <w:rsid w:val="003864AE"/>
    <w:rsid w:val="00386872"/>
    <w:rsid w:val="00387528"/>
    <w:rsid w:val="00387694"/>
    <w:rsid w:val="00387FE9"/>
    <w:rsid w:val="003902DB"/>
    <w:rsid w:val="00391046"/>
    <w:rsid w:val="003916D3"/>
    <w:rsid w:val="003917FB"/>
    <w:rsid w:val="0039244B"/>
    <w:rsid w:val="00393419"/>
    <w:rsid w:val="00396EC3"/>
    <w:rsid w:val="0039717E"/>
    <w:rsid w:val="003974E9"/>
    <w:rsid w:val="003A03B5"/>
    <w:rsid w:val="003A0B6B"/>
    <w:rsid w:val="003A18A4"/>
    <w:rsid w:val="003A1CB3"/>
    <w:rsid w:val="003A4187"/>
    <w:rsid w:val="003B013C"/>
    <w:rsid w:val="003B31A9"/>
    <w:rsid w:val="003B497C"/>
    <w:rsid w:val="003B6C07"/>
    <w:rsid w:val="003B7344"/>
    <w:rsid w:val="003B781C"/>
    <w:rsid w:val="003C01DD"/>
    <w:rsid w:val="003C2B82"/>
    <w:rsid w:val="003C7885"/>
    <w:rsid w:val="003D138D"/>
    <w:rsid w:val="003D2015"/>
    <w:rsid w:val="003D239A"/>
    <w:rsid w:val="003D2AAE"/>
    <w:rsid w:val="003D4DBD"/>
    <w:rsid w:val="003D4E06"/>
    <w:rsid w:val="003E13BA"/>
    <w:rsid w:val="003E6B47"/>
    <w:rsid w:val="003E77DA"/>
    <w:rsid w:val="003F0026"/>
    <w:rsid w:val="003F0705"/>
    <w:rsid w:val="003F1451"/>
    <w:rsid w:val="003F2090"/>
    <w:rsid w:val="003F2E06"/>
    <w:rsid w:val="003F332F"/>
    <w:rsid w:val="003F438C"/>
    <w:rsid w:val="003F5A98"/>
    <w:rsid w:val="003F6709"/>
    <w:rsid w:val="0040042D"/>
    <w:rsid w:val="00400568"/>
    <w:rsid w:val="0040198B"/>
    <w:rsid w:val="00403BBD"/>
    <w:rsid w:val="00403E09"/>
    <w:rsid w:val="00405F2E"/>
    <w:rsid w:val="00407800"/>
    <w:rsid w:val="00407E2D"/>
    <w:rsid w:val="00413778"/>
    <w:rsid w:val="00414F35"/>
    <w:rsid w:val="00415725"/>
    <w:rsid w:val="0041606D"/>
    <w:rsid w:val="00417AF4"/>
    <w:rsid w:val="00417AFE"/>
    <w:rsid w:val="00420722"/>
    <w:rsid w:val="00421998"/>
    <w:rsid w:val="00422A21"/>
    <w:rsid w:val="00424C43"/>
    <w:rsid w:val="0042711B"/>
    <w:rsid w:val="00431EAF"/>
    <w:rsid w:val="00432158"/>
    <w:rsid w:val="00432F72"/>
    <w:rsid w:val="004331FE"/>
    <w:rsid w:val="0043670F"/>
    <w:rsid w:val="00437CC6"/>
    <w:rsid w:val="00441B86"/>
    <w:rsid w:val="00444E1F"/>
    <w:rsid w:val="004463A3"/>
    <w:rsid w:val="00446D12"/>
    <w:rsid w:val="004506C9"/>
    <w:rsid w:val="004537F4"/>
    <w:rsid w:val="004538D3"/>
    <w:rsid w:val="004554CA"/>
    <w:rsid w:val="00455B14"/>
    <w:rsid w:val="00455C37"/>
    <w:rsid w:val="004560C7"/>
    <w:rsid w:val="00456C23"/>
    <w:rsid w:val="00457A55"/>
    <w:rsid w:val="0046213B"/>
    <w:rsid w:val="00463EAF"/>
    <w:rsid w:val="0046534C"/>
    <w:rsid w:val="00465E8B"/>
    <w:rsid w:val="0046604E"/>
    <w:rsid w:val="0046637B"/>
    <w:rsid w:val="00466B53"/>
    <w:rsid w:val="00467907"/>
    <w:rsid w:val="004710B0"/>
    <w:rsid w:val="0047216E"/>
    <w:rsid w:val="00473D4D"/>
    <w:rsid w:val="00473F2A"/>
    <w:rsid w:val="00474C2D"/>
    <w:rsid w:val="00475ED5"/>
    <w:rsid w:val="004772BF"/>
    <w:rsid w:val="004805A1"/>
    <w:rsid w:val="004866D2"/>
    <w:rsid w:val="004878F2"/>
    <w:rsid w:val="0049175B"/>
    <w:rsid w:val="00493368"/>
    <w:rsid w:val="00493B97"/>
    <w:rsid w:val="004949E4"/>
    <w:rsid w:val="00494E0D"/>
    <w:rsid w:val="00495255"/>
    <w:rsid w:val="004A04F7"/>
    <w:rsid w:val="004A104B"/>
    <w:rsid w:val="004A157F"/>
    <w:rsid w:val="004A1595"/>
    <w:rsid w:val="004A1FAD"/>
    <w:rsid w:val="004A2F43"/>
    <w:rsid w:val="004A6B9C"/>
    <w:rsid w:val="004A7863"/>
    <w:rsid w:val="004B3076"/>
    <w:rsid w:val="004B4890"/>
    <w:rsid w:val="004C0EE4"/>
    <w:rsid w:val="004C1EA9"/>
    <w:rsid w:val="004C2491"/>
    <w:rsid w:val="004C2B8A"/>
    <w:rsid w:val="004C5751"/>
    <w:rsid w:val="004C5AC7"/>
    <w:rsid w:val="004D219F"/>
    <w:rsid w:val="004D6F9C"/>
    <w:rsid w:val="004D79C1"/>
    <w:rsid w:val="004E0BB0"/>
    <w:rsid w:val="004E34BB"/>
    <w:rsid w:val="004E68E2"/>
    <w:rsid w:val="004F0493"/>
    <w:rsid w:val="004F10F5"/>
    <w:rsid w:val="004F23FE"/>
    <w:rsid w:val="004F3FC1"/>
    <w:rsid w:val="004F581A"/>
    <w:rsid w:val="00501B1F"/>
    <w:rsid w:val="0050247A"/>
    <w:rsid w:val="00503170"/>
    <w:rsid w:val="00503BD9"/>
    <w:rsid w:val="00504C42"/>
    <w:rsid w:val="005056C4"/>
    <w:rsid w:val="0050738F"/>
    <w:rsid w:val="00512105"/>
    <w:rsid w:val="005122B2"/>
    <w:rsid w:val="00512A0B"/>
    <w:rsid w:val="0051348C"/>
    <w:rsid w:val="0051518D"/>
    <w:rsid w:val="00516E47"/>
    <w:rsid w:val="0052156B"/>
    <w:rsid w:val="00521DBA"/>
    <w:rsid w:val="005233A4"/>
    <w:rsid w:val="005263D4"/>
    <w:rsid w:val="00526480"/>
    <w:rsid w:val="00527B3A"/>
    <w:rsid w:val="00527EED"/>
    <w:rsid w:val="00527FAB"/>
    <w:rsid w:val="00530821"/>
    <w:rsid w:val="00532D22"/>
    <w:rsid w:val="0053573F"/>
    <w:rsid w:val="00536301"/>
    <w:rsid w:val="005368FA"/>
    <w:rsid w:val="00540D09"/>
    <w:rsid w:val="00541D95"/>
    <w:rsid w:val="005443B9"/>
    <w:rsid w:val="005451A6"/>
    <w:rsid w:val="005536A2"/>
    <w:rsid w:val="00554C68"/>
    <w:rsid w:val="005579B7"/>
    <w:rsid w:val="005619EA"/>
    <w:rsid w:val="005640A7"/>
    <w:rsid w:val="00565897"/>
    <w:rsid w:val="00566BD1"/>
    <w:rsid w:val="005707FB"/>
    <w:rsid w:val="00571EE8"/>
    <w:rsid w:val="00577184"/>
    <w:rsid w:val="005773CE"/>
    <w:rsid w:val="0058073E"/>
    <w:rsid w:val="00581ED4"/>
    <w:rsid w:val="00584049"/>
    <w:rsid w:val="00584C77"/>
    <w:rsid w:val="0058523C"/>
    <w:rsid w:val="00587FB2"/>
    <w:rsid w:val="005941F8"/>
    <w:rsid w:val="005949AF"/>
    <w:rsid w:val="00597497"/>
    <w:rsid w:val="005A1CB4"/>
    <w:rsid w:val="005A6F26"/>
    <w:rsid w:val="005A70EB"/>
    <w:rsid w:val="005B00A3"/>
    <w:rsid w:val="005B0F23"/>
    <w:rsid w:val="005B14DC"/>
    <w:rsid w:val="005B3007"/>
    <w:rsid w:val="005B35AC"/>
    <w:rsid w:val="005B3725"/>
    <w:rsid w:val="005B4451"/>
    <w:rsid w:val="005B4925"/>
    <w:rsid w:val="005C342C"/>
    <w:rsid w:val="005C4969"/>
    <w:rsid w:val="005C4E01"/>
    <w:rsid w:val="005C533B"/>
    <w:rsid w:val="005C634B"/>
    <w:rsid w:val="005D0230"/>
    <w:rsid w:val="005D037D"/>
    <w:rsid w:val="005D09AE"/>
    <w:rsid w:val="005D59EB"/>
    <w:rsid w:val="005D6B5A"/>
    <w:rsid w:val="005E00F2"/>
    <w:rsid w:val="005E1F93"/>
    <w:rsid w:val="005E21B7"/>
    <w:rsid w:val="005E487D"/>
    <w:rsid w:val="005E4F74"/>
    <w:rsid w:val="005E63AA"/>
    <w:rsid w:val="005E77CF"/>
    <w:rsid w:val="005F0AD1"/>
    <w:rsid w:val="005F1F14"/>
    <w:rsid w:val="005F29A6"/>
    <w:rsid w:val="005F3283"/>
    <w:rsid w:val="005F415A"/>
    <w:rsid w:val="005F7B58"/>
    <w:rsid w:val="00600D53"/>
    <w:rsid w:val="00600D6F"/>
    <w:rsid w:val="00600ECF"/>
    <w:rsid w:val="006016F1"/>
    <w:rsid w:val="0060315A"/>
    <w:rsid w:val="0060730A"/>
    <w:rsid w:val="00611A98"/>
    <w:rsid w:val="00614FDC"/>
    <w:rsid w:val="00616F05"/>
    <w:rsid w:val="00620035"/>
    <w:rsid w:val="00623E0D"/>
    <w:rsid w:val="00625120"/>
    <w:rsid w:val="006254C7"/>
    <w:rsid w:val="0062568A"/>
    <w:rsid w:val="00626041"/>
    <w:rsid w:val="00626F78"/>
    <w:rsid w:val="00630558"/>
    <w:rsid w:val="006325EA"/>
    <w:rsid w:val="00633177"/>
    <w:rsid w:val="006332EB"/>
    <w:rsid w:val="00634464"/>
    <w:rsid w:val="00635CFB"/>
    <w:rsid w:val="0063608D"/>
    <w:rsid w:val="006367F3"/>
    <w:rsid w:val="00636E9C"/>
    <w:rsid w:val="00637BC5"/>
    <w:rsid w:val="00640DFC"/>
    <w:rsid w:val="00641E5B"/>
    <w:rsid w:val="0064292B"/>
    <w:rsid w:val="00644243"/>
    <w:rsid w:val="00650A1A"/>
    <w:rsid w:val="00650F68"/>
    <w:rsid w:val="0065193F"/>
    <w:rsid w:val="00651E09"/>
    <w:rsid w:val="00651FFC"/>
    <w:rsid w:val="00652083"/>
    <w:rsid w:val="006520D4"/>
    <w:rsid w:val="00652FBA"/>
    <w:rsid w:val="0065599A"/>
    <w:rsid w:val="00657167"/>
    <w:rsid w:val="00657828"/>
    <w:rsid w:val="006579B4"/>
    <w:rsid w:val="00664E8B"/>
    <w:rsid w:val="006703F0"/>
    <w:rsid w:val="0067265F"/>
    <w:rsid w:val="006731F4"/>
    <w:rsid w:val="006733C9"/>
    <w:rsid w:val="0067415F"/>
    <w:rsid w:val="00674A1D"/>
    <w:rsid w:val="006763DB"/>
    <w:rsid w:val="00676A84"/>
    <w:rsid w:val="00677858"/>
    <w:rsid w:val="00681B55"/>
    <w:rsid w:val="0068284A"/>
    <w:rsid w:val="0068303C"/>
    <w:rsid w:val="00683400"/>
    <w:rsid w:val="00683B5C"/>
    <w:rsid w:val="00684DC2"/>
    <w:rsid w:val="006862AC"/>
    <w:rsid w:val="00686E6A"/>
    <w:rsid w:val="0068753B"/>
    <w:rsid w:val="006900BF"/>
    <w:rsid w:val="006907E3"/>
    <w:rsid w:val="00691119"/>
    <w:rsid w:val="0069237F"/>
    <w:rsid w:val="006937F0"/>
    <w:rsid w:val="0069518C"/>
    <w:rsid w:val="00695782"/>
    <w:rsid w:val="00696B3B"/>
    <w:rsid w:val="006A0A53"/>
    <w:rsid w:val="006A0D01"/>
    <w:rsid w:val="006A1BF6"/>
    <w:rsid w:val="006A504D"/>
    <w:rsid w:val="006A586E"/>
    <w:rsid w:val="006A587A"/>
    <w:rsid w:val="006A58D1"/>
    <w:rsid w:val="006A7A71"/>
    <w:rsid w:val="006B00BA"/>
    <w:rsid w:val="006B4472"/>
    <w:rsid w:val="006B5407"/>
    <w:rsid w:val="006C2668"/>
    <w:rsid w:val="006C27A6"/>
    <w:rsid w:val="006C3599"/>
    <w:rsid w:val="006C4AB0"/>
    <w:rsid w:val="006C55D4"/>
    <w:rsid w:val="006C5801"/>
    <w:rsid w:val="006C66CA"/>
    <w:rsid w:val="006C6CA6"/>
    <w:rsid w:val="006D4C26"/>
    <w:rsid w:val="006D5F5D"/>
    <w:rsid w:val="006D638F"/>
    <w:rsid w:val="006D7668"/>
    <w:rsid w:val="006E149C"/>
    <w:rsid w:val="006E2C1A"/>
    <w:rsid w:val="006E3194"/>
    <w:rsid w:val="006E5C6D"/>
    <w:rsid w:val="006E6457"/>
    <w:rsid w:val="006E7730"/>
    <w:rsid w:val="006F270A"/>
    <w:rsid w:val="006F432B"/>
    <w:rsid w:val="006F5A0A"/>
    <w:rsid w:val="00700336"/>
    <w:rsid w:val="00700575"/>
    <w:rsid w:val="00703939"/>
    <w:rsid w:val="00704C41"/>
    <w:rsid w:val="0070518F"/>
    <w:rsid w:val="007052E9"/>
    <w:rsid w:val="00705B8C"/>
    <w:rsid w:val="00706D6A"/>
    <w:rsid w:val="00712068"/>
    <w:rsid w:val="00712DB5"/>
    <w:rsid w:val="007135F7"/>
    <w:rsid w:val="0071444A"/>
    <w:rsid w:val="00715D99"/>
    <w:rsid w:val="007177F7"/>
    <w:rsid w:val="007217E3"/>
    <w:rsid w:val="0072263D"/>
    <w:rsid w:val="0072337D"/>
    <w:rsid w:val="00723559"/>
    <w:rsid w:val="00723A1E"/>
    <w:rsid w:val="00724148"/>
    <w:rsid w:val="00724CF5"/>
    <w:rsid w:val="00727970"/>
    <w:rsid w:val="007313E8"/>
    <w:rsid w:val="00733A68"/>
    <w:rsid w:val="00735E3A"/>
    <w:rsid w:val="00736A2C"/>
    <w:rsid w:val="007375E0"/>
    <w:rsid w:val="00743406"/>
    <w:rsid w:val="007439B2"/>
    <w:rsid w:val="00747C71"/>
    <w:rsid w:val="0075117C"/>
    <w:rsid w:val="007539BC"/>
    <w:rsid w:val="00754F7F"/>
    <w:rsid w:val="00760565"/>
    <w:rsid w:val="0077215C"/>
    <w:rsid w:val="007725AA"/>
    <w:rsid w:val="00773122"/>
    <w:rsid w:val="00773D0C"/>
    <w:rsid w:val="00776860"/>
    <w:rsid w:val="00777B43"/>
    <w:rsid w:val="00781CE9"/>
    <w:rsid w:val="00786850"/>
    <w:rsid w:val="00787669"/>
    <w:rsid w:val="00791E6D"/>
    <w:rsid w:val="00797CBA"/>
    <w:rsid w:val="007A4714"/>
    <w:rsid w:val="007A5966"/>
    <w:rsid w:val="007A6F94"/>
    <w:rsid w:val="007A7B01"/>
    <w:rsid w:val="007B03EB"/>
    <w:rsid w:val="007B2C7C"/>
    <w:rsid w:val="007B3788"/>
    <w:rsid w:val="007B3F81"/>
    <w:rsid w:val="007B7D13"/>
    <w:rsid w:val="007C13EA"/>
    <w:rsid w:val="007C1A95"/>
    <w:rsid w:val="007C2A65"/>
    <w:rsid w:val="007C2E80"/>
    <w:rsid w:val="007C4482"/>
    <w:rsid w:val="007C60F1"/>
    <w:rsid w:val="007C7AF7"/>
    <w:rsid w:val="007D11BA"/>
    <w:rsid w:val="007D4443"/>
    <w:rsid w:val="007D5357"/>
    <w:rsid w:val="007D67DA"/>
    <w:rsid w:val="007E031A"/>
    <w:rsid w:val="007E0D09"/>
    <w:rsid w:val="007E1BBC"/>
    <w:rsid w:val="007E33FB"/>
    <w:rsid w:val="007E3673"/>
    <w:rsid w:val="007E39B2"/>
    <w:rsid w:val="007E4977"/>
    <w:rsid w:val="007E6287"/>
    <w:rsid w:val="007E6CBE"/>
    <w:rsid w:val="007E6D35"/>
    <w:rsid w:val="007E74AC"/>
    <w:rsid w:val="007E7C9C"/>
    <w:rsid w:val="007F31EC"/>
    <w:rsid w:val="007F35EC"/>
    <w:rsid w:val="007F619A"/>
    <w:rsid w:val="007F652D"/>
    <w:rsid w:val="007F7412"/>
    <w:rsid w:val="0080095D"/>
    <w:rsid w:val="008029DB"/>
    <w:rsid w:val="00803C03"/>
    <w:rsid w:val="00805A0F"/>
    <w:rsid w:val="0080662F"/>
    <w:rsid w:val="00806C1C"/>
    <w:rsid w:val="00812AE0"/>
    <w:rsid w:val="00814792"/>
    <w:rsid w:val="00816014"/>
    <w:rsid w:val="008169C1"/>
    <w:rsid w:val="00817BCD"/>
    <w:rsid w:val="00822A6B"/>
    <w:rsid w:val="00822E37"/>
    <w:rsid w:val="008234ED"/>
    <w:rsid w:val="00823AF6"/>
    <w:rsid w:val="00824A31"/>
    <w:rsid w:val="0082552F"/>
    <w:rsid w:val="008255EF"/>
    <w:rsid w:val="008265B1"/>
    <w:rsid w:val="00827042"/>
    <w:rsid w:val="00827702"/>
    <w:rsid w:val="00827E01"/>
    <w:rsid w:val="00831ECB"/>
    <w:rsid w:val="008330D1"/>
    <w:rsid w:val="008364BD"/>
    <w:rsid w:val="00836C07"/>
    <w:rsid w:val="008370B9"/>
    <w:rsid w:val="00837364"/>
    <w:rsid w:val="008400B5"/>
    <w:rsid w:val="00841E30"/>
    <w:rsid w:val="008420D5"/>
    <w:rsid w:val="00842486"/>
    <w:rsid w:val="00846130"/>
    <w:rsid w:val="00846C2E"/>
    <w:rsid w:val="008477AC"/>
    <w:rsid w:val="00851DF1"/>
    <w:rsid w:val="00851F9B"/>
    <w:rsid w:val="00854336"/>
    <w:rsid w:val="00855EA7"/>
    <w:rsid w:val="00864581"/>
    <w:rsid w:val="00864AC7"/>
    <w:rsid w:val="00864DD2"/>
    <w:rsid w:val="0087131B"/>
    <w:rsid w:val="00874304"/>
    <w:rsid w:val="00875610"/>
    <w:rsid w:val="008759A3"/>
    <w:rsid w:val="008760B5"/>
    <w:rsid w:val="0087640F"/>
    <w:rsid w:val="00877839"/>
    <w:rsid w:val="00881C13"/>
    <w:rsid w:val="0088361E"/>
    <w:rsid w:val="00884154"/>
    <w:rsid w:val="00884E25"/>
    <w:rsid w:val="00891307"/>
    <w:rsid w:val="00892E16"/>
    <w:rsid w:val="00892EBE"/>
    <w:rsid w:val="00894997"/>
    <w:rsid w:val="00894F45"/>
    <w:rsid w:val="00895A09"/>
    <w:rsid w:val="008A15C2"/>
    <w:rsid w:val="008A17D4"/>
    <w:rsid w:val="008A188E"/>
    <w:rsid w:val="008A1AB1"/>
    <w:rsid w:val="008A2481"/>
    <w:rsid w:val="008A59F2"/>
    <w:rsid w:val="008A7A7F"/>
    <w:rsid w:val="008A7F78"/>
    <w:rsid w:val="008B2E9B"/>
    <w:rsid w:val="008B7261"/>
    <w:rsid w:val="008C00EE"/>
    <w:rsid w:val="008C105A"/>
    <w:rsid w:val="008C12E5"/>
    <w:rsid w:val="008C675C"/>
    <w:rsid w:val="008C689D"/>
    <w:rsid w:val="008C6E8C"/>
    <w:rsid w:val="008C70C1"/>
    <w:rsid w:val="008C779F"/>
    <w:rsid w:val="008D02C7"/>
    <w:rsid w:val="008D0B3C"/>
    <w:rsid w:val="008D0C0C"/>
    <w:rsid w:val="008D0FBA"/>
    <w:rsid w:val="008D1E9C"/>
    <w:rsid w:val="008D373B"/>
    <w:rsid w:val="008D5A21"/>
    <w:rsid w:val="008D5FE3"/>
    <w:rsid w:val="008D6520"/>
    <w:rsid w:val="008E2E40"/>
    <w:rsid w:val="008E500A"/>
    <w:rsid w:val="008E574D"/>
    <w:rsid w:val="008E68A6"/>
    <w:rsid w:val="008E73C2"/>
    <w:rsid w:val="008F4C58"/>
    <w:rsid w:val="008F57AC"/>
    <w:rsid w:val="008F7647"/>
    <w:rsid w:val="009006DB"/>
    <w:rsid w:val="009013C4"/>
    <w:rsid w:val="009022E7"/>
    <w:rsid w:val="00904B86"/>
    <w:rsid w:val="009108B3"/>
    <w:rsid w:val="009140C7"/>
    <w:rsid w:val="00914B8B"/>
    <w:rsid w:val="00917BC8"/>
    <w:rsid w:val="00917C29"/>
    <w:rsid w:val="00921B71"/>
    <w:rsid w:val="00921F72"/>
    <w:rsid w:val="009224AB"/>
    <w:rsid w:val="009251AC"/>
    <w:rsid w:val="00925527"/>
    <w:rsid w:val="00926D8B"/>
    <w:rsid w:val="00927BA6"/>
    <w:rsid w:val="00927F3E"/>
    <w:rsid w:val="00930804"/>
    <w:rsid w:val="0093445F"/>
    <w:rsid w:val="00935EAE"/>
    <w:rsid w:val="00937422"/>
    <w:rsid w:val="009376F0"/>
    <w:rsid w:val="00940158"/>
    <w:rsid w:val="00941752"/>
    <w:rsid w:val="009451E1"/>
    <w:rsid w:val="00945A06"/>
    <w:rsid w:val="009473DB"/>
    <w:rsid w:val="0095009B"/>
    <w:rsid w:val="00952AA1"/>
    <w:rsid w:val="00952D1B"/>
    <w:rsid w:val="00955C0D"/>
    <w:rsid w:val="0095695F"/>
    <w:rsid w:val="009570A3"/>
    <w:rsid w:val="009579A6"/>
    <w:rsid w:val="0096226C"/>
    <w:rsid w:val="0096243A"/>
    <w:rsid w:val="00963F1E"/>
    <w:rsid w:val="00964051"/>
    <w:rsid w:val="00964AC3"/>
    <w:rsid w:val="00973D7D"/>
    <w:rsid w:val="0097409B"/>
    <w:rsid w:val="00981E42"/>
    <w:rsid w:val="00986241"/>
    <w:rsid w:val="00987202"/>
    <w:rsid w:val="00991571"/>
    <w:rsid w:val="0099353D"/>
    <w:rsid w:val="009940D0"/>
    <w:rsid w:val="00997D89"/>
    <w:rsid w:val="009A34FD"/>
    <w:rsid w:val="009A4073"/>
    <w:rsid w:val="009A5848"/>
    <w:rsid w:val="009A5D6E"/>
    <w:rsid w:val="009A5FF1"/>
    <w:rsid w:val="009B133D"/>
    <w:rsid w:val="009B39E3"/>
    <w:rsid w:val="009B3FD4"/>
    <w:rsid w:val="009B413E"/>
    <w:rsid w:val="009B4405"/>
    <w:rsid w:val="009B5436"/>
    <w:rsid w:val="009B644A"/>
    <w:rsid w:val="009B7F14"/>
    <w:rsid w:val="009C0557"/>
    <w:rsid w:val="009C0709"/>
    <w:rsid w:val="009C1E78"/>
    <w:rsid w:val="009C35A8"/>
    <w:rsid w:val="009C51A5"/>
    <w:rsid w:val="009C61ED"/>
    <w:rsid w:val="009C6A9B"/>
    <w:rsid w:val="009C75CA"/>
    <w:rsid w:val="009D0F10"/>
    <w:rsid w:val="009D1762"/>
    <w:rsid w:val="009D220C"/>
    <w:rsid w:val="009D22A1"/>
    <w:rsid w:val="009D3392"/>
    <w:rsid w:val="009D3980"/>
    <w:rsid w:val="009D4101"/>
    <w:rsid w:val="009D45F3"/>
    <w:rsid w:val="009D5359"/>
    <w:rsid w:val="009D5A28"/>
    <w:rsid w:val="009D6AF4"/>
    <w:rsid w:val="009D762C"/>
    <w:rsid w:val="009E0606"/>
    <w:rsid w:val="009E2918"/>
    <w:rsid w:val="009E4096"/>
    <w:rsid w:val="009E472E"/>
    <w:rsid w:val="009E5432"/>
    <w:rsid w:val="009F0316"/>
    <w:rsid w:val="009F0655"/>
    <w:rsid w:val="009F1213"/>
    <w:rsid w:val="009F1DBB"/>
    <w:rsid w:val="009F1E45"/>
    <w:rsid w:val="009F2C61"/>
    <w:rsid w:val="009F356D"/>
    <w:rsid w:val="00A02474"/>
    <w:rsid w:val="00A040AD"/>
    <w:rsid w:val="00A04240"/>
    <w:rsid w:val="00A05E7C"/>
    <w:rsid w:val="00A062DE"/>
    <w:rsid w:val="00A063C4"/>
    <w:rsid w:val="00A06BB7"/>
    <w:rsid w:val="00A0782F"/>
    <w:rsid w:val="00A0787B"/>
    <w:rsid w:val="00A07D9F"/>
    <w:rsid w:val="00A11F9A"/>
    <w:rsid w:val="00A151B9"/>
    <w:rsid w:val="00A16D0E"/>
    <w:rsid w:val="00A17B15"/>
    <w:rsid w:val="00A220E5"/>
    <w:rsid w:val="00A22756"/>
    <w:rsid w:val="00A22F58"/>
    <w:rsid w:val="00A238B5"/>
    <w:rsid w:val="00A2530B"/>
    <w:rsid w:val="00A255E4"/>
    <w:rsid w:val="00A274A8"/>
    <w:rsid w:val="00A27A95"/>
    <w:rsid w:val="00A3016C"/>
    <w:rsid w:val="00A32356"/>
    <w:rsid w:val="00A32F9C"/>
    <w:rsid w:val="00A365F3"/>
    <w:rsid w:val="00A366CA"/>
    <w:rsid w:val="00A42E82"/>
    <w:rsid w:val="00A505CB"/>
    <w:rsid w:val="00A52C58"/>
    <w:rsid w:val="00A53C0D"/>
    <w:rsid w:val="00A56D81"/>
    <w:rsid w:val="00A6087C"/>
    <w:rsid w:val="00A6195C"/>
    <w:rsid w:val="00A61A22"/>
    <w:rsid w:val="00A64F92"/>
    <w:rsid w:val="00A72D8C"/>
    <w:rsid w:val="00A73405"/>
    <w:rsid w:val="00A743B7"/>
    <w:rsid w:val="00A749EC"/>
    <w:rsid w:val="00A74B38"/>
    <w:rsid w:val="00A75CF1"/>
    <w:rsid w:val="00A81B99"/>
    <w:rsid w:val="00A825BD"/>
    <w:rsid w:val="00A83720"/>
    <w:rsid w:val="00A84D32"/>
    <w:rsid w:val="00A86382"/>
    <w:rsid w:val="00A8767A"/>
    <w:rsid w:val="00A87AB4"/>
    <w:rsid w:val="00A90EEC"/>
    <w:rsid w:val="00A92961"/>
    <w:rsid w:val="00A92F97"/>
    <w:rsid w:val="00A933BB"/>
    <w:rsid w:val="00A951AB"/>
    <w:rsid w:val="00A9636A"/>
    <w:rsid w:val="00A97B87"/>
    <w:rsid w:val="00A97FE5"/>
    <w:rsid w:val="00AA006A"/>
    <w:rsid w:val="00AA3169"/>
    <w:rsid w:val="00AA4882"/>
    <w:rsid w:val="00AA5309"/>
    <w:rsid w:val="00AB29E8"/>
    <w:rsid w:val="00AB2E77"/>
    <w:rsid w:val="00AB49AF"/>
    <w:rsid w:val="00AB5EF4"/>
    <w:rsid w:val="00AB719C"/>
    <w:rsid w:val="00AB757C"/>
    <w:rsid w:val="00AC251A"/>
    <w:rsid w:val="00AC2805"/>
    <w:rsid w:val="00AC2FC3"/>
    <w:rsid w:val="00AC436B"/>
    <w:rsid w:val="00AC6D8D"/>
    <w:rsid w:val="00AD023F"/>
    <w:rsid w:val="00AD08D4"/>
    <w:rsid w:val="00AD179F"/>
    <w:rsid w:val="00AD5054"/>
    <w:rsid w:val="00AD6444"/>
    <w:rsid w:val="00AD698A"/>
    <w:rsid w:val="00AD7B35"/>
    <w:rsid w:val="00AE0224"/>
    <w:rsid w:val="00AE05E7"/>
    <w:rsid w:val="00AE115F"/>
    <w:rsid w:val="00AE15E0"/>
    <w:rsid w:val="00AE1B55"/>
    <w:rsid w:val="00AE2760"/>
    <w:rsid w:val="00AE2CC5"/>
    <w:rsid w:val="00AE55D2"/>
    <w:rsid w:val="00AE59D1"/>
    <w:rsid w:val="00AE71E9"/>
    <w:rsid w:val="00AE75FF"/>
    <w:rsid w:val="00AE7DEA"/>
    <w:rsid w:val="00AF0663"/>
    <w:rsid w:val="00AF0673"/>
    <w:rsid w:val="00AF26EE"/>
    <w:rsid w:val="00AF4DFD"/>
    <w:rsid w:val="00AF57FE"/>
    <w:rsid w:val="00AF5D5B"/>
    <w:rsid w:val="00AF6ADB"/>
    <w:rsid w:val="00AF7BD0"/>
    <w:rsid w:val="00B0074C"/>
    <w:rsid w:val="00B01117"/>
    <w:rsid w:val="00B03A37"/>
    <w:rsid w:val="00B04234"/>
    <w:rsid w:val="00B04B14"/>
    <w:rsid w:val="00B055DB"/>
    <w:rsid w:val="00B0606E"/>
    <w:rsid w:val="00B061F2"/>
    <w:rsid w:val="00B069B5"/>
    <w:rsid w:val="00B1071B"/>
    <w:rsid w:val="00B12AFA"/>
    <w:rsid w:val="00B1413C"/>
    <w:rsid w:val="00B1472B"/>
    <w:rsid w:val="00B1570E"/>
    <w:rsid w:val="00B1702A"/>
    <w:rsid w:val="00B17D57"/>
    <w:rsid w:val="00B20198"/>
    <w:rsid w:val="00B32A94"/>
    <w:rsid w:val="00B33B33"/>
    <w:rsid w:val="00B34EF5"/>
    <w:rsid w:val="00B35629"/>
    <w:rsid w:val="00B36ED6"/>
    <w:rsid w:val="00B37559"/>
    <w:rsid w:val="00B41A7F"/>
    <w:rsid w:val="00B43196"/>
    <w:rsid w:val="00B439FD"/>
    <w:rsid w:val="00B460D7"/>
    <w:rsid w:val="00B50A96"/>
    <w:rsid w:val="00B51FA7"/>
    <w:rsid w:val="00B52B7B"/>
    <w:rsid w:val="00B53248"/>
    <w:rsid w:val="00B5326E"/>
    <w:rsid w:val="00B533AA"/>
    <w:rsid w:val="00B551FD"/>
    <w:rsid w:val="00B56C9F"/>
    <w:rsid w:val="00B60C1B"/>
    <w:rsid w:val="00B628A9"/>
    <w:rsid w:val="00B62F75"/>
    <w:rsid w:val="00B63E12"/>
    <w:rsid w:val="00B65946"/>
    <w:rsid w:val="00B73D61"/>
    <w:rsid w:val="00B7453B"/>
    <w:rsid w:val="00B768DD"/>
    <w:rsid w:val="00B769E8"/>
    <w:rsid w:val="00B775C1"/>
    <w:rsid w:val="00B824A6"/>
    <w:rsid w:val="00B861EF"/>
    <w:rsid w:val="00B86A46"/>
    <w:rsid w:val="00B90BB0"/>
    <w:rsid w:val="00B90C1F"/>
    <w:rsid w:val="00B93344"/>
    <w:rsid w:val="00B93519"/>
    <w:rsid w:val="00B966B8"/>
    <w:rsid w:val="00B96CC3"/>
    <w:rsid w:val="00B97AEF"/>
    <w:rsid w:val="00BA1696"/>
    <w:rsid w:val="00BA1925"/>
    <w:rsid w:val="00BA1F13"/>
    <w:rsid w:val="00BA68BB"/>
    <w:rsid w:val="00BA6DBB"/>
    <w:rsid w:val="00BB1639"/>
    <w:rsid w:val="00BB6AF7"/>
    <w:rsid w:val="00BC1A06"/>
    <w:rsid w:val="00BC4845"/>
    <w:rsid w:val="00BC4ADD"/>
    <w:rsid w:val="00BC525D"/>
    <w:rsid w:val="00BD0E62"/>
    <w:rsid w:val="00BD2385"/>
    <w:rsid w:val="00BD3F01"/>
    <w:rsid w:val="00BD5CFC"/>
    <w:rsid w:val="00BD60E3"/>
    <w:rsid w:val="00BE3B63"/>
    <w:rsid w:val="00BE49DD"/>
    <w:rsid w:val="00BE4B1D"/>
    <w:rsid w:val="00BE573E"/>
    <w:rsid w:val="00BE63BE"/>
    <w:rsid w:val="00BE67F4"/>
    <w:rsid w:val="00BF065B"/>
    <w:rsid w:val="00BF0B2F"/>
    <w:rsid w:val="00BF32F5"/>
    <w:rsid w:val="00BF4F1D"/>
    <w:rsid w:val="00BF7888"/>
    <w:rsid w:val="00BF7DFD"/>
    <w:rsid w:val="00C00CF6"/>
    <w:rsid w:val="00C00E40"/>
    <w:rsid w:val="00C06161"/>
    <w:rsid w:val="00C06E9D"/>
    <w:rsid w:val="00C13E19"/>
    <w:rsid w:val="00C1470C"/>
    <w:rsid w:val="00C1486E"/>
    <w:rsid w:val="00C1606F"/>
    <w:rsid w:val="00C17E32"/>
    <w:rsid w:val="00C2045B"/>
    <w:rsid w:val="00C20C86"/>
    <w:rsid w:val="00C21181"/>
    <w:rsid w:val="00C22269"/>
    <w:rsid w:val="00C22A1D"/>
    <w:rsid w:val="00C23FA5"/>
    <w:rsid w:val="00C24B8A"/>
    <w:rsid w:val="00C34DA1"/>
    <w:rsid w:val="00C375CE"/>
    <w:rsid w:val="00C37722"/>
    <w:rsid w:val="00C40D56"/>
    <w:rsid w:val="00C41A06"/>
    <w:rsid w:val="00C441A4"/>
    <w:rsid w:val="00C47144"/>
    <w:rsid w:val="00C476CC"/>
    <w:rsid w:val="00C52E10"/>
    <w:rsid w:val="00C5423D"/>
    <w:rsid w:val="00C56932"/>
    <w:rsid w:val="00C57720"/>
    <w:rsid w:val="00C613C7"/>
    <w:rsid w:val="00C622FC"/>
    <w:rsid w:val="00C64D47"/>
    <w:rsid w:val="00C65826"/>
    <w:rsid w:val="00C659B8"/>
    <w:rsid w:val="00C66450"/>
    <w:rsid w:val="00C67630"/>
    <w:rsid w:val="00C71713"/>
    <w:rsid w:val="00C74A4A"/>
    <w:rsid w:val="00C7514B"/>
    <w:rsid w:val="00C8186B"/>
    <w:rsid w:val="00C81B6C"/>
    <w:rsid w:val="00C83B64"/>
    <w:rsid w:val="00C853AC"/>
    <w:rsid w:val="00C861C9"/>
    <w:rsid w:val="00C8650A"/>
    <w:rsid w:val="00C8693B"/>
    <w:rsid w:val="00C86C00"/>
    <w:rsid w:val="00C87651"/>
    <w:rsid w:val="00C90F62"/>
    <w:rsid w:val="00C91F61"/>
    <w:rsid w:val="00C92482"/>
    <w:rsid w:val="00C93732"/>
    <w:rsid w:val="00C94345"/>
    <w:rsid w:val="00C95A3F"/>
    <w:rsid w:val="00C95E62"/>
    <w:rsid w:val="00CA0D92"/>
    <w:rsid w:val="00CA12CA"/>
    <w:rsid w:val="00CA3538"/>
    <w:rsid w:val="00CA67C7"/>
    <w:rsid w:val="00CA6968"/>
    <w:rsid w:val="00CB113C"/>
    <w:rsid w:val="00CB37F4"/>
    <w:rsid w:val="00CB3B48"/>
    <w:rsid w:val="00CC0496"/>
    <w:rsid w:val="00CC16FE"/>
    <w:rsid w:val="00CC7156"/>
    <w:rsid w:val="00CC7E64"/>
    <w:rsid w:val="00CD0629"/>
    <w:rsid w:val="00CD329C"/>
    <w:rsid w:val="00CD4059"/>
    <w:rsid w:val="00CD74FB"/>
    <w:rsid w:val="00CD77D2"/>
    <w:rsid w:val="00CE1432"/>
    <w:rsid w:val="00CE4559"/>
    <w:rsid w:val="00CE4567"/>
    <w:rsid w:val="00CE53CE"/>
    <w:rsid w:val="00CE768A"/>
    <w:rsid w:val="00CF1655"/>
    <w:rsid w:val="00CF1CE7"/>
    <w:rsid w:val="00CF475B"/>
    <w:rsid w:val="00CF6B91"/>
    <w:rsid w:val="00CF71E7"/>
    <w:rsid w:val="00D01A4D"/>
    <w:rsid w:val="00D0218E"/>
    <w:rsid w:val="00D02630"/>
    <w:rsid w:val="00D038B7"/>
    <w:rsid w:val="00D03F79"/>
    <w:rsid w:val="00D04D53"/>
    <w:rsid w:val="00D06DFF"/>
    <w:rsid w:val="00D10E4D"/>
    <w:rsid w:val="00D130F6"/>
    <w:rsid w:val="00D13735"/>
    <w:rsid w:val="00D1440B"/>
    <w:rsid w:val="00D16153"/>
    <w:rsid w:val="00D16EFF"/>
    <w:rsid w:val="00D1737E"/>
    <w:rsid w:val="00D21014"/>
    <w:rsid w:val="00D21D62"/>
    <w:rsid w:val="00D248B5"/>
    <w:rsid w:val="00D24E73"/>
    <w:rsid w:val="00D259E4"/>
    <w:rsid w:val="00D25DF0"/>
    <w:rsid w:val="00D27ABF"/>
    <w:rsid w:val="00D326AF"/>
    <w:rsid w:val="00D32F84"/>
    <w:rsid w:val="00D33CB6"/>
    <w:rsid w:val="00D34F0C"/>
    <w:rsid w:val="00D363C3"/>
    <w:rsid w:val="00D37ADD"/>
    <w:rsid w:val="00D40D2F"/>
    <w:rsid w:val="00D41A52"/>
    <w:rsid w:val="00D420C5"/>
    <w:rsid w:val="00D42523"/>
    <w:rsid w:val="00D437E4"/>
    <w:rsid w:val="00D45893"/>
    <w:rsid w:val="00D50BD4"/>
    <w:rsid w:val="00D51796"/>
    <w:rsid w:val="00D52008"/>
    <w:rsid w:val="00D53523"/>
    <w:rsid w:val="00D55B35"/>
    <w:rsid w:val="00D563F9"/>
    <w:rsid w:val="00D5731E"/>
    <w:rsid w:val="00D661C9"/>
    <w:rsid w:val="00D66748"/>
    <w:rsid w:val="00D66EBD"/>
    <w:rsid w:val="00D67F36"/>
    <w:rsid w:val="00D711D7"/>
    <w:rsid w:val="00D71B53"/>
    <w:rsid w:val="00D733D7"/>
    <w:rsid w:val="00D73D40"/>
    <w:rsid w:val="00D7433A"/>
    <w:rsid w:val="00D7437E"/>
    <w:rsid w:val="00D75196"/>
    <w:rsid w:val="00D75DBB"/>
    <w:rsid w:val="00D762A9"/>
    <w:rsid w:val="00D76B50"/>
    <w:rsid w:val="00D80777"/>
    <w:rsid w:val="00D80DD0"/>
    <w:rsid w:val="00D824D1"/>
    <w:rsid w:val="00D83484"/>
    <w:rsid w:val="00D83611"/>
    <w:rsid w:val="00D83D43"/>
    <w:rsid w:val="00D83E4A"/>
    <w:rsid w:val="00D84CB3"/>
    <w:rsid w:val="00D8569C"/>
    <w:rsid w:val="00D85983"/>
    <w:rsid w:val="00D90781"/>
    <w:rsid w:val="00D90B53"/>
    <w:rsid w:val="00D92F8F"/>
    <w:rsid w:val="00D93D65"/>
    <w:rsid w:val="00D94141"/>
    <w:rsid w:val="00D94C38"/>
    <w:rsid w:val="00D96333"/>
    <w:rsid w:val="00DA0F1F"/>
    <w:rsid w:val="00DA1997"/>
    <w:rsid w:val="00DA2487"/>
    <w:rsid w:val="00DA3DA0"/>
    <w:rsid w:val="00DA7BFF"/>
    <w:rsid w:val="00DB0794"/>
    <w:rsid w:val="00DB13E0"/>
    <w:rsid w:val="00DC11B8"/>
    <w:rsid w:val="00DC1CB3"/>
    <w:rsid w:val="00DC2BD4"/>
    <w:rsid w:val="00DC4ED5"/>
    <w:rsid w:val="00DC5939"/>
    <w:rsid w:val="00DC5CC1"/>
    <w:rsid w:val="00DC73EF"/>
    <w:rsid w:val="00DD0962"/>
    <w:rsid w:val="00DD0B0F"/>
    <w:rsid w:val="00DD1FE6"/>
    <w:rsid w:val="00DD23C0"/>
    <w:rsid w:val="00DD47C6"/>
    <w:rsid w:val="00DD5F5A"/>
    <w:rsid w:val="00DD744D"/>
    <w:rsid w:val="00DE348F"/>
    <w:rsid w:val="00DE45FC"/>
    <w:rsid w:val="00DE5661"/>
    <w:rsid w:val="00DE5854"/>
    <w:rsid w:val="00DE64B5"/>
    <w:rsid w:val="00DE6E10"/>
    <w:rsid w:val="00DF0722"/>
    <w:rsid w:val="00DF159A"/>
    <w:rsid w:val="00DF1C50"/>
    <w:rsid w:val="00DF48DE"/>
    <w:rsid w:val="00DF5AF0"/>
    <w:rsid w:val="00DF632D"/>
    <w:rsid w:val="00DF67A3"/>
    <w:rsid w:val="00E00F6E"/>
    <w:rsid w:val="00E02B90"/>
    <w:rsid w:val="00E02E82"/>
    <w:rsid w:val="00E078B4"/>
    <w:rsid w:val="00E13F9B"/>
    <w:rsid w:val="00E150AC"/>
    <w:rsid w:val="00E1525D"/>
    <w:rsid w:val="00E155BA"/>
    <w:rsid w:val="00E16896"/>
    <w:rsid w:val="00E2071A"/>
    <w:rsid w:val="00E20D40"/>
    <w:rsid w:val="00E22A3C"/>
    <w:rsid w:val="00E2307F"/>
    <w:rsid w:val="00E23100"/>
    <w:rsid w:val="00E25725"/>
    <w:rsid w:val="00E260BB"/>
    <w:rsid w:val="00E26A7D"/>
    <w:rsid w:val="00E304E0"/>
    <w:rsid w:val="00E32BDD"/>
    <w:rsid w:val="00E33311"/>
    <w:rsid w:val="00E33C6C"/>
    <w:rsid w:val="00E3591F"/>
    <w:rsid w:val="00E4007B"/>
    <w:rsid w:val="00E40254"/>
    <w:rsid w:val="00E41F67"/>
    <w:rsid w:val="00E432F3"/>
    <w:rsid w:val="00E4467F"/>
    <w:rsid w:val="00E457D6"/>
    <w:rsid w:val="00E458BC"/>
    <w:rsid w:val="00E459E4"/>
    <w:rsid w:val="00E50154"/>
    <w:rsid w:val="00E52FE4"/>
    <w:rsid w:val="00E535E5"/>
    <w:rsid w:val="00E53BD8"/>
    <w:rsid w:val="00E5553A"/>
    <w:rsid w:val="00E55D0E"/>
    <w:rsid w:val="00E55FF8"/>
    <w:rsid w:val="00E56EFB"/>
    <w:rsid w:val="00E5726F"/>
    <w:rsid w:val="00E61571"/>
    <w:rsid w:val="00E6262D"/>
    <w:rsid w:val="00E6349B"/>
    <w:rsid w:val="00E634BB"/>
    <w:rsid w:val="00E64524"/>
    <w:rsid w:val="00E65497"/>
    <w:rsid w:val="00E67AD7"/>
    <w:rsid w:val="00E71706"/>
    <w:rsid w:val="00E71BD8"/>
    <w:rsid w:val="00E807EA"/>
    <w:rsid w:val="00E823F7"/>
    <w:rsid w:val="00E825B0"/>
    <w:rsid w:val="00E84265"/>
    <w:rsid w:val="00E8447F"/>
    <w:rsid w:val="00E861A9"/>
    <w:rsid w:val="00E86FC0"/>
    <w:rsid w:val="00E91096"/>
    <w:rsid w:val="00E912F2"/>
    <w:rsid w:val="00E93D90"/>
    <w:rsid w:val="00E93DE5"/>
    <w:rsid w:val="00E93EA5"/>
    <w:rsid w:val="00E940E3"/>
    <w:rsid w:val="00E94D6F"/>
    <w:rsid w:val="00E95C8B"/>
    <w:rsid w:val="00E979E0"/>
    <w:rsid w:val="00EA3283"/>
    <w:rsid w:val="00EA35C2"/>
    <w:rsid w:val="00EA5226"/>
    <w:rsid w:val="00EA59DA"/>
    <w:rsid w:val="00EA78F8"/>
    <w:rsid w:val="00EA7EDF"/>
    <w:rsid w:val="00EB1BF7"/>
    <w:rsid w:val="00EB25D1"/>
    <w:rsid w:val="00EB2886"/>
    <w:rsid w:val="00EB30F7"/>
    <w:rsid w:val="00EB4EF7"/>
    <w:rsid w:val="00EB545E"/>
    <w:rsid w:val="00EC1A82"/>
    <w:rsid w:val="00EC28D1"/>
    <w:rsid w:val="00EC3222"/>
    <w:rsid w:val="00EC397A"/>
    <w:rsid w:val="00EC3BAA"/>
    <w:rsid w:val="00EC550D"/>
    <w:rsid w:val="00EC6265"/>
    <w:rsid w:val="00EC6B43"/>
    <w:rsid w:val="00EC7339"/>
    <w:rsid w:val="00ED04AB"/>
    <w:rsid w:val="00ED0621"/>
    <w:rsid w:val="00ED10F3"/>
    <w:rsid w:val="00ED1415"/>
    <w:rsid w:val="00ED386D"/>
    <w:rsid w:val="00ED48FE"/>
    <w:rsid w:val="00ED55BD"/>
    <w:rsid w:val="00ED6078"/>
    <w:rsid w:val="00EE3BFE"/>
    <w:rsid w:val="00EE5D11"/>
    <w:rsid w:val="00EE747D"/>
    <w:rsid w:val="00EF28FC"/>
    <w:rsid w:val="00EF3022"/>
    <w:rsid w:val="00EF333E"/>
    <w:rsid w:val="00EF4E4E"/>
    <w:rsid w:val="00EF5FAA"/>
    <w:rsid w:val="00F01DF6"/>
    <w:rsid w:val="00F02DE4"/>
    <w:rsid w:val="00F04858"/>
    <w:rsid w:val="00F10D2A"/>
    <w:rsid w:val="00F11029"/>
    <w:rsid w:val="00F1202E"/>
    <w:rsid w:val="00F16DD3"/>
    <w:rsid w:val="00F173A5"/>
    <w:rsid w:val="00F218A6"/>
    <w:rsid w:val="00F2433D"/>
    <w:rsid w:val="00F25654"/>
    <w:rsid w:val="00F26BF5"/>
    <w:rsid w:val="00F3599D"/>
    <w:rsid w:val="00F36094"/>
    <w:rsid w:val="00F363BD"/>
    <w:rsid w:val="00F3784C"/>
    <w:rsid w:val="00F40927"/>
    <w:rsid w:val="00F40B71"/>
    <w:rsid w:val="00F41CD8"/>
    <w:rsid w:val="00F43A50"/>
    <w:rsid w:val="00F46389"/>
    <w:rsid w:val="00F4654D"/>
    <w:rsid w:val="00F528FF"/>
    <w:rsid w:val="00F536B8"/>
    <w:rsid w:val="00F55A98"/>
    <w:rsid w:val="00F56391"/>
    <w:rsid w:val="00F568FA"/>
    <w:rsid w:val="00F56BC9"/>
    <w:rsid w:val="00F6456B"/>
    <w:rsid w:val="00F649A0"/>
    <w:rsid w:val="00F67127"/>
    <w:rsid w:val="00F73AAC"/>
    <w:rsid w:val="00F7466B"/>
    <w:rsid w:val="00F754A9"/>
    <w:rsid w:val="00F75BB4"/>
    <w:rsid w:val="00F76B33"/>
    <w:rsid w:val="00F77C82"/>
    <w:rsid w:val="00F85117"/>
    <w:rsid w:val="00F855C6"/>
    <w:rsid w:val="00F906B3"/>
    <w:rsid w:val="00F9340E"/>
    <w:rsid w:val="00F9375C"/>
    <w:rsid w:val="00F951C9"/>
    <w:rsid w:val="00F97090"/>
    <w:rsid w:val="00F97388"/>
    <w:rsid w:val="00F97B51"/>
    <w:rsid w:val="00FA1CDE"/>
    <w:rsid w:val="00FA2D41"/>
    <w:rsid w:val="00FA5842"/>
    <w:rsid w:val="00FA6341"/>
    <w:rsid w:val="00FA7228"/>
    <w:rsid w:val="00FA7A7E"/>
    <w:rsid w:val="00FB0BE6"/>
    <w:rsid w:val="00FB1B5E"/>
    <w:rsid w:val="00FB2445"/>
    <w:rsid w:val="00FB4225"/>
    <w:rsid w:val="00FB45B1"/>
    <w:rsid w:val="00FB5235"/>
    <w:rsid w:val="00FB7A8E"/>
    <w:rsid w:val="00FC1110"/>
    <w:rsid w:val="00FC1201"/>
    <w:rsid w:val="00FC3476"/>
    <w:rsid w:val="00FC35F6"/>
    <w:rsid w:val="00FC43CD"/>
    <w:rsid w:val="00FC5C5C"/>
    <w:rsid w:val="00FC6940"/>
    <w:rsid w:val="00FD1AE9"/>
    <w:rsid w:val="00FD30B3"/>
    <w:rsid w:val="00FD6112"/>
    <w:rsid w:val="00FD7288"/>
    <w:rsid w:val="00FD7A42"/>
    <w:rsid w:val="00FE2F01"/>
    <w:rsid w:val="00FE5104"/>
    <w:rsid w:val="00FE74E4"/>
    <w:rsid w:val="00FE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6507CF"/>
  <w15:docId w15:val="{BD51B7C6-6425-4EB6-838A-3F02250A9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ED48F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4"/>
      <w:bdr w:val="none" w:sz="0" w:space="0" w:color="auto"/>
      <w:lang w:eastAsia="en-US"/>
    </w:rPr>
  </w:style>
  <w:style w:type="paragraph" w:styleId="1">
    <w:name w:val="heading 1"/>
    <w:aliases w:val="H1,.,Название спецификации,h:1,h:1app,TF-Overskrift 1,H11,R1,Titre 0,Document Header1,1,h1,app heading 1,ITT t1,II+,I,H12,H13,H14,H15,H16,H17,H18,...,Заголов,Çàãîëîâ,ch,Глава,(раздел),Section 1.0,Part,Heading for Top Section,H111,H121,H131,H"/>
    <w:basedOn w:val="a3"/>
    <w:next w:val="a4"/>
    <w:link w:val="10"/>
    <w:qFormat/>
    <w:rsid w:val="00ED48FE"/>
    <w:pPr>
      <w:keepNext/>
      <w:pageBreakBefore/>
      <w:numPr>
        <w:numId w:val="40"/>
      </w:numPr>
      <w:spacing w:after="120"/>
      <w:jc w:val="center"/>
      <w:outlineLvl w:val="0"/>
    </w:pPr>
    <w:rPr>
      <w:rFonts w:ascii="Arial" w:hAnsi="Arial"/>
      <w:b/>
      <w:caps/>
      <w:kern w:val="28"/>
      <w:sz w:val="32"/>
    </w:rPr>
  </w:style>
  <w:style w:type="paragraph" w:styleId="22">
    <w:name w:val="heading 2"/>
    <w:aliases w:val="contract,H2,h2,2,Numbered text 3,heading 2,21,22,211,h:2,h:2app,T2,TF-Overskrit 2,Title2,ITT t2,PA Major Section,TE Heading 2,Livello 2,R2,H21,heading 2+ Indent: Left 0.25 in,título 2,TITRE 2,1st level heading,l2,level 2 no toc,A,2nd level,C"/>
    <w:basedOn w:val="a3"/>
    <w:next w:val="a4"/>
    <w:link w:val="23"/>
    <w:qFormat/>
    <w:rsid w:val="00ED48FE"/>
    <w:pPr>
      <w:keepNext/>
      <w:numPr>
        <w:ilvl w:val="1"/>
        <w:numId w:val="40"/>
      </w:numPr>
      <w:spacing w:before="240" w:after="60"/>
      <w:outlineLvl w:val="1"/>
    </w:pPr>
    <w:rPr>
      <w:rFonts w:ascii="Arial" w:hAnsi="Arial"/>
      <w:b/>
      <w:smallCaps/>
      <w:sz w:val="28"/>
    </w:rPr>
  </w:style>
  <w:style w:type="paragraph" w:styleId="31">
    <w:name w:val="heading 3"/>
    <w:aliases w:val="H3,3,h:3,h,31,ITT t3,PA Minor Section,TE Heading,Title3,list,l3,Level 3 Head,heading 3,h3,H31,H32,H33,H34,H35,título 3,subhead,1.,TF-Overskrift 3,Titre3,alltoc,Table3,3heading,Heading 3 - old,orderpara2,l31,32,l32,33,l33,34,l34,35,l35,L..."/>
    <w:basedOn w:val="a3"/>
    <w:next w:val="a4"/>
    <w:link w:val="32"/>
    <w:qFormat/>
    <w:rsid w:val="00ED48FE"/>
    <w:pPr>
      <w:keepNext/>
      <w:spacing w:before="240" w:after="60"/>
      <w:outlineLvl w:val="2"/>
    </w:pPr>
    <w:rPr>
      <w:rFonts w:ascii="Arial" w:hAnsi="Arial"/>
      <w:b/>
      <w:smallCaps/>
    </w:rPr>
  </w:style>
  <w:style w:type="paragraph" w:styleId="41">
    <w:name w:val="heading 4"/>
    <w:aliases w:val="H4,Заголовок 4 (Приложение),h:4,h4,ITT t4,PA Micro Section,TE Heading 4,4,heading 4 + Indent: Left 0.5 in,a.,I4,l4,heading,heading&#10;4,Map Title,heading4,First Subheading,I41,41,l41,heading41,(Shift Ctrl 4),Titre 41,t4.T4,4heading,4 dash,d,d1"/>
    <w:basedOn w:val="a3"/>
    <w:next w:val="a4"/>
    <w:link w:val="42"/>
    <w:qFormat/>
    <w:rsid w:val="00ED48FE"/>
    <w:pPr>
      <w:keepNext/>
      <w:numPr>
        <w:ilvl w:val="3"/>
        <w:numId w:val="40"/>
      </w:numPr>
      <w:spacing w:before="240" w:after="60"/>
      <w:outlineLvl w:val="3"/>
    </w:pPr>
    <w:rPr>
      <w:rFonts w:ascii="Arial" w:hAnsi="Arial"/>
      <w:b/>
    </w:rPr>
  </w:style>
  <w:style w:type="paragraph" w:styleId="51">
    <w:name w:val="heading 5"/>
    <w:aliases w:val="H5,ITT t5,PA Pico Section,5,Roman list,h5,Roman list1,Roman list2,Roman list11,Roman list3,Roman list12,Roman list21,Roman list111,Заг 2,PIM 5,Bold/Italics,heading 5,Gliederung5"/>
    <w:basedOn w:val="a3"/>
    <w:next w:val="a4"/>
    <w:link w:val="52"/>
    <w:qFormat/>
    <w:rsid w:val="00ED48FE"/>
    <w:pPr>
      <w:keepNext/>
      <w:numPr>
        <w:ilvl w:val="4"/>
        <w:numId w:val="40"/>
      </w:numPr>
      <w:spacing w:before="240" w:after="60"/>
      <w:outlineLvl w:val="4"/>
    </w:pPr>
    <w:rPr>
      <w:rFonts w:ascii="Arial" w:hAnsi="Arial"/>
      <w:b/>
      <w:i/>
    </w:rPr>
  </w:style>
  <w:style w:type="paragraph" w:styleId="6">
    <w:name w:val="heading 6"/>
    <w:aliases w:val="ITT t6,PA Appendix,6,heading 6,Bullet list,Bullet list1,Bullet list2,Bullet list11,Bullet list3,Bullet list12,Bullet list21,Bullet list111,Bullet lis,H6,Italics,PIM 6"/>
    <w:basedOn w:val="a3"/>
    <w:next w:val="a4"/>
    <w:link w:val="60"/>
    <w:qFormat/>
    <w:rsid w:val="00ED48FE"/>
    <w:pPr>
      <w:keepNext/>
      <w:numPr>
        <w:ilvl w:val="5"/>
        <w:numId w:val="40"/>
      </w:numPr>
      <w:spacing w:before="240" w:after="60"/>
      <w:outlineLvl w:val="5"/>
    </w:pPr>
    <w:rPr>
      <w:rFonts w:ascii="Arial" w:hAnsi="Arial"/>
    </w:rPr>
  </w:style>
  <w:style w:type="paragraph" w:styleId="7">
    <w:name w:val="heading 7"/>
    <w:aliases w:val="ITT t7,PA Appendix Major,7,req3,heading 7,letter list,lettered list,letter list1,lettered list1,letter list2,lettered list2,letter list11,lettered list11,letter list3,lettered list3,letter list12,lettered list12,letter list21,Task Header,PIM"/>
    <w:basedOn w:val="a3"/>
    <w:next w:val="a4"/>
    <w:link w:val="70"/>
    <w:qFormat/>
    <w:rsid w:val="00ED48FE"/>
    <w:pPr>
      <w:keepNext/>
      <w:numPr>
        <w:ilvl w:val="6"/>
        <w:numId w:val="40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ITT t8,PA Appendix Minor,8,r,requirement,req2,Reference List,heading 8, action,action,action1,action2,action11,action3,action4,action5,action6,action7,action12,action21,action111,action31,action8,action13,action22,action112,action32"/>
    <w:basedOn w:val="a3"/>
    <w:next w:val="a4"/>
    <w:link w:val="80"/>
    <w:qFormat/>
    <w:rsid w:val="00ED48FE"/>
    <w:pPr>
      <w:keepNext/>
      <w:numPr>
        <w:ilvl w:val="7"/>
        <w:numId w:val="40"/>
      </w:numPr>
      <w:spacing w:before="240" w:after="60"/>
      <w:outlineLvl w:val="7"/>
    </w:pPr>
    <w:rPr>
      <w:rFonts w:ascii="Arial" w:hAnsi="Arial"/>
    </w:rPr>
  </w:style>
  <w:style w:type="paragraph" w:styleId="9">
    <w:name w:val="heading 9"/>
    <w:aliases w:val="ITT t9,9,rb,req bullet,req1,heading 9, progress,Titre 10,progress,App Heading,progress1,progress2,progress11,progress3,progress4,progress5,progress6,progress7,progress12,progress21,progress111,progress31,progress8,progress13,Messages"/>
    <w:basedOn w:val="a3"/>
    <w:next w:val="a4"/>
    <w:link w:val="90"/>
    <w:qFormat/>
    <w:rsid w:val="00ED48FE"/>
    <w:pPr>
      <w:keepNext/>
      <w:numPr>
        <w:ilvl w:val="8"/>
        <w:numId w:val="40"/>
      </w:numPr>
      <w:spacing w:before="240" w:after="60"/>
      <w:outlineLvl w:val="8"/>
    </w:pPr>
    <w:rPr>
      <w:rFonts w:ascii="Arial" w:hAnsi="Arial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styleId="a8">
    <w:name w:val="Hyperlink"/>
    <w:uiPriority w:val="99"/>
    <w:rsid w:val="00ED48FE"/>
    <w:rPr>
      <w:color w:val="0000FF"/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header"/>
    <w:basedOn w:val="a3"/>
    <w:link w:val="aa"/>
    <w:rsid w:val="00ED48FE"/>
    <w:pPr>
      <w:jc w:val="center"/>
    </w:pPr>
    <w:rPr>
      <w:sz w:val="20"/>
    </w:rPr>
  </w:style>
  <w:style w:type="paragraph" w:styleId="ab">
    <w:name w:val="footer"/>
    <w:basedOn w:val="a3"/>
    <w:link w:val="ac"/>
    <w:rsid w:val="00ED48FE"/>
    <w:pPr>
      <w:pBdr>
        <w:top w:val="single" w:sz="4" w:space="1" w:color="auto"/>
      </w:pBdr>
      <w:tabs>
        <w:tab w:val="right" w:pos="10206"/>
      </w:tabs>
    </w:pPr>
    <w:rPr>
      <w:sz w:val="18"/>
    </w:rPr>
  </w:style>
  <w:style w:type="paragraph" w:customStyle="1" w:styleId="ad">
    <w:name w:val="_Титул_Организация"/>
    <w:pPr>
      <w:ind w:left="284" w:firstLine="567"/>
      <w:jc w:val="center"/>
    </w:pPr>
    <w:rPr>
      <w:rFonts w:hAnsi="Arial Unicode MS" w:cs="Arial Unicode MS"/>
      <w:color w:val="A6A6A6"/>
      <w:sz w:val="32"/>
      <w:szCs w:val="32"/>
      <w:u w:color="A6A6A6"/>
    </w:rPr>
  </w:style>
  <w:style w:type="paragraph" w:customStyle="1" w:styleId="ae">
    <w:name w:val="_Титул_Название сервиса"/>
    <w:pPr>
      <w:spacing w:before="240"/>
      <w:ind w:left="284" w:firstLine="567"/>
      <w:jc w:val="center"/>
    </w:pPr>
    <w:rPr>
      <w:rFonts w:eastAsia="Times New Roman"/>
      <w:b/>
      <w:bCs/>
      <w:color w:val="A6A6A6"/>
      <w:sz w:val="36"/>
      <w:szCs w:val="36"/>
      <w:u w:color="A6A6A6"/>
    </w:rPr>
  </w:style>
  <w:style w:type="paragraph" w:customStyle="1" w:styleId="af">
    <w:name w:val="_Титул_Название документа"/>
    <w:pPr>
      <w:spacing w:before="1500"/>
      <w:ind w:left="851"/>
      <w:jc w:val="center"/>
    </w:pPr>
    <w:rPr>
      <w:rFonts w:ascii="Arial Unicode MS" w:cs="Arial Unicode MS"/>
      <w:b/>
      <w:bCs/>
      <w:caps/>
      <w:color w:val="000000"/>
      <w:sz w:val="32"/>
      <w:szCs w:val="32"/>
      <w:u w:color="000000"/>
    </w:rPr>
  </w:style>
  <w:style w:type="paragraph" w:customStyle="1" w:styleId="af0">
    <w:name w:val="_Титул_НЮГК"/>
    <w:pPr>
      <w:widowControl w:val="0"/>
      <w:spacing w:before="200" w:line="360" w:lineRule="atLeast"/>
      <w:jc w:val="center"/>
    </w:pPr>
    <w:rPr>
      <w:rFonts w:eastAsia="Times New Roman"/>
      <w:color w:val="000000"/>
      <w:sz w:val="28"/>
      <w:szCs w:val="28"/>
      <w:u w:color="000000"/>
    </w:rPr>
  </w:style>
  <w:style w:type="paragraph" w:customStyle="1" w:styleId="af1">
    <w:name w:val="_Титул_Дата"/>
    <w:pPr>
      <w:spacing w:before="200"/>
      <w:ind w:left="284" w:firstLine="567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f2">
    <w:name w:val="_Заголовок без нумерации Не в оглавлении"/>
    <w:pPr>
      <w:widowControl w:val="0"/>
      <w:spacing w:after="240" w:line="360" w:lineRule="atLeast"/>
      <w:jc w:val="both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</w:rPr>
  </w:style>
  <w:style w:type="paragraph" w:styleId="11">
    <w:name w:val="toc 1"/>
    <w:basedOn w:val="a3"/>
    <w:next w:val="a4"/>
    <w:uiPriority w:val="39"/>
    <w:rsid w:val="00ED48FE"/>
    <w:pPr>
      <w:tabs>
        <w:tab w:val="left" w:pos="425"/>
        <w:tab w:val="right" w:leader="dot" w:pos="10206"/>
      </w:tabs>
      <w:spacing w:before="60" w:after="60"/>
      <w:ind w:left="425" w:hanging="425"/>
    </w:pPr>
    <w:rPr>
      <w:b/>
      <w:szCs w:val="24"/>
    </w:rPr>
  </w:style>
  <w:style w:type="paragraph" w:customStyle="1" w:styleId="12">
    <w:name w:val="_Заголовок 1"/>
    <w:pPr>
      <w:keepNext/>
      <w:keepLines/>
      <w:tabs>
        <w:tab w:val="left" w:pos="360"/>
      </w:tabs>
      <w:spacing w:before="200" w:after="200"/>
      <w:ind w:left="1021" w:hanging="170"/>
      <w:outlineLvl w:val="0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kern w:val="32"/>
      <w:sz w:val="36"/>
      <w:szCs w:val="36"/>
      <w:u w:color="000000"/>
    </w:rPr>
  </w:style>
  <w:style w:type="paragraph" w:styleId="24">
    <w:name w:val="toc 2"/>
    <w:basedOn w:val="a3"/>
    <w:next w:val="a4"/>
    <w:uiPriority w:val="39"/>
    <w:rsid w:val="00ED48FE"/>
    <w:pPr>
      <w:tabs>
        <w:tab w:val="left" w:pos="1077"/>
        <w:tab w:val="right" w:leader="dot" w:pos="10206"/>
      </w:tabs>
      <w:ind w:left="1077" w:hanging="652"/>
    </w:pPr>
    <w:rPr>
      <w:szCs w:val="24"/>
    </w:rPr>
  </w:style>
  <w:style w:type="paragraph" w:customStyle="1" w:styleId="25">
    <w:name w:val="_Заголовок 2"/>
    <w:pPr>
      <w:keepNext/>
      <w:widowControl w:val="0"/>
      <w:spacing w:before="160" w:after="160" w:line="360" w:lineRule="atLeast"/>
      <w:jc w:val="both"/>
      <w:outlineLvl w:val="1"/>
    </w:pPr>
    <w:rPr>
      <w:rFonts w:eastAsia="Times New Roman"/>
      <w:b/>
      <w:bCs/>
      <w:color w:val="000000"/>
      <w:sz w:val="32"/>
      <w:szCs w:val="32"/>
      <w:u w:color="000000"/>
    </w:rPr>
  </w:style>
  <w:style w:type="paragraph" w:styleId="33">
    <w:name w:val="toc 3"/>
    <w:basedOn w:val="a3"/>
    <w:next w:val="a4"/>
    <w:uiPriority w:val="39"/>
    <w:rsid w:val="008A17D4"/>
    <w:pPr>
      <w:tabs>
        <w:tab w:val="left" w:pos="1871"/>
        <w:tab w:val="right" w:leader="dot" w:pos="10206"/>
      </w:tabs>
      <w:ind w:left="1871" w:hanging="794"/>
    </w:pPr>
  </w:style>
  <w:style w:type="paragraph" w:customStyle="1" w:styleId="35">
    <w:name w:val="_Заголовок 3"/>
    <w:pPr>
      <w:keepNext/>
      <w:widowControl w:val="0"/>
      <w:spacing w:before="120" w:after="120" w:line="360" w:lineRule="atLeast"/>
      <w:jc w:val="both"/>
      <w:outlineLvl w:val="2"/>
    </w:pPr>
    <w:rPr>
      <w:rFonts w:eastAsia="Times New Roman"/>
      <w:b/>
      <w:bCs/>
      <w:color w:val="000000"/>
      <w:sz w:val="28"/>
      <w:szCs w:val="28"/>
      <w:u w:color="000000"/>
    </w:rPr>
  </w:style>
  <w:style w:type="numbering" w:customStyle="1" w:styleId="List0">
    <w:name w:val="List 0"/>
    <w:basedOn w:val="36"/>
    <w:pPr>
      <w:numPr>
        <w:numId w:val="1"/>
      </w:numPr>
    </w:pPr>
  </w:style>
  <w:style w:type="numbering" w:customStyle="1" w:styleId="36">
    <w:name w:val="Импортированный стиль 3"/>
  </w:style>
  <w:style w:type="numbering" w:customStyle="1" w:styleId="List1">
    <w:name w:val="List 1"/>
    <w:basedOn w:val="36"/>
    <w:pPr>
      <w:numPr>
        <w:numId w:val="3"/>
      </w:numPr>
    </w:pPr>
  </w:style>
  <w:style w:type="numbering" w:customStyle="1" w:styleId="21">
    <w:name w:val="Список 21"/>
    <w:basedOn w:val="53"/>
    <w:pPr>
      <w:numPr>
        <w:numId w:val="2"/>
      </w:numPr>
    </w:pPr>
  </w:style>
  <w:style w:type="numbering" w:customStyle="1" w:styleId="53">
    <w:name w:val="Импортированный стиль 5"/>
  </w:style>
  <w:style w:type="paragraph" w:customStyle="1" w:styleId="af3">
    <w:name w:val="_Заголовок таблицы"/>
    <w:pPr>
      <w:keepNext/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f4">
    <w:name w:val="_Основной с красной строки"/>
    <w:link w:val="af5"/>
    <w:qFormat/>
    <w:pPr>
      <w:spacing w:line="360" w:lineRule="exact"/>
      <w:ind w:firstLine="709"/>
      <w:jc w:val="both"/>
    </w:pPr>
    <w:rPr>
      <w:rFonts w:eastAsia="Times New Roman"/>
      <w:color w:val="000000"/>
      <w:sz w:val="24"/>
      <w:szCs w:val="24"/>
      <w:u w:color="000000"/>
    </w:rPr>
  </w:style>
  <w:style w:type="character" w:styleId="af6">
    <w:name w:val="page number"/>
    <w:rsid w:val="00ED48FE"/>
    <w:rPr>
      <w:rFonts w:ascii="Times New Roman" w:hAnsi="Times New Roman"/>
      <w:sz w:val="18"/>
    </w:rPr>
  </w:style>
  <w:style w:type="paragraph" w:customStyle="1" w:styleId="13">
    <w:name w:val="_Маркированный список уровня 1"/>
    <w:pPr>
      <w:widowControl w:val="0"/>
      <w:tabs>
        <w:tab w:val="left" w:pos="1134"/>
      </w:tabs>
      <w:spacing w:after="60" w:line="360" w:lineRule="atLeast"/>
      <w:ind w:left="2214" w:hanging="360"/>
      <w:jc w:val="both"/>
    </w:pPr>
    <w:rPr>
      <w:rFonts w:eastAsia="Times New Roman"/>
      <w:color w:val="000000"/>
      <w:sz w:val="24"/>
      <w:szCs w:val="24"/>
      <w:u w:color="000000"/>
    </w:rPr>
  </w:style>
  <w:style w:type="paragraph" w:styleId="af7">
    <w:name w:val="List Paragraph"/>
    <w:basedOn w:val="a3"/>
    <w:uiPriority w:val="34"/>
    <w:qFormat/>
    <w:rsid w:val="00336992"/>
    <w:pPr>
      <w:ind w:left="720"/>
      <w:contextualSpacing/>
    </w:pPr>
  </w:style>
  <w:style w:type="character" w:customStyle="1" w:styleId="10">
    <w:name w:val="Заголовок 1 Знак"/>
    <w:aliases w:val="H1 Знак,. Знак,Название спецификации Знак,h:1 Знак,h:1app Знак,TF-Overskrift 1 Знак,H11 Знак,R1 Знак,Titre 0 Знак,Document Header1 Знак,1 Знак,h1 Знак,app heading 1 Знак,ITT t1 Знак,II+ Знак,I Знак,H12 Знак,H13 Знак,H14 Знак,H15 Знак"/>
    <w:basedOn w:val="a5"/>
    <w:link w:val="1"/>
    <w:rsid w:val="000810EA"/>
    <w:rPr>
      <w:rFonts w:ascii="Arial" w:eastAsia="Times New Roman" w:hAnsi="Arial"/>
      <w:b/>
      <w:caps/>
      <w:kern w:val="28"/>
      <w:sz w:val="32"/>
      <w:bdr w:val="none" w:sz="0" w:space="0" w:color="auto"/>
      <w:lang w:eastAsia="en-US"/>
    </w:rPr>
  </w:style>
  <w:style w:type="paragraph" w:styleId="af8">
    <w:name w:val="TOC Heading"/>
    <w:basedOn w:val="1"/>
    <w:next w:val="a3"/>
    <w:uiPriority w:val="39"/>
    <w:unhideWhenUsed/>
    <w:qFormat/>
    <w:rsid w:val="0096243A"/>
    <w:pPr>
      <w:spacing w:line="276" w:lineRule="auto"/>
      <w:outlineLvl w:val="9"/>
    </w:pPr>
  </w:style>
  <w:style w:type="paragraph" w:styleId="af9">
    <w:name w:val="Balloon Text"/>
    <w:basedOn w:val="a3"/>
    <w:link w:val="afa"/>
    <w:uiPriority w:val="99"/>
    <w:semiHidden/>
    <w:unhideWhenUsed/>
    <w:rsid w:val="0096243A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5"/>
    <w:link w:val="af9"/>
    <w:uiPriority w:val="99"/>
    <w:semiHidden/>
    <w:rsid w:val="0096243A"/>
    <w:rPr>
      <w:rFonts w:ascii="Tahoma" w:hAnsi="Tahoma" w:cs="Tahoma"/>
      <w:color w:val="000000"/>
      <w:sz w:val="16"/>
      <w:szCs w:val="16"/>
      <w:u w:color="000000"/>
    </w:rPr>
  </w:style>
  <w:style w:type="character" w:styleId="afb">
    <w:name w:val="annotation reference"/>
    <w:semiHidden/>
    <w:rsid w:val="00ED48FE"/>
    <w:rPr>
      <w:sz w:val="16"/>
    </w:rPr>
  </w:style>
  <w:style w:type="paragraph" w:styleId="afc">
    <w:name w:val="annotation text"/>
    <w:basedOn w:val="a3"/>
    <w:link w:val="afd"/>
    <w:semiHidden/>
    <w:rsid w:val="00ED48FE"/>
    <w:rPr>
      <w:sz w:val="20"/>
    </w:rPr>
  </w:style>
  <w:style w:type="character" w:customStyle="1" w:styleId="afd">
    <w:name w:val="Текст примечания Знак"/>
    <w:basedOn w:val="a5"/>
    <w:link w:val="afc"/>
    <w:semiHidden/>
    <w:rsid w:val="00AD698A"/>
    <w:rPr>
      <w:rFonts w:eastAsia="Times New Roman"/>
      <w:bdr w:val="none" w:sz="0" w:space="0" w:color="auto"/>
      <w:lang w:eastAsia="en-US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AD698A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AD698A"/>
    <w:rPr>
      <w:rFonts w:ascii="Arial Unicode MS" w:eastAsia="Times New Roman" w:cs="Arial Unicode MS"/>
      <w:b/>
      <w:bCs/>
      <w:color w:val="000000"/>
      <w:u w:color="000000"/>
      <w:bdr w:val="none" w:sz="0" w:space="0" w:color="auto"/>
      <w:lang w:eastAsia="en-US"/>
    </w:rPr>
  </w:style>
  <w:style w:type="table" w:styleId="aff0">
    <w:name w:val="Table Grid"/>
    <w:aliases w:val="OTR"/>
    <w:basedOn w:val="a6"/>
    <w:uiPriority w:val="39"/>
    <w:rsid w:val="004C2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3">
    <w:name w:val="Head3"/>
    <w:next w:val="a3"/>
    <w:rsid w:val="000A1B09"/>
    <w:pPr>
      <w:keepNext/>
      <w:numPr>
        <w:ilvl w:val="2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2"/>
    </w:pPr>
    <w:rPr>
      <w:rFonts w:eastAsia="Times New Roman"/>
      <w:b/>
      <w:bCs/>
      <w:kern w:val="32"/>
      <w:sz w:val="28"/>
      <w:szCs w:val="26"/>
      <w:bdr w:val="none" w:sz="0" w:space="0" w:color="auto"/>
    </w:rPr>
  </w:style>
  <w:style w:type="paragraph" w:customStyle="1" w:styleId="Head4">
    <w:name w:val="Head4"/>
    <w:basedOn w:val="a3"/>
    <w:next w:val="a3"/>
    <w:rsid w:val="000A1B09"/>
    <w:pPr>
      <w:keepNext/>
      <w:numPr>
        <w:ilvl w:val="3"/>
        <w:numId w:val="4"/>
      </w:numPr>
      <w:spacing w:line="360" w:lineRule="auto"/>
      <w:ind w:right="170"/>
      <w:jc w:val="both"/>
      <w:outlineLvl w:val="3"/>
    </w:pPr>
    <w:rPr>
      <w:b/>
      <w:sz w:val="28"/>
      <w:lang w:val="x-none" w:eastAsia="x-none"/>
    </w:rPr>
  </w:style>
  <w:style w:type="paragraph" w:styleId="HTML">
    <w:name w:val="HTML Address"/>
    <w:basedOn w:val="a3"/>
    <w:link w:val="HTML0"/>
    <w:semiHidden/>
    <w:rsid w:val="000A1B09"/>
    <w:pPr>
      <w:spacing w:line="360" w:lineRule="auto"/>
      <w:ind w:left="170" w:right="170" w:firstLine="851"/>
      <w:jc w:val="both"/>
    </w:pPr>
    <w:rPr>
      <w:i/>
      <w:iCs/>
      <w:sz w:val="28"/>
      <w:szCs w:val="28"/>
    </w:rPr>
  </w:style>
  <w:style w:type="character" w:customStyle="1" w:styleId="HTML0">
    <w:name w:val="Адрес HTML Знак"/>
    <w:basedOn w:val="a5"/>
    <w:link w:val="HTML"/>
    <w:semiHidden/>
    <w:rsid w:val="000A1B09"/>
    <w:rPr>
      <w:rFonts w:eastAsia="Times New Roman"/>
      <w:i/>
      <w:iCs/>
      <w:sz w:val="28"/>
      <w:szCs w:val="28"/>
      <w:bdr w:val="none" w:sz="0" w:space="0" w:color="auto"/>
    </w:rPr>
  </w:style>
  <w:style w:type="paragraph" w:styleId="aff1">
    <w:name w:val="Plain Text"/>
    <w:basedOn w:val="a3"/>
    <w:link w:val="aff2"/>
    <w:rsid w:val="00ED48FE"/>
    <w:rPr>
      <w:rFonts w:ascii="Courier New" w:hAnsi="Courier New"/>
    </w:rPr>
  </w:style>
  <w:style w:type="character" w:customStyle="1" w:styleId="aff2">
    <w:name w:val="Текст Знак"/>
    <w:basedOn w:val="a5"/>
    <w:link w:val="aff1"/>
    <w:rsid w:val="000A1B09"/>
    <w:rPr>
      <w:rFonts w:ascii="Courier New" w:eastAsia="Times New Roman" w:hAnsi="Courier New"/>
      <w:sz w:val="24"/>
      <w:bdr w:val="none" w:sz="0" w:space="0" w:color="auto"/>
      <w:lang w:eastAsia="en-US"/>
    </w:rPr>
  </w:style>
  <w:style w:type="paragraph" w:customStyle="1" w:styleId="Head2">
    <w:name w:val="Head2"/>
    <w:next w:val="a3"/>
    <w:link w:val="Head20"/>
    <w:rsid w:val="000A1B09"/>
    <w:pPr>
      <w:keepNext/>
      <w:numPr>
        <w:ilvl w:val="1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8931"/>
      </w:tabs>
      <w:spacing w:before="120" w:after="120" w:line="360" w:lineRule="auto"/>
      <w:outlineLvl w:val="1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Head1">
    <w:name w:val="Head1"/>
    <w:next w:val="a3"/>
    <w:rsid w:val="00042435"/>
    <w:pPr>
      <w:pageBreakBefore/>
      <w:numPr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ind w:hanging="142"/>
      <w:outlineLvl w:val="0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PictureInscription">
    <w:name w:val="PictureInscription"/>
    <w:next w:val="a3"/>
    <w:qFormat/>
    <w:rsid w:val="000A1B09"/>
    <w:pPr>
      <w:numPr>
        <w:ilvl w:val="7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center"/>
    </w:pPr>
    <w:rPr>
      <w:rFonts w:eastAsia="Times New Roman"/>
      <w:sz w:val="24"/>
      <w:szCs w:val="24"/>
      <w:bdr w:val="none" w:sz="0" w:space="0" w:color="auto"/>
    </w:rPr>
  </w:style>
  <w:style w:type="paragraph" w:customStyle="1" w:styleId="TableInscription">
    <w:name w:val="TableInscription"/>
    <w:qFormat/>
    <w:rsid w:val="000A1B09"/>
    <w:pPr>
      <w:keepNext/>
      <w:numPr>
        <w:ilvl w:val="8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 w:line="360" w:lineRule="auto"/>
    </w:pPr>
    <w:rPr>
      <w:rFonts w:eastAsia="Times New Roman"/>
      <w:sz w:val="24"/>
      <w:bdr w:val="none" w:sz="0" w:space="0" w:color="auto"/>
    </w:rPr>
  </w:style>
  <w:style w:type="paragraph" w:customStyle="1" w:styleId="Head5">
    <w:name w:val="Head5"/>
    <w:rsid w:val="000A1B09"/>
    <w:pPr>
      <w:keepNext/>
      <w:numPr>
        <w:ilvl w:val="4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4"/>
    </w:pPr>
    <w:rPr>
      <w:rFonts w:eastAsia="Times New Roman"/>
      <w:b/>
      <w:sz w:val="28"/>
      <w:bdr w:val="none" w:sz="0" w:space="0" w:color="auto"/>
    </w:rPr>
  </w:style>
  <w:style w:type="paragraph" w:customStyle="1" w:styleId="Head6">
    <w:name w:val="Head6"/>
    <w:basedOn w:val="Head5"/>
    <w:qFormat/>
    <w:rsid w:val="000A1B09"/>
    <w:pPr>
      <w:numPr>
        <w:ilvl w:val="5"/>
      </w:numPr>
    </w:pPr>
    <w:rPr>
      <w:noProof/>
    </w:rPr>
  </w:style>
  <w:style w:type="paragraph" w:styleId="aff3">
    <w:name w:val="caption"/>
    <w:aliases w:val="Название таблицы"/>
    <w:basedOn w:val="a3"/>
    <w:link w:val="aff4"/>
    <w:uiPriority w:val="35"/>
    <w:qFormat/>
    <w:rsid w:val="00ED48FE"/>
    <w:pPr>
      <w:keepNext/>
      <w:spacing w:before="120" w:after="60"/>
    </w:pPr>
  </w:style>
  <w:style w:type="character" w:customStyle="1" w:styleId="Head20">
    <w:name w:val="Head2 Знак Знак"/>
    <w:link w:val="Head2"/>
    <w:rsid w:val="000A1B09"/>
    <w:rPr>
      <w:rFonts w:eastAsia="Times New Roman"/>
      <w:b/>
      <w:bCs/>
      <w:kern w:val="32"/>
      <w:sz w:val="28"/>
      <w:szCs w:val="32"/>
      <w:bdr w:val="none" w:sz="0" w:space="0" w:color="auto"/>
    </w:rPr>
  </w:style>
  <w:style w:type="character" w:customStyle="1" w:styleId="aff4">
    <w:name w:val="Название объекта Знак"/>
    <w:aliases w:val="Название таблицы Знак"/>
    <w:link w:val="aff3"/>
    <w:uiPriority w:val="35"/>
    <w:locked/>
    <w:rsid w:val="000554B9"/>
    <w:rPr>
      <w:rFonts w:eastAsia="Times New Roman"/>
      <w:sz w:val="24"/>
      <w:bdr w:val="none" w:sz="0" w:space="0" w:color="auto"/>
      <w:lang w:eastAsia="en-US"/>
    </w:rPr>
  </w:style>
  <w:style w:type="paragraph" w:customStyle="1" w:styleId="a1">
    <w:name w:val="Маркированный"/>
    <w:basedOn w:val="a3"/>
    <w:uiPriority w:val="99"/>
    <w:rsid w:val="000A1B09"/>
    <w:pPr>
      <w:numPr>
        <w:numId w:val="5"/>
      </w:numPr>
      <w:kinsoku w:val="0"/>
      <w:spacing w:before="120" w:after="120" w:line="360" w:lineRule="auto"/>
      <w:jc w:val="both"/>
    </w:pPr>
    <w:rPr>
      <w:rFonts w:eastAsia="Calibri"/>
      <w:spacing w:val="3"/>
      <w:sz w:val="28"/>
    </w:rPr>
  </w:style>
  <w:style w:type="character" w:customStyle="1" w:styleId="37">
    <w:name w:val="Основной текст (3)_"/>
    <w:basedOn w:val="a5"/>
    <w:link w:val="310"/>
    <w:uiPriority w:val="99"/>
    <w:locked/>
    <w:rsid w:val="00991571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3"/>
    <w:link w:val="37"/>
    <w:uiPriority w:val="99"/>
    <w:rsid w:val="00991571"/>
    <w:pPr>
      <w:widowControl w:val="0"/>
      <w:shd w:val="clear" w:color="auto" w:fill="FFFFFF"/>
      <w:spacing w:line="317" w:lineRule="exact"/>
      <w:jc w:val="center"/>
    </w:pPr>
    <w:rPr>
      <w:sz w:val="28"/>
      <w:szCs w:val="28"/>
    </w:rPr>
  </w:style>
  <w:style w:type="paragraph" w:customStyle="1" w:styleId="aff5">
    <w:name w:val="Текст в таблице"/>
    <w:basedOn w:val="a3"/>
    <w:link w:val="aff6"/>
    <w:rsid w:val="006C3599"/>
    <w:pPr>
      <w:spacing w:after="60"/>
      <w:jc w:val="both"/>
    </w:pPr>
    <w:rPr>
      <w:rFonts w:ascii="Verdana" w:hAnsi="Verdana"/>
      <w:spacing w:val="-5"/>
      <w:sz w:val="20"/>
    </w:rPr>
  </w:style>
  <w:style w:type="character" w:customStyle="1" w:styleId="aff6">
    <w:name w:val="Текст в таблице Знак"/>
    <w:link w:val="aff5"/>
    <w:rsid w:val="006C3599"/>
    <w:rPr>
      <w:rFonts w:ascii="Verdana" w:eastAsia="Times New Roman" w:hAnsi="Verdana"/>
      <w:spacing w:val="-5"/>
      <w:bdr w:val="none" w:sz="0" w:space="0" w:color="auto"/>
      <w:lang w:eastAsia="en-US"/>
    </w:rPr>
  </w:style>
  <w:style w:type="paragraph" w:customStyle="1" w:styleId="aff7">
    <w:name w:val="Обычный текст"/>
    <w:basedOn w:val="a3"/>
    <w:link w:val="aff8"/>
    <w:qFormat/>
    <w:rsid w:val="000554B9"/>
    <w:pPr>
      <w:spacing w:line="288" w:lineRule="auto"/>
      <w:ind w:firstLine="720"/>
      <w:jc w:val="both"/>
    </w:pPr>
    <w:rPr>
      <w:sz w:val="28"/>
    </w:rPr>
  </w:style>
  <w:style w:type="character" w:customStyle="1" w:styleId="aff8">
    <w:name w:val="Обычный текст Знак"/>
    <w:link w:val="aff7"/>
    <w:rsid w:val="000554B9"/>
    <w:rPr>
      <w:rFonts w:eastAsia="Times New Roman"/>
      <w:sz w:val="28"/>
      <w:bdr w:val="none" w:sz="0" w:space="0" w:color="auto"/>
    </w:rPr>
  </w:style>
  <w:style w:type="paragraph" w:customStyle="1" w:styleId="aff9">
    <w:name w:val="Текст документа"/>
    <w:basedOn w:val="a3"/>
    <w:link w:val="affa"/>
    <w:rsid w:val="00DF67A3"/>
    <w:pPr>
      <w:spacing w:before="120" w:after="120" w:line="264" w:lineRule="auto"/>
      <w:ind w:left="720"/>
      <w:jc w:val="both"/>
    </w:pPr>
    <w:rPr>
      <w:rFonts w:ascii="Arial" w:hAnsi="Arial"/>
      <w:sz w:val="20"/>
    </w:rPr>
  </w:style>
  <w:style w:type="character" w:customStyle="1" w:styleId="affa">
    <w:name w:val="Текст документа Знак"/>
    <w:link w:val="aff9"/>
    <w:rsid w:val="00DF67A3"/>
    <w:rPr>
      <w:rFonts w:ascii="Arial" w:eastAsia="Times New Roman" w:hAnsi="Arial"/>
      <w:bdr w:val="none" w:sz="0" w:space="0" w:color="auto"/>
    </w:rPr>
  </w:style>
  <w:style w:type="paragraph" w:customStyle="1" w:styleId="43">
    <w:name w:val="Заголовок_4"/>
    <w:basedOn w:val="a3"/>
    <w:rsid w:val="00DF67A3"/>
    <w:pPr>
      <w:numPr>
        <w:ilvl w:val="3"/>
      </w:numPr>
      <w:spacing w:before="120" w:after="120"/>
      <w:jc w:val="both"/>
      <w:outlineLvl w:val="3"/>
    </w:pPr>
    <w:rPr>
      <w:sz w:val="28"/>
      <w:szCs w:val="28"/>
      <w:lang w:val="en-US"/>
    </w:rPr>
  </w:style>
  <w:style w:type="paragraph" w:customStyle="1" w:styleId="14">
    <w:name w:val="Заголовок_1"/>
    <w:basedOn w:val="a3"/>
    <w:next w:val="a3"/>
    <w:rsid w:val="00DF67A3"/>
    <w:pPr>
      <w:tabs>
        <w:tab w:val="num" w:pos="432"/>
      </w:tabs>
      <w:spacing w:before="120" w:after="120"/>
      <w:ind w:left="432" w:hanging="432"/>
      <w:outlineLvl w:val="0"/>
    </w:pPr>
    <w:rPr>
      <w:b/>
      <w:sz w:val="28"/>
      <w:lang w:val="en-US"/>
    </w:rPr>
  </w:style>
  <w:style w:type="paragraph" w:customStyle="1" w:styleId="26">
    <w:name w:val="Заголовок_2"/>
    <w:basedOn w:val="14"/>
    <w:next w:val="a3"/>
    <w:rsid w:val="00DF67A3"/>
    <w:pPr>
      <w:numPr>
        <w:ilvl w:val="1"/>
      </w:numPr>
      <w:tabs>
        <w:tab w:val="num" w:pos="432"/>
      </w:tabs>
      <w:ind w:left="432" w:hanging="432"/>
      <w:outlineLvl w:val="1"/>
    </w:pPr>
  </w:style>
  <w:style w:type="paragraph" w:styleId="HTML1">
    <w:name w:val="HTML Preformatted"/>
    <w:basedOn w:val="a3"/>
    <w:link w:val="HTML2"/>
    <w:uiPriority w:val="99"/>
    <w:semiHidden/>
    <w:unhideWhenUsed/>
    <w:rsid w:val="00C676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2">
    <w:name w:val="Стандартный HTML Знак"/>
    <w:basedOn w:val="a5"/>
    <w:link w:val="HTML1"/>
    <w:uiPriority w:val="99"/>
    <w:semiHidden/>
    <w:rsid w:val="00C67630"/>
    <w:rPr>
      <w:rFonts w:ascii="Courier New" w:eastAsia="Times New Roman" w:hAnsi="Courier New" w:cs="Courier New"/>
      <w:u w:color="000000"/>
      <w:bdr w:val="none" w:sz="0" w:space="0" w:color="auto"/>
    </w:rPr>
  </w:style>
  <w:style w:type="character" w:customStyle="1" w:styleId="23">
    <w:name w:val="Заголовок 2 Знак"/>
    <w:aliases w:val="contract Знак,H2 Знак,h2 Знак,2 Знак,Numbered text 3 Знак,heading 2 Знак,21 Знак,22 Знак,211 Знак,h:2 Знак,h:2app Знак,T2 Знак,TF-Overskrit 2 Знак,Title2 Знак,ITT t2 Знак,PA Major Section Знак,TE Heading 2 Знак,Livello 2 Знак,R2 Знак"/>
    <w:basedOn w:val="a5"/>
    <w:link w:val="22"/>
    <w:rsid w:val="000810EA"/>
    <w:rPr>
      <w:rFonts w:ascii="Arial" w:eastAsia="Times New Roman" w:hAnsi="Arial"/>
      <w:b/>
      <w:smallCaps/>
      <w:sz w:val="28"/>
      <w:bdr w:val="none" w:sz="0" w:space="0" w:color="auto"/>
      <w:lang w:eastAsia="en-US"/>
    </w:rPr>
  </w:style>
  <w:style w:type="character" w:customStyle="1" w:styleId="32">
    <w:name w:val="Заголовок 3 Знак"/>
    <w:aliases w:val="H3 Знак,3 Знак,h:3 Знак,h Знак,31 Знак,ITT t3 Знак,PA Minor Section Знак,TE Heading Знак,Title3 Знак,list Знак,l3 Знак,Level 3 Head Знак,heading 3 Знак,h3 Знак,H31 Знак,H32 Знак,H33 Знак,H34 Знак,H35 Знак,título 3 Знак,subhead Знак"/>
    <w:basedOn w:val="a5"/>
    <w:link w:val="31"/>
    <w:rsid w:val="00B768DD"/>
    <w:rPr>
      <w:rFonts w:ascii="Arial" w:eastAsia="Times New Roman" w:hAnsi="Arial"/>
      <w:b/>
      <w:smallCaps/>
      <w:sz w:val="24"/>
      <w:bdr w:val="none" w:sz="0" w:space="0" w:color="auto"/>
      <w:lang w:eastAsia="en-US"/>
    </w:rPr>
  </w:style>
  <w:style w:type="paragraph" w:customStyle="1" w:styleId="a0">
    <w:name w:val="Ненумерованный список"/>
    <w:basedOn w:val="aff9"/>
    <w:link w:val="affb"/>
    <w:rsid w:val="00BE63BE"/>
    <w:pPr>
      <w:numPr>
        <w:numId w:val="14"/>
      </w:numPr>
      <w:spacing w:before="0" w:after="60" w:line="360" w:lineRule="auto"/>
    </w:pPr>
    <w:rPr>
      <w:rFonts w:ascii="Verdana" w:hAnsi="Verdana"/>
      <w:bCs/>
      <w:spacing w:val="-5"/>
    </w:rPr>
  </w:style>
  <w:style w:type="character" w:customStyle="1" w:styleId="affb">
    <w:name w:val="Ненумерованный список Знак"/>
    <w:link w:val="a0"/>
    <w:rsid w:val="00BE63BE"/>
    <w:rPr>
      <w:rFonts w:ascii="Verdana" w:eastAsia="Times New Roman" w:hAnsi="Verdana"/>
      <w:bCs/>
      <w:spacing w:val="-5"/>
      <w:bdr w:val="none" w:sz="0" w:space="0" w:color="auto"/>
      <w:lang w:eastAsia="en-US"/>
    </w:rPr>
  </w:style>
  <w:style w:type="paragraph" w:customStyle="1" w:styleId="affc">
    <w:name w:val="Стиль текста документа"/>
    <w:basedOn w:val="a3"/>
    <w:link w:val="affd"/>
    <w:rsid w:val="00BE63BE"/>
    <w:pPr>
      <w:ind w:firstLine="720"/>
      <w:jc w:val="both"/>
    </w:pPr>
    <w:rPr>
      <w:sz w:val="28"/>
      <w:lang w:val="en-US"/>
    </w:rPr>
  </w:style>
  <w:style w:type="paragraph" w:customStyle="1" w:styleId="27">
    <w:name w:val="Таблица номер 2"/>
    <w:basedOn w:val="a3"/>
    <w:rsid w:val="00BE63BE"/>
    <w:pPr>
      <w:spacing w:before="120" w:after="120"/>
      <w:ind w:firstLine="709"/>
    </w:pPr>
    <w:rPr>
      <w:sz w:val="28"/>
    </w:rPr>
  </w:style>
  <w:style w:type="character" w:customStyle="1" w:styleId="af5">
    <w:name w:val="_Основной с красной строки Знак"/>
    <w:link w:val="af4"/>
    <w:rsid w:val="00A32F9C"/>
    <w:rPr>
      <w:rFonts w:eastAsia="Times New Roman"/>
      <w:color w:val="000000"/>
      <w:sz w:val="24"/>
      <w:szCs w:val="24"/>
      <w:u w:color="000000"/>
    </w:rPr>
  </w:style>
  <w:style w:type="paragraph" w:customStyle="1" w:styleId="OTRNormal">
    <w:name w:val="OTR_Normal"/>
    <w:basedOn w:val="a3"/>
    <w:link w:val="OTRNormal0"/>
    <w:rsid w:val="009B413E"/>
    <w:pPr>
      <w:spacing w:before="60" w:after="120"/>
      <w:ind w:firstLine="284"/>
      <w:jc w:val="both"/>
    </w:pPr>
  </w:style>
  <w:style w:type="character" w:customStyle="1" w:styleId="OTRNormal0">
    <w:name w:val="OTR_Normal Знак"/>
    <w:link w:val="OTRNormal"/>
    <w:rsid w:val="009B413E"/>
    <w:rPr>
      <w:rFonts w:eastAsia="Times New Roman"/>
      <w:sz w:val="24"/>
      <w:bdr w:val="none" w:sz="0" w:space="0" w:color="auto"/>
    </w:rPr>
  </w:style>
  <w:style w:type="paragraph" w:customStyle="1" w:styleId="affe">
    <w:name w:val="Таблица заголовок"/>
    <w:basedOn w:val="a3"/>
    <w:rsid w:val="00D248B5"/>
    <w:pPr>
      <w:spacing w:before="120"/>
      <w:jc w:val="center"/>
    </w:pPr>
    <w:rPr>
      <w:rFonts w:ascii="Arial" w:hAnsi="Arial" w:cs="Arial"/>
      <w:b/>
      <w:bCs/>
    </w:rPr>
  </w:style>
  <w:style w:type="character" w:customStyle="1" w:styleId="42">
    <w:name w:val="Заголовок 4 Знак"/>
    <w:aliases w:val="H4 Знак,Заголовок 4 (Приложение) Знак,h:4 Знак,h4 Знак,ITT t4 Знак,PA Micro Section Знак,TE Heading 4 Знак,4 Знак,heading 4 + Indent: Left 0.5 in Знак,a. Знак,I4 Знак,l4 Знак,heading Знак,heading&#10;4 Знак,Map Title Знак,heading4 Знак"/>
    <w:basedOn w:val="a5"/>
    <w:link w:val="41"/>
    <w:rsid w:val="00CD4059"/>
    <w:rPr>
      <w:rFonts w:ascii="Arial" w:eastAsia="Times New Roman" w:hAnsi="Arial"/>
      <w:b/>
      <w:sz w:val="24"/>
      <w:bdr w:val="none" w:sz="0" w:space="0" w:color="auto"/>
      <w:lang w:eastAsia="en-US"/>
    </w:rPr>
  </w:style>
  <w:style w:type="character" w:customStyle="1" w:styleId="52">
    <w:name w:val="Заголовок 5 Знак"/>
    <w:aliases w:val="H5 Знак,ITT t5 Знак,PA Pico Section Знак,5 Знак,Roman list Знак,h5 Знак,Roman list1 Знак,Roman list2 Знак,Roman list11 Знак,Roman list3 Знак,Roman list12 Знак,Roman list21 Знак,Roman list111 Знак,Заг 2 Знак,PIM 5 Знак,Bold/Italics Знак"/>
    <w:basedOn w:val="a5"/>
    <w:link w:val="51"/>
    <w:rsid w:val="00CD4059"/>
    <w:rPr>
      <w:rFonts w:ascii="Arial" w:eastAsia="Times New Roman" w:hAnsi="Arial"/>
      <w:b/>
      <w:i/>
      <w:sz w:val="24"/>
      <w:bdr w:val="none" w:sz="0" w:space="0" w:color="auto"/>
      <w:lang w:eastAsia="en-US"/>
    </w:rPr>
  </w:style>
  <w:style w:type="character" w:customStyle="1" w:styleId="60">
    <w:name w:val="Заголовок 6 Знак"/>
    <w:aliases w:val="ITT t6 Знак,PA Appendix Знак,6 Знак,heading 6 Знак,Bullet list Знак,Bullet list1 Знак,Bullet list2 Знак,Bullet list11 Знак,Bullet list3 Знак,Bullet list12 Знак,Bullet list21 Знак,Bullet list111 Знак,Bullet lis Знак,H6 Знак,Italics Знак"/>
    <w:basedOn w:val="a5"/>
    <w:link w:val="6"/>
    <w:rsid w:val="00CD4059"/>
    <w:rPr>
      <w:rFonts w:ascii="Arial" w:eastAsia="Times New Roman" w:hAnsi="Arial"/>
      <w:sz w:val="24"/>
      <w:bdr w:val="none" w:sz="0" w:space="0" w:color="auto"/>
      <w:lang w:eastAsia="en-US"/>
    </w:rPr>
  </w:style>
  <w:style w:type="character" w:customStyle="1" w:styleId="70">
    <w:name w:val="Заголовок 7 Знак"/>
    <w:aliases w:val="ITT t7 Знак,PA Appendix Major Знак,7 Знак,req3 Знак,heading 7 Знак,letter list Знак,lettered list Знак,letter list1 Знак,lettered list1 Знак,letter list2 Знак,lettered list2 Знак,letter list11 Знак,lettered list11 Знак,letter list3 Знак"/>
    <w:basedOn w:val="a5"/>
    <w:link w:val="7"/>
    <w:rsid w:val="00CD4059"/>
    <w:rPr>
      <w:rFonts w:ascii="Arial" w:eastAsia="Times New Roman" w:hAnsi="Arial"/>
      <w:sz w:val="24"/>
      <w:bdr w:val="none" w:sz="0" w:space="0" w:color="auto"/>
      <w:lang w:eastAsia="en-US"/>
    </w:rPr>
  </w:style>
  <w:style w:type="character" w:customStyle="1" w:styleId="80">
    <w:name w:val="Заголовок 8 Знак"/>
    <w:aliases w:val="ITT t8 Знак,PA Appendix Minor Знак,8 Знак,r Знак,requirement Знак,req2 Знак,Reference List Знак,heading 8 Знак, action Знак,action Знак,action1 Знак,action2 Знак,action11 Знак,action3 Знак,action4 Знак,action5 Знак,action6 Знак"/>
    <w:basedOn w:val="a5"/>
    <w:link w:val="8"/>
    <w:rsid w:val="00CD4059"/>
    <w:rPr>
      <w:rFonts w:ascii="Arial" w:eastAsia="Times New Roman" w:hAnsi="Arial"/>
      <w:sz w:val="24"/>
      <w:bdr w:val="none" w:sz="0" w:space="0" w:color="auto"/>
      <w:lang w:eastAsia="en-US"/>
    </w:rPr>
  </w:style>
  <w:style w:type="character" w:customStyle="1" w:styleId="90">
    <w:name w:val="Заголовок 9 Знак"/>
    <w:aliases w:val="ITT t9 Знак,9 Знак,rb Знак,req bullet Знак,req1 Знак,heading 9 Знак, progress Знак,Titre 10 Знак,progress Знак,App Heading Знак,progress1 Знак,progress2 Знак,progress11 Знак,progress3 Знак,progress4 Знак,progress5 Знак,progress6 Знак"/>
    <w:basedOn w:val="a5"/>
    <w:link w:val="9"/>
    <w:rsid w:val="00CD4059"/>
    <w:rPr>
      <w:rFonts w:ascii="Arial" w:eastAsia="Times New Roman" w:hAnsi="Arial"/>
      <w:sz w:val="24"/>
      <w:bdr w:val="none" w:sz="0" w:space="0" w:color="auto"/>
      <w:lang w:eastAsia="en-US"/>
    </w:rPr>
  </w:style>
  <w:style w:type="character" w:styleId="afff">
    <w:name w:val="footnote reference"/>
    <w:uiPriority w:val="99"/>
    <w:semiHidden/>
    <w:rsid w:val="00ED48FE"/>
    <w:rPr>
      <w:rFonts w:ascii="Times New Roman" w:hAnsi="Times New Roman"/>
      <w:noProof w:val="0"/>
      <w:vertAlign w:val="superscript"/>
      <w:lang w:val="ru-RU"/>
    </w:rPr>
  </w:style>
  <w:style w:type="paragraph" w:styleId="afff0">
    <w:name w:val="endnote text"/>
    <w:basedOn w:val="a3"/>
    <w:link w:val="afff1"/>
    <w:uiPriority w:val="99"/>
    <w:semiHidden/>
    <w:unhideWhenUsed/>
    <w:rsid w:val="003D138D"/>
    <w:rPr>
      <w:sz w:val="20"/>
    </w:rPr>
  </w:style>
  <w:style w:type="character" w:customStyle="1" w:styleId="afff1">
    <w:name w:val="Текст концевой сноски Знак"/>
    <w:basedOn w:val="a5"/>
    <w:link w:val="afff0"/>
    <w:uiPriority w:val="99"/>
    <w:semiHidden/>
    <w:rsid w:val="003D138D"/>
    <w:rPr>
      <w:rFonts w:ascii="Arial Unicode MS" w:cs="Arial Unicode MS"/>
      <w:color w:val="000000"/>
      <w:u w:color="000000"/>
    </w:rPr>
  </w:style>
  <w:style w:type="character" w:styleId="afff2">
    <w:name w:val="endnote reference"/>
    <w:basedOn w:val="a5"/>
    <w:uiPriority w:val="99"/>
    <w:semiHidden/>
    <w:unhideWhenUsed/>
    <w:rsid w:val="003D138D"/>
    <w:rPr>
      <w:vertAlign w:val="superscript"/>
    </w:rPr>
  </w:style>
  <w:style w:type="paragraph" w:customStyle="1" w:styleId="AbbreviationListHeading">
    <w:name w:val="Abbreviation List Heading"/>
    <w:basedOn w:val="a3"/>
    <w:next w:val="a4"/>
    <w:rsid w:val="00ED48FE"/>
    <w:pPr>
      <w:keepNext/>
      <w:pageBreakBefore/>
      <w:spacing w:before="240" w:after="120"/>
      <w:jc w:val="center"/>
    </w:pPr>
    <w:rPr>
      <w:rFonts w:ascii="Arial" w:hAnsi="Arial"/>
      <w:b/>
      <w:smallCaps/>
      <w:sz w:val="36"/>
    </w:rPr>
  </w:style>
  <w:style w:type="paragraph" w:styleId="a4">
    <w:name w:val="Body Text"/>
    <w:basedOn w:val="a3"/>
    <w:link w:val="afff3"/>
    <w:rsid w:val="00ED48FE"/>
    <w:pPr>
      <w:spacing w:before="60" w:after="60"/>
      <w:ind w:firstLine="720"/>
      <w:jc w:val="both"/>
    </w:pPr>
  </w:style>
  <w:style w:type="character" w:customStyle="1" w:styleId="afff3">
    <w:name w:val="Основной текст Знак"/>
    <w:basedOn w:val="a5"/>
    <w:link w:val="a4"/>
    <w:rsid w:val="000810EA"/>
    <w:rPr>
      <w:rFonts w:eastAsia="Times New Roman"/>
      <w:sz w:val="24"/>
      <w:bdr w:val="none" w:sz="0" w:space="0" w:color="auto"/>
      <w:lang w:eastAsia="en-US"/>
    </w:rPr>
  </w:style>
  <w:style w:type="paragraph" w:customStyle="1" w:styleId="AppHead119">
    <w:name w:val="App Head 1 (19)"/>
    <w:basedOn w:val="a3"/>
    <w:next w:val="a4"/>
    <w:rsid w:val="00ED48FE"/>
    <w:pPr>
      <w:keepNext/>
      <w:numPr>
        <w:numId w:val="26"/>
      </w:numPr>
      <w:spacing w:before="360" w:after="120"/>
      <w:outlineLvl w:val="1"/>
    </w:pPr>
    <w:rPr>
      <w:rFonts w:ascii="Arial" w:hAnsi="Arial"/>
      <w:b/>
      <w:smallCaps/>
      <w:sz w:val="28"/>
      <w:szCs w:val="28"/>
    </w:rPr>
  </w:style>
  <w:style w:type="paragraph" w:customStyle="1" w:styleId="AppHead219">
    <w:name w:val="App Head 2 (19)"/>
    <w:basedOn w:val="a3"/>
    <w:next w:val="a4"/>
    <w:rsid w:val="00ED48FE"/>
    <w:pPr>
      <w:keepNext/>
      <w:numPr>
        <w:ilvl w:val="1"/>
        <w:numId w:val="26"/>
      </w:numPr>
      <w:spacing w:before="240" w:after="60"/>
      <w:outlineLvl w:val="2"/>
    </w:pPr>
    <w:rPr>
      <w:rFonts w:ascii="Arial" w:hAnsi="Arial"/>
      <w:b/>
      <w:smallCaps/>
      <w:szCs w:val="24"/>
    </w:rPr>
  </w:style>
  <w:style w:type="paragraph" w:customStyle="1" w:styleId="AppHead319">
    <w:name w:val="App Head 3 (19)"/>
    <w:basedOn w:val="a3"/>
    <w:next w:val="a4"/>
    <w:rsid w:val="00ED48FE"/>
    <w:pPr>
      <w:keepNext/>
      <w:numPr>
        <w:ilvl w:val="2"/>
        <w:numId w:val="26"/>
      </w:numPr>
      <w:spacing w:before="240" w:after="60"/>
      <w:outlineLvl w:val="3"/>
    </w:pPr>
    <w:rPr>
      <w:rFonts w:ascii="Arial" w:hAnsi="Arial"/>
      <w:b/>
    </w:rPr>
  </w:style>
  <w:style w:type="paragraph" w:customStyle="1" w:styleId="AppHead419">
    <w:name w:val="App Head 4 (19)"/>
    <w:basedOn w:val="a3"/>
    <w:next w:val="a4"/>
    <w:rsid w:val="00ED48FE"/>
    <w:pPr>
      <w:keepNext/>
      <w:numPr>
        <w:ilvl w:val="3"/>
        <w:numId w:val="26"/>
      </w:numPr>
      <w:spacing w:before="240" w:after="60"/>
      <w:outlineLvl w:val="4"/>
    </w:pPr>
    <w:rPr>
      <w:rFonts w:ascii="Arial" w:hAnsi="Arial"/>
    </w:rPr>
  </w:style>
  <w:style w:type="paragraph" w:customStyle="1" w:styleId="AppHead519">
    <w:name w:val="App Head 5 (19)"/>
    <w:basedOn w:val="a3"/>
    <w:next w:val="a4"/>
    <w:rsid w:val="00ED48FE"/>
    <w:pPr>
      <w:keepNext/>
      <w:numPr>
        <w:ilvl w:val="4"/>
        <w:numId w:val="26"/>
      </w:numPr>
      <w:spacing w:before="240" w:after="60"/>
      <w:outlineLvl w:val="5"/>
    </w:pPr>
    <w:rPr>
      <w:rFonts w:ascii="Arial" w:hAnsi="Arial"/>
    </w:rPr>
  </w:style>
  <w:style w:type="paragraph" w:customStyle="1" w:styleId="AppTitleNoNum19">
    <w:name w:val="App Title No Num (19)"/>
    <w:basedOn w:val="a4"/>
    <w:next w:val="a4"/>
    <w:rsid w:val="00ED48FE"/>
    <w:pPr>
      <w:keepNext/>
      <w:pageBreakBefore/>
      <w:spacing w:after="360"/>
      <w:ind w:firstLine="6804"/>
      <w:jc w:val="center"/>
      <w:outlineLvl w:val="0"/>
    </w:pPr>
    <w:rPr>
      <w:rFonts w:ascii="Arial" w:hAnsi="Arial"/>
      <w:b/>
      <w:caps/>
      <w:kern w:val="28"/>
      <w:sz w:val="32"/>
    </w:rPr>
  </w:style>
  <w:style w:type="paragraph" w:customStyle="1" w:styleId="AppTitleNoNum34">
    <w:name w:val="App Title No Num (34)"/>
    <w:basedOn w:val="a3"/>
    <w:next w:val="a4"/>
    <w:rsid w:val="00ED48FE"/>
    <w:pPr>
      <w:keepNext/>
      <w:pageBreakBefore/>
      <w:spacing w:after="360"/>
      <w:jc w:val="center"/>
      <w:outlineLvl w:val="0"/>
    </w:pPr>
    <w:rPr>
      <w:rFonts w:ascii="Arial" w:hAnsi="Arial"/>
      <w:b/>
      <w:caps/>
      <w:sz w:val="32"/>
      <w:szCs w:val="32"/>
    </w:rPr>
  </w:style>
  <w:style w:type="paragraph" w:customStyle="1" w:styleId="134">
    <w:name w:val="Приложение Заг 1 (34)"/>
    <w:basedOn w:val="a3"/>
    <w:next w:val="a4"/>
    <w:rsid w:val="00ED48FE"/>
    <w:pPr>
      <w:keepNext/>
      <w:numPr>
        <w:ilvl w:val="1"/>
        <w:numId w:val="51"/>
      </w:numPr>
      <w:spacing w:before="240" w:after="60"/>
      <w:outlineLvl w:val="1"/>
    </w:pPr>
    <w:rPr>
      <w:rFonts w:ascii="Arial" w:hAnsi="Arial"/>
      <w:b/>
      <w:smallCaps/>
      <w:sz w:val="28"/>
      <w:szCs w:val="28"/>
    </w:rPr>
  </w:style>
  <w:style w:type="paragraph" w:customStyle="1" w:styleId="AppendixHead134">
    <w:name w:val="Appendix Head 1 (34)"/>
    <w:basedOn w:val="134"/>
    <w:next w:val="a4"/>
    <w:rsid w:val="00ED48FE"/>
    <w:pPr>
      <w:numPr>
        <w:numId w:val="27"/>
      </w:numPr>
    </w:pPr>
    <w:rPr>
      <w:lang w:val="en-US"/>
    </w:rPr>
  </w:style>
  <w:style w:type="paragraph" w:customStyle="1" w:styleId="234">
    <w:name w:val="Приложение Заг 2 (34)"/>
    <w:basedOn w:val="a3"/>
    <w:next w:val="a4"/>
    <w:rsid w:val="00ED48FE"/>
    <w:pPr>
      <w:keepNext/>
      <w:numPr>
        <w:ilvl w:val="2"/>
        <w:numId w:val="51"/>
      </w:numPr>
      <w:spacing w:before="240" w:after="60"/>
      <w:outlineLvl w:val="2"/>
    </w:pPr>
    <w:rPr>
      <w:rFonts w:ascii="Arial" w:hAnsi="Arial"/>
      <w:b/>
      <w:smallCaps/>
      <w:szCs w:val="24"/>
    </w:rPr>
  </w:style>
  <w:style w:type="paragraph" w:customStyle="1" w:styleId="AppendixHead234">
    <w:name w:val="Appendix Head 2 (34)"/>
    <w:basedOn w:val="234"/>
    <w:next w:val="a4"/>
    <w:rsid w:val="00ED48FE"/>
    <w:pPr>
      <w:numPr>
        <w:numId w:val="27"/>
      </w:numPr>
    </w:pPr>
    <w:rPr>
      <w:lang w:val="en-US"/>
    </w:rPr>
  </w:style>
  <w:style w:type="paragraph" w:customStyle="1" w:styleId="334">
    <w:name w:val="Приложение Заг 3 (34)"/>
    <w:basedOn w:val="a3"/>
    <w:next w:val="a4"/>
    <w:rsid w:val="00ED48FE"/>
    <w:pPr>
      <w:keepNext/>
      <w:numPr>
        <w:ilvl w:val="3"/>
        <w:numId w:val="51"/>
      </w:numPr>
      <w:spacing w:before="240" w:after="60"/>
      <w:outlineLvl w:val="3"/>
    </w:pPr>
    <w:rPr>
      <w:rFonts w:ascii="Arial" w:hAnsi="Arial"/>
      <w:b/>
    </w:rPr>
  </w:style>
  <w:style w:type="paragraph" w:customStyle="1" w:styleId="AppendixHead334">
    <w:name w:val="Appendix Head 3 (34)"/>
    <w:basedOn w:val="334"/>
    <w:next w:val="a4"/>
    <w:rsid w:val="00ED48FE"/>
    <w:pPr>
      <w:numPr>
        <w:numId w:val="27"/>
      </w:numPr>
    </w:pPr>
    <w:rPr>
      <w:lang w:val="en-US"/>
    </w:rPr>
  </w:style>
  <w:style w:type="paragraph" w:customStyle="1" w:styleId="434">
    <w:name w:val="Приложение Заг 4 (34)"/>
    <w:basedOn w:val="a3"/>
    <w:next w:val="a4"/>
    <w:rsid w:val="00ED48FE"/>
    <w:pPr>
      <w:keepNext/>
      <w:numPr>
        <w:ilvl w:val="4"/>
        <w:numId w:val="51"/>
      </w:numPr>
      <w:spacing w:before="240" w:after="60"/>
      <w:outlineLvl w:val="4"/>
    </w:pPr>
    <w:rPr>
      <w:rFonts w:ascii="Arial" w:hAnsi="Arial"/>
    </w:rPr>
  </w:style>
  <w:style w:type="paragraph" w:customStyle="1" w:styleId="AppendixHead434">
    <w:name w:val="Appendix Head 4 (34)"/>
    <w:basedOn w:val="434"/>
    <w:next w:val="a4"/>
    <w:rsid w:val="00ED48FE"/>
    <w:pPr>
      <w:numPr>
        <w:numId w:val="27"/>
      </w:numPr>
    </w:pPr>
    <w:rPr>
      <w:lang w:val="en-US"/>
    </w:rPr>
  </w:style>
  <w:style w:type="paragraph" w:customStyle="1" w:styleId="534">
    <w:name w:val="Приложение Заг 5 (34)"/>
    <w:basedOn w:val="a3"/>
    <w:next w:val="a4"/>
    <w:rsid w:val="00ED48FE"/>
    <w:pPr>
      <w:keepNext/>
      <w:numPr>
        <w:ilvl w:val="5"/>
        <w:numId w:val="51"/>
      </w:numPr>
      <w:spacing w:before="240" w:after="60"/>
      <w:outlineLvl w:val="5"/>
    </w:pPr>
    <w:rPr>
      <w:rFonts w:ascii="Arial" w:hAnsi="Arial"/>
    </w:rPr>
  </w:style>
  <w:style w:type="paragraph" w:customStyle="1" w:styleId="AppendixHead534">
    <w:name w:val="Appendix Head 5 (34)"/>
    <w:basedOn w:val="534"/>
    <w:next w:val="a4"/>
    <w:rsid w:val="00ED48FE"/>
    <w:pPr>
      <w:numPr>
        <w:numId w:val="27"/>
      </w:numPr>
    </w:pPr>
  </w:style>
  <w:style w:type="paragraph" w:customStyle="1" w:styleId="34">
    <w:name w:val="Приложение Титул (34)"/>
    <w:basedOn w:val="a3"/>
    <w:next w:val="a4"/>
    <w:rsid w:val="00ED48FE"/>
    <w:pPr>
      <w:keepNext/>
      <w:pageBreakBefore/>
      <w:numPr>
        <w:numId w:val="51"/>
      </w:numPr>
      <w:spacing w:after="360"/>
      <w:jc w:val="center"/>
      <w:outlineLvl w:val="0"/>
    </w:pPr>
    <w:rPr>
      <w:rFonts w:ascii="Arial" w:hAnsi="Arial"/>
      <w:b/>
      <w:caps/>
      <w:sz w:val="32"/>
      <w:szCs w:val="32"/>
    </w:rPr>
  </w:style>
  <w:style w:type="paragraph" w:customStyle="1" w:styleId="AppendixTitle34">
    <w:name w:val="Appendix Title (34)"/>
    <w:basedOn w:val="34"/>
    <w:next w:val="a4"/>
    <w:rsid w:val="00ED48FE"/>
    <w:pPr>
      <w:numPr>
        <w:numId w:val="27"/>
      </w:numPr>
    </w:pPr>
  </w:style>
  <w:style w:type="paragraph" w:customStyle="1" w:styleId="Blockquote">
    <w:name w:val="Blockquote"/>
    <w:basedOn w:val="a3"/>
    <w:rsid w:val="00ED48FE"/>
    <w:pPr>
      <w:widowControl w:val="0"/>
      <w:spacing w:before="100" w:after="100"/>
      <w:ind w:left="360" w:right="360"/>
    </w:pPr>
    <w:rPr>
      <w:snapToGrid w:val="0"/>
      <w:lang w:val="en-GB"/>
    </w:rPr>
  </w:style>
  <w:style w:type="character" w:customStyle="1" w:styleId="Bold">
    <w:name w:val="Bold"/>
    <w:rsid w:val="00ED48FE"/>
    <w:rPr>
      <w:b/>
    </w:rPr>
  </w:style>
  <w:style w:type="character" w:customStyle="1" w:styleId="BoldItalic">
    <w:name w:val="BoldItalic"/>
    <w:rsid w:val="00ED48FE"/>
    <w:rPr>
      <w:b/>
      <w:i/>
    </w:rPr>
  </w:style>
  <w:style w:type="paragraph" w:customStyle="1" w:styleId="CommentText">
    <w:name w:val="CommentText"/>
    <w:basedOn w:val="a4"/>
    <w:next w:val="a4"/>
    <w:rsid w:val="00ED48FE"/>
    <w:pPr>
      <w:numPr>
        <w:ilvl w:val="5"/>
        <w:numId w:val="52"/>
      </w:numPr>
      <w:spacing w:before="120" w:after="120"/>
    </w:pPr>
  </w:style>
  <w:style w:type="character" w:customStyle="1" w:styleId="Courier">
    <w:name w:val="Courier"/>
    <w:rsid w:val="00ED48FE"/>
    <w:rPr>
      <w:rFonts w:ascii="Courier New" w:hAnsi="Courier New"/>
    </w:rPr>
  </w:style>
  <w:style w:type="paragraph" w:customStyle="1" w:styleId="DefinitionTerm">
    <w:name w:val="Definition Term"/>
    <w:basedOn w:val="a3"/>
    <w:next w:val="a3"/>
    <w:rsid w:val="00ED48FE"/>
    <w:pPr>
      <w:widowControl w:val="0"/>
      <w:numPr>
        <w:numId w:val="52"/>
      </w:numPr>
    </w:pPr>
    <w:rPr>
      <w:snapToGrid w:val="0"/>
      <w:lang w:val="en-GB"/>
    </w:rPr>
  </w:style>
  <w:style w:type="paragraph" w:customStyle="1" w:styleId="HierarchicList">
    <w:name w:val="Hierarchic List"/>
    <w:basedOn w:val="a3"/>
    <w:rsid w:val="00ED48FE"/>
    <w:pPr>
      <w:numPr>
        <w:numId w:val="28"/>
      </w:numPr>
    </w:pPr>
  </w:style>
  <w:style w:type="character" w:customStyle="1" w:styleId="Italic">
    <w:name w:val="Italic"/>
    <w:rsid w:val="00ED48FE"/>
    <w:rPr>
      <w:i/>
    </w:rPr>
  </w:style>
  <w:style w:type="character" w:customStyle="1" w:styleId="KeyWord">
    <w:name w:val="Key Word"/>
    <w:rsid w:val="00ED48FE"/>
    <w:rPr>
      <w:rFonts w:ascii="Times New Roman" w:hAnsi="Times New Roman"/>
      <w:b/>
      <w:noProof w:val="0"/>
      <w:spacing w:val="26"/>
      <w:lang w:val="ru-RU"/>
    </w:rPr>
  </w:style>
  <w:style w:type="paragraph" w:customStyle="1" w:styleId="ListAlternative">
    <w:name w:val="List Alternative"/>
    <w:basedOn w:val="a3"/>
    <w:rsid w:val="00ED48FE"/>
    <w:pPr>
      <w:numPr>
        <w:numId w:val="29"/>
      </w:numPr>
      <w:spacing w:before="40" w:after="40"/>
      <w:jc w:val="both"/>
    </w:pPr>
  </w:style>
  <w:style w:type="paragraph" w:customStyle="1" w:styleId="ListAlternative2">
    <w:name w:val="List Alternative 2"/>
    <w:basedOn w:val="a3"/>
    <w:rsid w:val="00ED48FE"/>
    <w:pPr>
      <w:numPr>
        <w:numId w:val="30"/>
      </w:numPr>
      <w:spacing w:before="40" w:after="40"/>
      <w:jc w:val="both"/>
    </w:pPr>
  </w:style>
  <w:style w:type="paragraph" w:customStyle="1" w:styleId="ListAlternative3">
    <w:name w:val="List Alternative 3"/>
    <w:basedOn w:val="a3"/>
    <w:rsid w:val="00ED48FE"/>
    <w:pPr>
      <w:numPr>
        <w:numId w:val="31"/>
      </w:numPr>
      <w:spacing w:before="40" w:after="40"/>
      <w:jc w:val="both"/>
    </w:pPr>
  </w:style>
  <w:style w:type="paragraph" w:customStyle="1" w:styleId="ListAlternative4">
    <w:name w:val="List Alternative 4"/>
    <w:basedOn w:val="a3"/>
    <w:rsid w:val="00ED48FE"/>
    <w:pPr>
      <w:numPr>
        <w:numId w:val="32"/>
      </w:numPr>
      <w:spacing w:before="40" w:after="40"/>
      <w:jc w:val="both"/>
    </w:pPr>
  </w:style>
  <w:style w:type="paragraph" w:customStyle="1" w:styleId="ListAlternative5">
    <w:name w:val="List Alternative 5"/>
    <w:basedOn w:val="a3"/>
    <w:rsid w:val="00ED48FE"/>
    <w:pPr>
      <w:numPr>
        <w:numId w:val="33"/>
      </w:numPr>
      <w:spacing w:before="40" w:after="40"/>
      <w:jc w:val="both"/>
    </w:pPr>
  </w:style>
  <w:style w:type="paragraph" w:customStyle="1" w:styleId="Picture">
    <w:name w:val="Picture"/>
    <w:basedOn w:val="a4"/>
    <w:next w:val="a4"/>
    <w:rsid w:val="00ED48FE"/>
    <w:pPr>
      <w:spacing w:before="360" w:after="120"/>
      <w:ind w:firstLine="0"/>
      <w:jc w:val="center"/>
    </w:pPr>
  </w:style>
  <w:style w:type="paragraph" w:customStyle="1" w:styleId="PseudoH1NoNum">
    <w:name w:val="Pseudo H1 No Num"/>
    <w:basedOn w:val="a3"/>
    <w:next w:val="a4"/>
    <w:rsid w:val="00ED48FE"/>
    <w:pPr>
      <w:keepNext/>
      <w:pageBreakBefore/>
      <w:spacing w:after="120"/>
      <w:jc w:val="center"/>
      <w:outlineLvl w:val="0"/>
    </w:pPr>
    <w:rPr>
      <w:rFonts w:ascii="Arial" w:hAnsi="Arial"/>
      <w:b/>
      <w:caps/>
      <w:kern w:val="28"/>
      <w:sz w:val="32"/>
    </w:rPr>
  </w:style>
  <w:style w:type="paragraph" w:customStyle="1" w:styleId="PseudoH2NoNum">
    <w:name w:val="Pseudo H2 No Num"/>
    <w:basedOn w:val="a3"/>
    <w:next w:val="a4"/>
    <w:rsid w:val="00ED48FE"/>
    <w:pPr>
      <w:keepNext/>
      <w:spacing w:before="360" w:after="180"/>
      <w:ind w:left="720"/>
      <w:outlineLvl w:val="1"/>
    </w:pPr>
    <w:rPr>
      <w:rFonts w:ascii="Arial" w:hAnsi="Arial"/>
      <w:b/>
      <w:smallCaps/>
      <w:sz w:val="28"/>
    </w:rPr>
  </w:style>
  <w:style w:type="paragraph" w:customStyle="1" w:styleId="PseudoH3NoNum">
    <w:name w:val="Pseudo H3 No Num"/>
    <w:basedOn w:val="a3"/>
    <w:next w:val="a4"/>
    <w:rsid w:val="00ED48FE"/>
    <w:pPr>
      <w:keepNext/>
      <w:spacing w:before="240" w:after="180"/>
      <w:ind w:left="720"/>
      <w:outlineLvl w:val="2"/>
    </w:pPr>
    <w:rPr>
      <w:rFonts w:ascii="Arial" w:hAnsi="Arial"/>
      <w:b/>
      <w:smallCaps/>
    </w:rPr>
  </w:style>
  <w:style w:type="paragraph" w:customStyle="1" w:styleId="PseudoH4NoNum">
    <w:name w:val="Pseudo H4 No Num"/>
    <w:basedOn w:val="a3"/>
    <w:next w:val="a4"/>
    <w:rsid w:val="00ED48FE"/>
    <w:pPr>
      <w:keepNext/>
      <w:spacing w:before="240" w:after="180"/>
      <w:ind w:left="720"/>
      <w:outlineLvl w:val="3"/>
    </w:pPr>
    <w:rPr>
      <w:rFonts w:ascii="Arial" w:hAnsi="Arial"/>
      <w:b/>
    </w:rPr>
  </w:style>
  <w:style w:type="paragraph" w:customStyle="1" w:styleId="PseudoH5NoNum">
    <w:name w:val="Pseudo H5 No Num"/>
    <w:basedOn w:val="a3"/>
    <w:next w:val="a4"/>
    <w:rsid w:val="00ED48FE"/>
    <w:pPr>
      <w:keepNext/>
      <w:spacing w:before="240" w:after="180"/>
      <w:ind w:left="720"/>
      <w:outlineLvl w:val="4"/>
    </w:pPr>
    <w:rPr>
      <w:rFonts w:ascii="Arial" w:hAnsi="Arial"/>
      <w:b/>
      <w:i/>
    </w:rPr>
  </w:style>
  <w:style w:type="paragraph" w:customStyle="1" w:styleId="TableCellL">
    <w:name w:val="Table Cell L"/>
    <w:basedOn w:val="a3"/>
    <w:rsid w:val="00ED48FE"/>
  </w:style>
  <w:style w:type="paragraph" w:customStyle="1" w:styleId="TableCellC">
    <w:name w:val="Table Cell C"/>
    <w:basedOn w:val="TableCellL"/>
    <w:rsid w:val="00ED48FE"/>
    <w:pPr>
      <w:jc w:val="center"/>
    </w:pPr>
  </w:style>
  <w:style w:type="paragraph" w:customStyle="1" w:styleId="TableCell10C">
    <w:name w:val="Table Cell 10 C"/>
    <w:basedOn w:val="TableCellC"/>
    <w:rsid w:val="00ED48FE"/>
    <w:rPr>
      <w:sz w:val="20"/>
    </w:rPr>
  </w:style>
  <w:style w:type="paragraph" w:customStyle="1" w:styleId="TableCellJ">
    <w:name w:val="Table Cell J"/>
    <w:basedOn w:val="TableCellL"/>
    <w:rsid w:val="00ED48FE"/>
    <w:pPr>
      <w:jc w:val="both"/>
    </w:pPr>
  </w:style>
  <w:style w:type="paragraph" w:customStyle="1" w:styleId="TableCell10J">
    <w:name w:val="Table Cell 10 J"/>
    <w:basedOn w:val="TableCellJ"/>
    <w:rsid w:val="00ED48FE"/>
    <w:rPr>
      <w:sz w:val="20"/>
    </w:rPr>
  </w:style>
  <w:style w:type="paragraph" w:customStyle="1" w:styleId="TableCell10L">
    <w:name w:val="Table Cell 10 L"/>
    <w:basedOn w:val="TableCellL"/>
    <w:rsid w:val="00ED48FE"/>
    <w:rPr>
      <w:sz w:val="20"/>
    </w:rPr>
  </w:style>
  <w:style w:type="paragraph" w:customStyle="1" w:styleId="TableHeading">
    <w:name w:val="Table Heading"/>
    <w:basedOn w:val="TableCellL"/>
    <w:rsid w:val="00ED48FE"/>
    <w:pPr>
      <w:keepNext/>
      <w:keepLines/>
      <w:spacing w:before="120" w:after="120"/>
      <w:jc w:val="center"/>
    </w:pPr>
    <w:rPr>
      <w:b/>
      <w:i/>
    </w:rPr>
  </w:style>
  <w:style w:type="paragraph" w:customStyle="1" w:styleId="TableHeading10">
    <w:name w:val="Table Heading 10"/>
    <w:basedOn w:val="TableHeading"/>
    <w:rsid w:val="00ED48FE"/>
    <w:rPr>
      <w:sz w:val="20"/>
    </w:rPr>
  </w:style>
  <w:style w:type="paragraph" w:customStyle="1" w:styleId="TableListBullet">
    <w:name w:val="Table List Bullet"/>
    <w:basedOn w:val="TableCellL"/>
    <w:rsid w:val="00ED48FE"/>
    <w:pPr>
      <w:numPr>
        <w:numId w:val="34"/>
      </w:numPr>
    </w:pPr>
  </w:style>
  <w:style w:type="paragraph" w:customStyle="1" w:styleId="TableListBullet2">
    <w:name w:val="Table List Bullet (2)"/>
    <w:basedOn w:val="TableCellL"/>
    <w:rsid w:val="00ED48FE"/>
    <w:pPr>
      <w:numPr>
        <w:numId w:val="35"/>
      </w:numPr>
    </w:pPr>
  </w:style>
  <w:style w:type="paragraph" w:customStyle="1" w:styleId="TableListBullet10">
    <w:name w:val="Table List Bullet 10"/>
    <w:basedOn w:val="TableCell10L"/>
    <w:rsid w:val="00ED48FE"/>
    <w:pPr>
      <w:numPr>
        <w:numId w:val="36"/>
      </w:numPr>
    </w:pPr>
  </w:style>
  <w:style w:type="paragraph" w:customStyle="1" w:styleId="TableListBullet102">
    <w:name w:val="Table List Bullet 10 (2)"/>
    <w:basedOn w:val="TableCell10L"/>
    <w:rsid w:val="00ED48FE"/>
    <w:pPr>
      <w:numPr>
        <w:numId w:val="37"/>
      </w:numPr>
    </w:pPr>
  </w:style>
  <w:style w:type="paragraph" w:customStyle="1" w:styleId="TableListContinue">
    <w:name w:val="Table List Continue"/>
    <w:basedOn w:val="TableCellL"/>
    <w:rsid w:val="00ED48FE"/>
    <w:pPr>
      <w:ind w:left="357"/>
    </w:pPr>
  </w:style>
  <w:style w:type="paragraph" w:customStyle="1" w:styleId="TableListContinue10">
    <w:name w:val="Table List Continue 10"/>
    <w:basedOn w:val="TableCell10L"/>
    <w:rsid w:val="00ED48FE"/>
    <w:pPr>
      <w:ind w:left="357"/>
    </w:pPr>
  </w:style>
  <w:style w:type="paragraph" w:customStyle="1" w:styleId="TableListNumber">
    <w:name w:val="Table List Number"/>
    <w:basedOn w:val="TableCellL"/>
    <w:rsid w:val="00ED48FE"/>
    <w:pPr>
      <w:numPr>
        <w:numId w:val="38"/>
      </w:numPr>
    </w:pPr>
  </w:style>
  <w:style w:type="paragraph" w:customStyle="1" w:styleId="TableListNumber10">
    <w:name w:val="Table List Number 10"/>
    <w:basedOn w:val="TableCell10L"/>
    <w:rsid w:val="00ED48FE"/>
    <w:pPr>
      <w:numPr>
        <w:numId w:val="39"/>
      </w:numPr>
    </w:pPr>
  </w:style>
  <w:style w:type="paragraph" w:customStyle="1" w:styleId="15">
    <w:name w:val="Заголовок оглавления1"/>
    <w:basedOn w:val="a3"/>
    <w:next w:val="a4"/>
    <w:rsid w:val="000810EA"/>
    <w:pPr>
      <w:keepNext/>
      <w:keepLines/>
      <w:pageBreakBefore/>
      <w:spacing w:after="240"/>
      <w:jc w:val="center"/>
    </w:pPr>
    <w:rPr>
      <w:rFonts w:ascii="Arial" w:hAnsi="Arial"/>
      <w:b/>
      <w:smallCaps/>
      <w:sz w:val="32"/>
    </w:rPr>
  </w:style>
  <w:style w:type="paragraph" w:customStyle="1" w:styleId="TOFHeading">
    <w:name w:val="TOF Heading"/>
    <w:basedOn w:val="a4"/>
    <w:rsid w:val="00ED48FE"/>
    <w:pPr>
      <w:spacing w:before="480" w:after="240"/>
      <w:ind w:firstLine="0"/>
      <w:jc w:val="center"/>
    </w:pPr>
    <w:rPr>
      <w:rFonts w:ascii="Arial" w:hAnsi="Arial"/>
      <w:b/>
      <w:smallCaps/>
      <w:sz w:val="32"/>
    </w:rPr>
  </w:style>
  <w:style w:type="character" w:customStyle="1" w:styleId="Underline">
    <w:name w:val="Underline"/>
    <w:rsid w:val="00ED48FE"/>
    <w:rPr>
      <w:u w:val="single"/>
    </w:rPr>
  </w:style>
  <w:style w:type="character" w:styleId="afff4">
    <w:name w:val="Emphasis"/>
    <w:qFormat/>
    <w:rsid w:val="00ED48FE"/>
    <w:rPr>
      <w:i/>
    </w:rPr>
  </w:style>
  <w:style w:type="paragraph" w:styleId="afff5">
    <w:name w:val="toa heading"/>
    <w:basedOn w:val="a3"/>
    <w:next w:val="a4"/>
    <w:semiHidden/>
    <w:rsid w:val="00ED48FE"/>
    <w:pPr>
      <w:spacing w:before="120"/>
    </w:pPr>
    <w:rPr>
      <w:rFonts w:ascii="Arial" w:hAnsi="Arial"/>
      <w:b/>
    </w:rPr>
  </w:style>
  <w:style w:type="paragraph" w:styleId="a2">
    <w:name w:val="List Bullet"/>
    <w:basedOn w:val="a3"/>
    <w:rsid w:val="00ED48FE"/>
    <w:pPr>
      <w:numPr>
        <w:numId w:val="41"/>
      </w:numPr>
      <w:spacing w:before="60" w:after="60"/>
      <w:jc w:val="both"/>
    </w:pPr>
  </w:style>
  <w:style w:type="paragraph" w:styleId="20">
    <w:name w:val="List Bullet 2"/>
    <w:basedOn w:val="a3"/>
    <w:rsid w:val="00ED48FE"/>
    <w:pPr>
      <w:numPr>
        <w:numId w:val="42"/>
      </w:numPr>
      <w:spacing w:before="60" w:after="60"/>
      <w:jc w:val="both"/>
    </w:pPr>
  </w:style>
  <w:style w:type="paragraph" w:styleId="30">
    <w:name w:val="List Bullet 3"/>
    <w:basedOn w:val="a3"/>
    <w:rsid w:val="00ED48FE"/>
    <w:pPr>
      <w:numPr>
        <w:numId w:val="43"/>
      </w:numPr>
      <w:tabs>
        <w:tab w:val="left" w:pos="1469"/>
      </w:tabs>
      <w:spacing w:before="60" w:after="60"/>
      <w:jc w:val="both"/>
    </w:pPr>
  </w:style>
  <w:style w:type="paragraph" w:styleId="40">
    <w:name w:val="List Bullet 4"/>
    <w:basedOn w:val="a3"/>
    <w:rsid w:val="00ED48FE"/>
    <w:pPr>
      <w:numPr>
        <w:numId w:val="44"/>
      </w:numPr>
      <w:spacing w:before="60" w:after="60"/>
      <w:jc w:val="both"/>
    </w:pPr>
  </w:style>
  <w:style w:type="paragraph" w:styleId="50">
    <w:name w:val="List Bullet 5"/>
    <w:basedOn w:val="a3"/>
    <w:rsid w:val="00ED48FE"/>
    <w:pPr>
      <w:numPr>
        <w:numId w:val="45"/>
      </w:numPr>
      <w:spacing w:before="60" w:after="60"/>
      <w:jc w:val="both"/>
    </w:pPr>
  </w:style>
  <w:style w:type="paragraph" w:customStyle="1" w:styleId="afff6">
    <w:basedOn w:val="a3"/>
    <w:next w:val="afff7"/>
    <w:qFormat/>
    <w:rsid w:val="000810EA"/>
    <w:pPr>
      <w:spacing w:before="240" w:after="60"/>
      <w:jc w:val="center"/>
    </w:pPr>
    <w:rPr>
      <w:rFonts w:ascii="Arial" w:hAnsi="Arial"/>
      <w:b/>
      <w:caps/>
      <w:kern w:val="28"/>
      <w:sz w:val="36"/>
    </w:rPr>
  </w:style>
  <w:style w:type="paragraph" w:styleId="a">
    <w:name w:val="List Number"/>
    <w:basedOn w:val="a3"/>
    <w:rsid w:val="00ED48FE"/>
    <w:pPr>
      <w:numPr>
        <w:numId w:val="46"/>
      </w:numPr>
      <w:spacing w:before="60" w:after="60"/>
      <w:jc w:val="both"/>
    </w:pPr>
  </w:style>
  <w:style w:type="paragraph" w:styleId="2">
    <w:name w:val="List Number 2"/>
    <w:basedOn w:val="a3"/>
    <w:rsid w:val="00ED48FE"/>
    <w:pPr>
      <w:numPr>
        <w:numId w:val="47"/>
      </w:numPr>
      <w:spacing w:before="60" w:after="60"/>
      <w:jc w:val="both"/>
    </w:pPr>
  </w:style>
  <w:style w:type="paragraph" w:styleId="3">
    <w:name w:val="List Number 3"/>
    <w:basedOn w:val="a3"/>
    <w:rsid w:val="00ED48FE"/>
    <w:pPr>
      <w:numPr>
        <w:numId w:val="48"/>
      </w:numPr>
      <w:spacing w:before="60" w:after="60"/>
      <w:jc w:val="both"/>
    </w:pPr>
  </w:style>
  <w:style w:type="paragraph" w:styleId="4">
    <w:name w:val="List Number 4"/>
    <w:basedOn w:val="a3"/>
    <w:rsid w:val="00ED48FE"/>
    <w:pPr>
      <w:numPr>
        <w:numId w:val="49"/>
      </w:numPr>
      <w:spacing w:before="60" w:after="60"/>
      <w:jc w:val="both"/>
    </w:pPr>
  </w:style>
  <w:style w:type="paragraph" w:styleId="5">
    <w:name w:val="List Number 5"/>
    <w:basedOn w:val="a3"/>
    <w:rsid w:val="00ED48FE"/>
    <w:pPr>
      <w:numPr>
        <w:numId w:val="50"/>
      </w:numPr>
      <w:spacing w:before="60" w:after="60"/>
      <w:jc w:val="both"/>
    </w:pPr>
  </w:style>
  <w:style w:type="paragraph" w:styleId="44">
    <w:name w:val="toc 4"/>
    <w:basedOn w:val="a3"/>
    <w:next w:val="a4"/>
    <w:rsid w:val="00ED48FE"/>
    <w:pPr>
      <w:tabs>
        <w:tab w:val="left" w:pos="2835"/>
        <w:tab w:val="right" w:leader="dot" w:pos="10206"/>
      </w:tabs>
      <w:ind w:left="4706" w:hanging="2835"/>
    </w:pPr>
  </w:style>
  <w:style w:type="paragraph" w:styleId="54">
    <w:name w:val="toc 5"/>
    <w:basedOn w:val="a3"/>
    <w:next w:val="a3"/>
    <w:rsid w:val="00ED48FE"/>
    <w:pPr>
      <w:tabs>
        <w:tab w:val="left" w:pos="3969"/>
        <w:tab w:val="right" w:leader="dot" w:pos="10206"/>
      </w:tabs>
      <w:ind w:left="3969" w:hanging="1134"/>
    </w:pPr>
  </w:style>
  <w:style w:type="paragraph" w:styleId="61">
    <w:name w:val="toc 6"/>
    <w:basedOn w:val="a3"/>
    <w:next w:val="a3"/>
    <w:semiHidden/>
    <w:rsid w:val="00ED48FE"/>
    <w:pPr>
      <w:tabs>
        <w:tab w:val="left" w:pos="1134"/>
        <w:tab w:val="right" w:pos="10206"/>
      </w:tabs>
      <w:ind w:left="1000"/>
    </w:pPr>
  </w:style>
  <w:style w:type="paragraph" w:styleId="71">
    <w:name w:val="toc 7"/>
    <w:basedOn w:val="a3"/>
    <w:next w:val="a3"/>
    <w:semiHidden/>
    <w:rsid w:val="00ED48FE"/>
    <w:pPr>
      <w:ind w:left="1440"/>
    </w:pPr>
  </w:style>
  <w:style w:type="paragraph" w:styleId="81">
    <w:name w:val="toc 8"/>
    <w:basedOn w:val="a3"/>
    <w:next w:val="a3"/>
    <w:semiHidden/>
    <w:rsid w:val="00ED48FE"/>
    <w:pPr>
      <w:ind w:left="1680"/>
    </w:pPr>
  </w:style>
  <w:style w:type="paragraph" w:styleId="91">
    <w:name w:val="toc 9"/>
    <w:basedOn w:val="a3"/>
    <w:next w:val="a3"/>
    <w:semiHidden/>
    <w:rsid w:val="00ED48FE"/>
    <w:pPr>
      <w:ind w:left="1600"/>
    </w:pPr>
  </w:style>
  <w:style w:type="paragraph" w:styleId="afff8">
    <w:name w:val="Body Text Indent"/>
    <w:basedOn w:val="a3"/>
    <w:link w:val="afff9"/>
    <w:rsid w:val="00ED48FE"/>
    <w:pPr>
      <w:spacing w:before="60" w:after="60"/>
      <w:ind w:left="720"/>
      <w:jc w:val="both"/>
    </w:pPr>
  </w:style>
  <w:style w:type="character" w:customStyle="1" w:styleId="afff9">
    <w:name w:val="Основной текст с отступом Знак"/>
    <w:basedOn w:val="a5"/>
    <w:link w:val="afff8"/>
    <w:rsid w:val="000810EA"/>
    <w:rPr>
      <w:rFonts w:eastAsia="Times New Roman"/>
      <w:sz w:val="24"/>
      <w:bdr w:val="none" w:sz="0" w:space="0" w:color="auto"/>
      <w:lang w:eastAsia="en-US"/>
    </w:rPr>
  </w:style>
  <w:style w:type="paragraph" w:styleId="afffa">
    <w:name w:val="Subtitle"/>
    <w:basedOn w:val="a3"/>
    <w:link w:val="afffb"/>
    <w:qFormat/>
    <w:rsid w:val="00ED48FE"/>
    <w:pPr>
      <w:spacing w:before="120" w:after="120"/>
      <w:jc w:val="center"/>
    </w:pPr>
    <w:rPr>
      <w:rFonts w:ascii="Arial" w:hAnsi="Arial"/>
      <w:b/>
    </w:rPr>
  </w:style>
  <w:style w:type="character" w:customStyle="1" w:styleId="afffb">
    <w:name w:val="Подзаголовок Знак"/>
    <w:basedOn w:val="a5"/>
    <w:link w:val="afffa"/>
    <w:rsid w:val="000810EA"/>
    <w:rPr>
      <w:rFonts w:ascii="Arial" w:eastAsia="Times New Roman" w:hAnsi="Arial"/>
      <w:b/>
      <w:sz w:val="24"/>
      <w:bdr w:val="none" w:sz="0" w:space="0" w:color="auto"/>
      <w:lang w:eastAsia="en-US"/>
    </w:rPr>
  </w:style>
  <w:style w:type="paragraph" w:styleId="afffc">
    <w:name w:val="List Continue"/>
    <w:basedOn w:val="a3"/>
    <w:rsid w:val="00ED48FE"/>
    <w:pPr>
      <w:spacing w:before="60" w:after="60"/>
      <w:ind w:left="1077"/>
      <w:jc w:val="both"/>
    </w:pPr>
  </w:style>
  <w:style w:type="paragraph" w:styleId="28">
    <w:name w:val="List Continue 2"/>
    <w:basedOn w:val="a3"/>
    <w:rsid w:val="00ED48FE"/>
    <w:pPr>
      <w:spacing w:before="60" w:after="60"/>
      <w:ind w:left="1435"/>
      <w:jc w:val="both"/>
    </w:pPr>
  </w:style>
  <w:style w:type="paragraph" w:styleId="38">
    <w:name w:val="List Continue 3"/>
    <w:basedOn w:val="a3"/>
    <w:rsid w:val="00ED48FE"/>
    <w:pPr>
      <w:spacing w:before="60" w:after="60"/>
      <w:ind w:left="1792"/>
      <w:jc w:val="both"/>
    </w:pPr>
  </w:style>
  <w:style w:type="paragraph" w:styleId="45">
    <w:name w:val="List Continue 4"/>
    <w:basedOn w:val="a3"/>
    <w:rsid w:val="00ED48FE"/>
    <w:pPr>
      <w:spacing w:before="60" w:after="60"/>
      <w:ind w:left="2149"/>
      <w:jc w:val="both"/>
    </w:pPr>
  </w:style>
  <w:style w:type="paragraph" w:styleId="55">
    <w:name w:val="List Continue 5"/>
    <w:basedOn w:val="a3"/>
    <w:rsid w:val="00ED48FE"/>
    <w:pPr>
      <w:spacing w:before="60" w:after="60"/>
      <w:ind w:left="2506"/>
      <w:jc w:val="both"/>
    </w:pPr>
  </w:style>
  <w:style w:type="character" w:styleId="afffd">
    <w:name w:val="FollowedHyperlink"/>
    <w:rsid w:val="00ED48FE"/>
    <w:rPr>
      <w:color w:val="800080"/>
      <w:u w:val="single"/>
    </w:rPr>
  </w:style>
  <w:style w:type="character" w:styleId="afffe">
    <w:name w:val="Strong"/>
    <w:qFormat/>
    <w:rsid w:val="00ED48FE"/>
    <w:rPr>
      <w:b/>
    </w:rPr>
  </w:style>
  <w:style w:type="paragraph" w:styleId="affff">
    <w:name w:val="Document Map"/>
    <w:basedOn w:val="a3"/>
    <w:link w:val="affff0"/>
    <w:semiHidden/>
    <w:rsid w:val="00ED48FE"/>
    <w:pPr>
      <w:shd w:val="clear" w:color="auto" w:fill="000080"/>
    </w:pPr>
    <w:rPr>
      <w:rFonts w:ascii="Tahoma" w:hAnsi="Tahoma" w:cs="Tahoma"/>
    </w:rPr>
  </w:style>
  <w:style w:type="character" w:customStyle="1" w:styleId="affff0">
    <w:name w:val="Схема документа Знак"/>
    <w:basedOn w:val="a5"/>
    <w:link w:val="affff"/>
    <w:semiHidden/>
    <w:rsid w:val="000810EA"/>
    <w:rPr>
      <w:rFonts w:ascii="Tahoma" w:eastAsia="Times New Roman" w:hAnsi="Tahoma" w:cs="Tahoma"/>
      <w:sz w:val="24"/>
      <w:bdr w:val="none" w:sz="0" w:space="0" w:color="auto"/>
      <w:shd w:val="clear" w:color="auto" w:fill="000080"/>
      <w:lang w:eastAsia="en-US"/>
    </w:rPr>
  </w:style>
  <w:style w:type="paragraph" w:styleId="affff1">
    <w:name w:val="macro"/>
    <w:link w:val="affff2"/>
    <w:semiHidden/>
    <w:rsid w:val="00ED48F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  <w:bdr w:val="none" w:sz="0" w:space="0" w:color="auto"/>
      <w:lang w:eastAsia="en-US"/>
    </w:rPr>
  </w:style>
  <w:style w:type="character" w:customStyle="1" w:styleId="affff2">
    <w:name w:val="Текст макроса Знак"/>
    <w:basedOn w:val="a5"/>
    <w:link w:val="affff1"/>
    <w:semiHidden/>
    <w:rsid w:val="000810EA"/>
    <w:rPr>
      <w:rFonts w:ascii="Courier New" w:eastAsia="Times New Roman" w:hAnsi="Courier New"/>
      <w:bdr w:val="none" w:sz="0" w:space="0" w:color="auto"/>
      <w:lang w:eastAsia="en-US"/>
    </w:rPr>
  </w:style>
  <w:style w:type="paragraph" w:styleId="affff3">
    <w:name w:val="footnote text"/>
    <w:basedOn w:val="a3"/>
    <w:link w:val="affff4"/>
    <w:uiPriority w:val="99"/>
    <w:semiHidden/>
    <w:rsid w:val="00ED48FE"/>
  </w:style>
  <w:style w:type="character" w:customStyle="1" w:styleId="affff4">
    <w:name w:val="Текст сноски Знак"/>
    <w:basedOn w:val="a5"/>
    <w:link w:val="affff3"/>
    <w:uiPriority w:val="99"/>
    <w:semiHidden/>
    <w:rsid w:val="000810EA"/>
    <w:rPr>
      <w:rFonts w:eastAsia="Times New Roman"/>
      <w:sz w:val="24"/>
      <w:bdr w:val="none" w:sz="0" w:space="0" w:color="auto"/>
      <w:lang w:eastAsia="en-US"/>
    </w:rPr>
  </w:style>
  <w:style w:type="paragraph" w:customStyle="1" w:styleId="29">
    <w:name w:val="Пункт 2 уровня"/>
    <w:basedOn w:val="22"/>
    <w:rsid w:val="00ED48FE"/>
    <w:pPr>
      <w:keepNext w:val="0"/>
      <w:spacing w:before="60"/>
      <w:jc w:val="both"/>
      <w:outlineLvl w:val="9"/>
    </w:pPr>
    <w:rPr>
      <w:rFonts w:ascii="Times New Roman" w:hAnsi="Times New Roman"/>
      <w:b w:val="0"/>
      <w:smallCaps w:val="0"/>
      <w:sz w:val="24"/>
    </w:rPr>
  </w:style>
  <w:style w:type="paragraph" w:customStyle="1" w:styleId="39">
    <w:name w:val="Пункт 3 уровня"/>
    <w:basedOn w:val="31"/>
    <w:rsid w:val="00ED48FE"/>
    <w:pPr>
      <w:keepNext w:val="0"/>
      <w:spacing w:before="60"/>
      <w:jc w:val="both"/>
      <w:outlineLvl w:val="9"/>
    </w:pPr>
    <w:rPr>
      <w:rFonts w:ascii="Times New Roman" w:hAnsi="Times New Roman"/>
      <w:b w:val="0"/>
      <w:smallCaps w:val="0"/>
    </w:rPr>
  </w:style>
  <w:style w:type="paragraph" w:customStyle="1" w:styleId="46">
    <w:name w:val="Пункт 4 уровня"/>
    <w:basedOn w:val="41"/>
    <w:rsid w:val="00ED48FE"/>
    <w:pPr>
      <w:keepNext w:val="0"/>
      <w:spacing w:before="60"/>
      <w:jc w:val="both"/>
      <w:outlineLvl w:val="9"/>
    </w:pPr>
    <w:rPr>
      <w:rFonts w:ascii="Times New Roman" w:hAnsi="Times New Roman"/>
      <w:b w:val="0"/>
    </w:rPr>
  </w:style>
  <w:style w:type="paragraph" w:customStyle="1" w:styleId="56">
    <w:name w:val="Пункт 5 уровня"/>
    <w:basedOn w:val="51"/>
    <w:rsid w:val="00ED48FE"/>
    <w:pPr>
      <w:keepNext w:val="0"/>
      <w:spacing w:before="60"/>
      <w:jc w:val="both"/>
      <w:outlineLvl w:val="9"/>
    </w:pPr>
    <w:rPr>
      <w:rFonts w:ascii="Times New Roman" w:hAnsi="Times New Roman"/>
      <w:b w:val="0"/>
      <w:i w:val="0"/>
    </w:rPr>
  </w:style>
  <w:style w:type="paragraph" w:customStyle="1" w:styleId="16">
    <w:name w:val="Пункт приложения 1 уровня"/>
    <w:basedOn w:val="134"/>
    <w:rsid w:val="00ED48FE"/>
    <w:pPr>
      <w:keepNext w:val="0"/>
      <w:spacing w:before="60"/>
      <w:jc w:val="both"/>
      <w:outlineLvl w:val="9"/>
    </w:pPr>
    <w:rPr>
      <w:rFonts w:ascii="Times New Roman" w:hAnsi="Times New Roman"/>
      <w:b w:val="0"/>
      <w:smallCaps w:val="0"/>
      <w:sz w:val="24"/>
    </w:rPr>
  </w:style>
  <w:style w:type="paragraph" w:customStyle="1" w:styleId="2a">
    <w:name w:val="Пункт приложения 2 уровня"/>
    <w:basedOn w:val="234"/>
    <w:rsid w:val="00ED48FE"/>
    <w:pPr>
      <w:keepNext w:val="0"/>
      <w:spacing w:before="60"/>
      <w:jc w:val="both"/>
      <w:outlineLvl w:val="9"/>
    </w:pPr>
    <w:rPr>
      <w:rFonts w:ascii="Times New Roman" w:hAnsi="Times New Roman"/>
      <w:b w:val="0"/>
      <w:smallCaps w:val="0"/>
    </w:rPr>
  </w:style>
  <w:style w:type="paragraph" w:customStyle="1" w:styleId="3a">
    <w:name w:val="Пункт приложения 3 уровня"/>
    <w:basedOn w:val="334"/>
    <w:rsid w:val="00ED48FE"/>
    <w:pPr>
      <w:keepNext w:val="0"/>
      <w:spacing w:before="60"/>
      <w:jc w:val="both"/>
      <w:outlineLvl w:val="9"/>
    </w:pPr>
    <w:rPr>
      <w:rFonts w:ascii="Times New Roman" w:hAnsi="Times New Roman"/>
      <w:b w:val="0"/>
    </w:rPr>
  </w:style>
  <w:style w:type="paragraph" w:customStyle="1" w:styleId="47">
    <w:name w:val="Пункт приложения 4 уровня"/>
    <w:basedOn w:val="434"/>
    <w:rsid w:val="00ED48FE"/>
    <w:pPr>
      <w:keepNext w:val="0"/>
      <w:spacing w:before="60"/>
      <w:jc w:val="both"/>
      <w:outlineLvl w:val="9"/>
    </w:pPr>
    <w:rPr>
      <w:rFonts w:ascii="Times New Roman" w:hAnsi="Times New Roman"/>
    </w:rPr>
  </w:style>
  <w:style w:type="paragraph" w:styleId="afff7">
    <w:name w:val="Title"/>
    <w:basedOn w:val="a3"/>
    <w:next w:val="a3"/>
    <w:link w:val="affff5"/>
    <w:uiPriority w:val="10"/>
    <w:qFormat/>
    <w:rsid w:val="000810E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Заголовок Знак"/>
    <w:basedOn w:val="a5"/>
    <w:link w:val="afff7"/>
    <w:uiPriority w:val="10"/>
    <w:rsid w:val="000810EA"/>
    <w:rPr>
      <w:rFonts w:asciiTheme="majorHAnsi" w:eastAsiaTheme="majorEastAsia" w:hAnsiTheme="majorHAnsi" w:cstheme="majorBidi"/>
      <w:spacing w:val="-10"/>
      <w:kern w:val="28"/>
      <w:sz w:val="56"/>
      <w:szCs w:val="56"/>
      <w:bdr w:val="none" w:sz="0" w:space="0" w:color="auto"/>
      <w:lang w:eastAsia="en-US"/>
    </w:rPr>
  </w:style>
  <w:style w:type="paragraph" w:customStyle="1" w:styleId="2b">
    <w:name w:val="Заголовок оглавления2"/>
    <w:basedOn w:val="a3"/>
    <w:next w:val="a4"/>
    <w:rsid w:val="00B04234"/>
    <w:pPr>
      <w:keepNext/>
      <w:keepLines/>
      <w:pageBreakBefore/>
      <w:spacing w:after="240"/>
      <w:jc w:val="center"/>
    </w:pPr>
    <w:rPr>
      <w:rFonts w:ascii="Arial" w:hAnsi="Arial"/>
      <w:b/>
      <w:smallCaps/>
      <w:sz w:val="32"/>
    </w:rPr>
  </w:style>
  <w:style w:type="paragraph" w:customStyle="1" w:styleId="affff6">
    <w:basedOn w:val="a3"/>
    <w:next w:val="afff7"/>
    <w:qFormat/>
    <w:rsid w:val="00B04234"/>
    <w:pPr>
      <w:spacing w:before="240" w:after="60"/>
      <w:jc w:val="center"/>
    </w:pPr>
    <w:rPr>
      <w:rFonts w:ascii="Arial" w:hAnsi="Arial"/>
      <w:b/>
      <w:caps/>
      <w:kern w:val="28"/>
      <w:sz w:val="36"/>
    </w:rPr>
  </w:style>
  <w:style w:type="paragraph" w:customStyle="1" w:styleId="3b">
    <w:name w:val="Заголовок оглавления3"/>
    <w:basedOn w:val="a3"/>
    <w:next w:val="a4"/>
    <w:rsid w:val="00D7437E"/>
    <w:pPr>
      <w:keepNext/>
      <w:keepLines/>
      <w:pageBreakBefore/>
      <w:spacing w:after="240"/>
      <w:jc w:val="center"/>
    </w:pPr>
    <w:rPr>
      <w:rFonts w:ascii="Arial" w:hAnsi="Arial"/>
      <w:b/>
      <w:smallCaps/>
      <w:sz w:val="32"/>
    </w:rPr>
  </w:style>
  <w:style w:type="paragraph" w:customStyle="1" w:styleId="affff7">
    <w:basedOn w:val="a3"/>
    <w:next w:val="afff7"/>
    <w:qFormat/>
    <w:rsid w:val="00D7437E"/>
    <w:pPr>
      <w:spacing w:before="240" w:after="60"/>
      <w:jc w:val="center"/>
    </w:pPr>
    <w:rPr>
      <w:rFonts w:ascii="Arial" w:hAnsi="Arial"/>
      <w:b/>
      <w:caps/>
      <w:kern w:val="28"/>
      <w:sz w:val="36"/>
    </w:rPr>
  </w:style>
  <w:style w:type="paragraph" w:customStyle="1" w:styleId="48">
    <w:name w:val="Заголовок оглавления4"/>
    <w:basedOn w:val="a3"/>
    <w:next w:val="a4"/>
    <w:rsid w:val="00ED48FE"/>
    <w:pPr>
      <w:keepNext/>
      <w:keepLines/>
      <w:pageBreakBefore/>
      <w:spacing w:after="240"/>
      <w:jc w:val="center"/>
    </w:pPr>
    <w:rPr>
      <w:rFonts w:ascii="Arial" w:hAnsi="Arial"/>
      <w:b/>
      <w:smallCaps/>
      <w:sz w:val="32"/>
    </w:rPr>
  </w:style>
  <w:style w:type="paragraph" w:customStyle="1" w:styleId="affff8">
    <w:basedOn w:val="a3"/>
    <w:next w:val="afff7"/>
    <w:qFormat/>
    <w:rsid w:val="00ED48FE"/>
    <w:pPr>
      <w:spacing w:before="240" w:after="60"/>
      <w:jc w:val="center"/>
    </w:pPr>
    <w:rPr>
      <w:rFonts w:ascii="Arial" w:hAnsi="Arial"/>
      <w:b/>
      <w:caps/>
      <w:kern w:val="28"/>
      <w:sz w:val="36"/>
    </w:rPr>
  </w:style>
  <w:style w:type="character" w:customStyle="1" w:styleId="ac">
    <w:name w:val="Нижний колонтитул Знак"/>
    <w:basedOn w:val="a5"/>
    <w:link w:val="ab"/>
    <w:rsid w:val="00812AE0"/>
    <w:rPr>
      <w:rFonts w:eastAsia="Times New Roman"/>
      <w:sz w:val="18"/>
      <w:bdr w:val="none" w:sz="0" w:space="0" w:color="auto"/>
      <w:lang w:eastAsia="en-US"/>
    </w:rPr>
  </w:style>
  <w:style w:type="paragraph" w:customStyle="1" w:styleId="303">
    <w:name w:val="Заг 3.КД_03"/>
    <w:next w:val="a3"/>
    <w:link w:val="3030"/>
    <w:autoRedefine/>
    <w:rsid w:val="00841E30"/>
    <w:pPr>
      <w:numPr>
        <w:numId w:val="5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/>
    </w:pPr>
    <w:rPr>
      <w:rFonts w:eastAsia="Times New Roman"/>
      <w:b/>
      <w:sz w:val="28"/>
      <w:szCs w:val="28"/>
      <w:bdr w:val="none" w:sz="0" w:space="0" w:color="auto"/>
      <w:lang w:eastAsia="en-US"/>
    </w:rPr>
  </w:style>
  <w:style w:type="character" w:customStyle="1" w:styleId="3030">
    <w:name w:val="Заг 3.КД_03 Знак"/>
    <w:link w:val="303"/>
    <w:rsid w:val="00841E30"/>
    <w:rPr>
      <w:rFonts w:eastAsia="Times New Roman"/>
      <w:b/>
      <w:sz w:val="28"/>
      <w:szCs w:val="28"/>
      <w:bdr w:val="none" w:sz="0" w:space="0" w:color="auto"/>
      <w:lang w:eastAsia="en-US"/>
    </w:rPr>
  </w:style>
  <w:style w:type="numbering" w:styleId="111111">
    <w:name w:val="Outline List 2"/>
    <w:basedOn w:val="a7"/>
    <w:rsid w:val="00417AF4"/>
    <w:pPr>
      <w:numPr>
        <w:numId w:val="59"/>
      </w:numPr>
    </w:pPr>
  </w:style>
  <w:style w:type="character" w:customStyle="1" w:styleId="aa">
    <w:name w:val="Верхний колонтитул Знак"/>
    <w:basedOn w:val="a5"/>
    <w:link w:val="a9"/>
    <w:rsid w:val="00422A21"/>
    <w:rPr>
      <w:rFonts w:eastAsia="Times New Roman"/>
      <w:bdr w:val="none" w:sz="0" w:space="0" w:color="auto"/>
      <w:lang w:eastAsia="en-US"/>
    </w:rPr>
  </w:style>
  <w:style w:type="character" w:customStyle="1" w:styleId="sc121">
    <w:name w:val="sc121"/>
    <w:basedOn w:val="a5"/>
    <w:rsid w:val="00422A21"/>
    <w:rPr>
      <w:rFonts w:ascii="Courier New" w:hAnsi="Courier New" w:cs="Courier New" w:hint="default"/>
      <w:color w:val="FF0000"/>
      <w:sz w:val="20"/>
      <w:szCs w:val="20"/>
      <w:shd w:val="clear" w:color="auto" w:fill="FFFF00"/>
    </w:rPr>
  </w:style>
  <w:style w:type="character" w:customStyle="1" w:styleId="sc14">
    <w:name w:val="sc14"/>
    <w:basedOn w:val="a5"/>
    <w:rsid w:val="00422A21"/>
    <w:rPr>
      <w:rFonts w:ascii="Courier New" w:hAnsi="Courier New" w:cs="Courier New" w:hint="default"/>
      <w:color w:val="0000FF"/>
      <w:sz w:val="20"/>
      <w:szCs w:val="20"/>
    </w:rPr>
  </w:style>
  <w:style w:type="character" w:customStyle="1" w:styleId="sc8">
    <w:name w:val="sc8"/>
    <w:basedOn w:val="a5"/>
    <w:rsid w:val="00422A21"/>
    <w:rPr>
      <w:rFonts w:ascii="Courier New" w:hAnsi="Courier New" w:cs="Courier New" w:hint="default"/>
      <w:color w:val="000000"/>
      <w:sz w:val="20"/>
      <w:szCs w:val="20"/>
    </w:rPr>
  </w:style>
  <w:style w:type="character" w:customStyle="1" w:styleId="sc31">
    <w:name w:val="sc31"/>
    <w:basedOn w:val="a5"/>
    <w:rsid w:val="00422A21"/>
    <w:rPr>
      <w:rFonts w:ascii="Courier New" w:hAnsi="Courier New" w:cs="Courier New" w:hint="default"/>
      <w:color w:val="FF0000"/>
      <w:sz w:val="20"/>
      <w:szCs w:val="20"/>
    </w:rPr>
  </w:style>
  <w:style w:type="character" w:customStyle="1" w:styleId="sc61">
    <w:name w:val="sc61"/>
    <w:basedOn w:val="a5"/>
    <w:rsid w:val="00422A21"/>
    <w:rPr>
      <w:rFonts w:ascii="Courier New" w:hAnsi="Courier New" w:cs="Courier New" w:hint="default"/>
      <w:b/>
      <w:bCs/>
      <w:color w:val="8000FF"/>
      <w:sz w:val="20"/>
      <w:szCs w:val="20"/>
    </w:rPr>
  </w:style>
  <w:style w:type="character" w:customStyle="1" w:styleId="sc131">
    <w:name w:val="sc131"/>
    <w:basedOn w:val="a5"/>
    <w:rsid w:val="00422A21"/>
    <w:rPr>
      <w:rFonts w:ascii="Courier New" w:hAnsi="Courier New" w:cs="Courier New" w:hint="default"/>
      <w:color w:val="FF0000"/>
      <w:sz w:val="20"/>
      <w:szCs w:val="20"/>
      <w:shd w:val="clear" w:color="auto" w:fill="FFFF00"/>
    </w:rPr>
  </w:style>
  <w:style w:type="character" w:customStyle="1" w:styleId="sc01">
    <w:name w:val="sc01"/>
    <w:basedOn w:val="a5"/>
    <w:rsid w:val="00422A21"/>
    <w:rPr>
      <w:rFonts w:ascii="Courier New" w:hAnsi="Courier New" w:cs="Courier New" w:hint="default"/>
      <w:b/>
      <w:bCs/>
      <w:color w:val="000000"/>
      <w:sz w:val="20"/>
      <w:szCs w:val="20"/>
    </w:rPr>
  </w:style>
  <w:style w:type="character" w:customStyle="1" w:styleId="sc111">
    <w:name w:val="sc111"/>
    <w:basedOn w:val="a5"/>
    <w:rsid w:val="00422A21"/>
    <w:rPr>
      <w:rFonts w:ascii="Courier New" w:hAnsi="Courier New" w:cs="Courier New" w:hint="default"/>
      <w:color w:val="0000FF"/>
      <w:sz w:val="20"/>
      <w:szCs w:val="20"/>
    </w:rPr>
  </w:style>
  <w:style w:type="paragraph" w:customStyle="1" w:styleId="msonormal0">
    <w:name w:val="msonormal"/>
    <w:basedOn w:val="a3"/>
    <w:rsid w:val="00422A21"/>
    <w:pPr>
      <w:spacing w:before="100" w:beforeAutospacing="1" w:after="100" w:afterAutospacing="1"/>
    </w:pPr>
    <w:rPr>
      <w:szCs w:val="24"/>
      <w:lang w:eastAsia="ru-RU"/>
    </w:rPr>
  </w:style>
  <w:style w:type="paragraph" w:customStyle="1" w:styleId="sc0">
    <w:name w:val="sc0"/>
    <w:basedOn w:val="a3"/>
    <w:rsid w:val="00422A21"/>
    <w:pPr>
      <w:spacing w:before="100" w:beforeAutospacing="1" w:after="100" w:afterAutospacing="1"/>
    </w:pPr>
    <w:rPr>
      <w:b/>
      <w:bCs/>
      <w:szCs w:val="24"/>
      <w:lang w:eastAsia="ru-RU"/>
    </w:rPr>
  </w:style>
  <w:style w:type="paragraph" w:customStyle="1" w:styleId="sc1">
    <w:name w:val="sc1"/>
    <w:basedOn w:val="a3"/>
    <w:rsid w:val="00422A21"/>
    <w:pPr>
      <w:spacing w:before="100" w:beforeAutospacing="1" w:after="100" w:afterAutospacing="1"/>
    </w:pPr>
    <w:rPr>
      <w:color w:val="0000FF"/>
      <w:szCs w:val="24"/>
      <w:lang w:eastAsia="ru-RU"/>
    </w:rPr>
  </w:style>
  <w:style w:type="paragraph" w:customStyle="1" w:styleId="sc3">
    <w:name w:val="sc3"/>
    <w:basedOn w:val="a3"/>
    <w:rsid w:val="00422A21"/>
    <w:pPr>
      <w:spacing w:before="100" w:beforeAutospacing="1" w:after="100" w:afterAutospacing="1"/>
    </w:pPr>
    <w:rPr>
      <w:color w:val="FF0000"/>
      <w:szCs w:val="24"/>
      <w:lang w:eastAsia="ru-RU"/>
    </w:rPr>
  </w:style>
  <w:style w:type="paragraph" w:customStyle="1" w:styleId="sc6">
    <w:name w:val="sc6"/>
    <w:basedOn w:val="a3"/>
    <w:rsid w:val="00422A21"/>
    <w:pPr>
      <w:spacing w:before="100" w:beforeAutospacing="1" w:after="100" w:afterAutospacing="1"/>
    </w:pPr>
    <w:rPr>
      <w:b/>
      <w:bCs/>
      <w:color w:val="8000FF"/>
      <w:szCs w:val="24"/>
      <w:lang w:eastAsia="ru-RU"/>
    </w:rPr>
  </w:style>
  <w:style w:type="paragraph" w:customStyle="1" w:styleId="sc11">
    <w:name w:val="sc11"/>
    <w:basedOn w:val="a3"/>
    <w:rsid w:val="00422A21"/>
    <w:pPr>
      <w:spacing w:before="100" w:beforeAutospacing="1" w:after="100" w:afterAutospacing="1"/>
    </w:pPr>
    <w:rPr>
      <w:color w:val="0000FF"/>
      <w:szCs w:val="24"/>
      <w:lang w:eastAsia="ru-RU"/>
    </w:rPr>
  </w:style>
  <w:style w:type="paragraph" w:customStyle="1" w:styleId="sc12">
    <w:name w:val="sc12"/>
    <w:basedOn w:val="a3"/>
    <w:rsid w:val="00422A21"/>
    <w:pPr>
      <w:shd w:val="clear" w:color="auto" w:fill="FFFF00"/>
      <w:spacing w:before="100" w:beforeAutospacing="1" w:after="100" w:afterAutospacing="1"/>
    </w:pPr>
    <w:rPr>
      <w:color w:val="FF0000"/>
      <w:szCs w:val="24"/>
      <w:lang w:eastAsia="ru-RU"/>
    </w:rPr>
  </w:style>
  <w:style w:type="paragraph" w:customStyle="1" w:styleId="sc13">
    <w:name w:val="sc13"/>
    <w:basedOn w:val="a3"/>
    <w:rsid w:val="00422A21"/>
    <w:pPr>
      <w:shd w:val="clear" w:color="auto" w:fill="FFFF00"/>
      <w:spacing w:before="100" w:beforeAutospacing="1" w:after="100" w:afterAutospacing="1"/>
    </w:pPr>
    <w:rPr>
      <w:color w:val="FF0000"/>
      <w:szCs w:val="24"/>
      <w:lang w:eastAsia="ru-RU"/>
    </w:rPr>
  </w:style>
  <w:style w:type="paragraph" w:styleId="affff9">
    <w:name w:val="Normal (Web)"/>
    <w:basedOn w:val="a3"/>
    <w:uiPriority w:val="99"/>
    <w:unhideWhenUsed/>
    <w:rsid w:val="00CB113C"/>
    <w:pPr>
      <w:spacing w:before="100" w:beforeAutospacing="1" w:after="100" w:afterAutospacing="1"/>
    </w:pPr>
    <w:rPr>
      <w:szCs w:val="24"/>
      <w:lang w:eastAsia="ru-RU"/>
    </w:rPr>
  </w:style>
  <w:style w:type="character" w:customStyle="1" w:styleId="affd">
    <w:name w:val="Стиль текста документа Знак"/>
    <w:link w:val="affc"/>
    <w:rsid w:val="000B2D3D"/>
    <w:rPr>
      <w:rFonts w:eastAsia="Times New Roman"/>
      <w:sz w:val="28"/>
      <w:bdr w:val="none" w:sz="0" w:space="0" w:color="auto"/>
      <w:lang w:val="en-US" w:eastAsia="en-US"/>
    </w:rPr>
  </w:style>
  <w:style w:type="paragraph" w:styleId="affffa">
    <w:name w:val="Revision"/>
    <w:hidden/>
    <w:uiPriority w:val="99"/>
    <w:semiHidden/>
    <w:rsid w:val="00457A5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w3.org/TR/xmlschema-2" TargetMode="External"/><Relationship Id="rId18" Type="http://schemas.openxmlformats.org/officeDocument/2006/relationships/hyperlink" Target="https://www.w3.org/TR/xmlschema-2" TargetMode="External"/><Relationship Id="rId26" Type="http://schemas.openxmlformats.org/officeDocument/2006/relationships/hyperlink" Target="http://www.w3.org/TR/xmlschema-2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w3.org/TR/xmlschema-2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w3.org/TR/xmlschema-2/" TargetMode="External"/><Relationship Id="rId17" Type="http://schemas.openxmlformats.org/officeDocument/2006/relationships/hyperlink" Target="https://www.w3.org/TR/xmlschema-2" TargetMode="External"/><Relationship Id="rId25" Type="http://schemas.openxmlformats.org/officeDocument/2006/relationships/hyperlink" Target="http://www.w3.org/TR/xmlschema-2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w3.org/TR/xmlschema-2" TargetMode="External"/><Relationship Id="rId20" Type="http://schemas.openxmlformats.org/officeDocument/2006/relationships/hyperlink" Target="https://www.w3.org/TR/xmlschema-2" TargetMode="External"/><Relationship Id="rId29" Type="http://schemas.openxmlformats.org/officeDocument/2006/relationships/hyperlink" Target="https://www.w3.org/TR/xmlschema-2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w3.org/TR/xmlschema-2/" TargetMode="External"/><Relationship Id="rId24" Type="http://schemas.openxmlformats.org/officeDocument/2006/relationships/hyperlink" Target="http://www.w3.org/TR/xmlschema-2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w3.org/TR/xmlschema-2" TargetMode="External"/><Relationship Id="rId23" Type="http://schemas.openxmlformats.org/officeDocument/2006/relationships/hyperlink" Target="http://www.w3.org/TR/xmlschema-2/" TargetMode="External"/><Relationship Id="rId28" Type="http://schemas.openxmlformats.org/officeDocument/2006/relationships/hyperlink" Target="http://www.w3.org/TR/xmlschema-2/" TargetMode="External"/><Relationship Id="rId10" Type="http://schemas.openxmlformats.org/officeDocument/2006/relationships/hyperlink" Target="https://www.w3.org/TR/xmlschema-2" TargetMode="External"/><Relationship Id="rId19" Type="http://schemas.openxmlformats.org/officeDocument/2006/relationships/hyperlink" Target="https://www.w3.org/TR/xmlschema-2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w3.org/TR/xmlschema-2/" TargetMode="External"/><Relationship Id="rId14" Type="http://schemas.openxmlformats.org/officeDocument/2006/relationships/hyperlink" Target="https://www.w3.org/TR/xmlschema-2/" TargetMode="External"/><Relationship Id="rId22" Type="http://schemas.openxmlformats.org/officeDocument/2006/relationships/hyperlink" Target="https://www.w3.org/TR/xmlschema-2" TargetMode="External"/><Relationship Id="rId27" Type="http://schemas.openxmlformats.org/officeDocument/2006/relationships/hyperlink" Target="http://www.w3.org/TR/xmlschema-2/" TargetMode="External"/><Relationship Id="rId30" Type="http://schemas.openxmlformats.org/officeDocument/2006/relationships/hyperlink" Target="http://www.w3.org/TR/xmlschema-2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Gost%20v2.dot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9DBBA-1B20-447E-940F-6F2B16787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Gost v2</Template>
  <TotalTime>502</TotalTime>
  <Pages>143</Pages>
  <Words>37256</Words>
  <Characters>212360</Characters>
  <Application>Microsoft Office Word</Application>
  <DocSecurity>0</DocSecurity>
  <Lines>1769</Lines>
  <Paragraphs>498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249118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Алёна</dc:creator>
  <cp:lastModifiedBy>Шленская Юлия Игоревна</cp:lastModifiedBy>
  <cp:revision>103</cp:revision>
  <cp:lastPrinted>2019-07-08T16:08:00Z</cp:lastPrinted>
  <dcterms:created xsi:type="dcterms:W3CDTF">2022-05-19T12:27:00Z</dcterms:created>
  <dcterms:modified xsi:type="dcterms:W3CDTF">2022-09-30T10:24:00Z</dcterms:modified>
</cp:coreProperties>
</file>